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7CC25F" w14:textId="77777777" w:rsidR="000D2063" w:rsidRPr="00D60534" w:rsidRDefault="000D2063" w:rsidP="000713B0">
      <w:pPr>
        <w:rPr>
          <w:lang w:val="en-US"/>
        </w:rPr>
        <w:sectPr w:rsidR="000D2063" w:rsidRPr="00D60534"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5043"/>
        <w:gridCol w:w="4311"/>
      </w:tblGrid>
      <w:tr w:rsidR="00C01405" w:rsidRPr="000713B0" w14:paraId="7E871C7E" w14:textId="77777777" w:rsidTr="00C01405">
        <w:trPr>
          <w:trHeight w:val="2551"/>
        </w:trPr>
        <w:tc>
          <w:tcPr>
            <w:tcW w:w="5043" w:type="dxa"/>
            <w:vAlign w:val="center"/>
          </w:tcPr>
          <w:p w14:paraId="5D3997EB" w14:textId="77777777" w:rsidR="00C01405" w:rsidRPr="000713B0" w:rsidRDefault="00C01405" w:rsidP="00C01405">
            <w:pPr>
              <w:pStyle w:val="af9"/>
            </w:pPr>
          </w:p>
        </w:tc>
        <w:tc>
          <w:tcPr>
            <w:tcW w:w="4311" w:type="dxa"/>
            <w:vAlign w:val="center"/>
          </w:tcPr>
          <w:p w14:paraId="0585F14F" w14:textId="5BE78B09" w:rsidR="00C01405" w:rsidRPr="000713B0" w:rsidRDefault="00C01405" w:rsidP="00C01405">
            <w:pPr>
              <w:pStyle w:val="af4"/>
            </w:pPr>
          </w:p>
        </w:tc>
      </w:tr>
      <w:tr w:rsidR="00C01405" w:rsidRPr="000713B0" w14:paraId="2B1C5685" w14:textId="77777777" w:rsidTr="00C01405">
        <w:trPr>
          <w:trHeight w:val="2268"/>
        </w:trPr>
        <w:tc>
          <w:tcPr>
            <w:tcW w:w="9354" w:type="dxa"/>
            <w:gridSpan w:val="2"/>
            <w:vAlign w:val="center"/>
          </w:tcPr>
          <w:p w14:paraId="205D01D7" w14:textId="77777777" w:rsidR="00C01405" w:rsidRPr="000713B0" w:rsidRDefault="00C01405" w:rsidP="00C01405">
            <w:pPr>
              <w:pStyle w:val="af0"/>
            </w:pPr>
          </w:p>
        </w:tc>
      </w:tr>
      <w:tr w:rsidR="00C01405" w:rsidRPr="000713B0" w14:paraId="3EB19996" w14:textId="77777777" w:rsidTr="00C01405">
        <w:trPr>
          <w:trHeight w:val="5669"/>
        </w:trPr>
        <w:tc>
          <w:tcPr>
            <w:tcW w:w="9354" w:type="dxa"/>
            <w:gridSpan w:val="2"/>
            <w:vAlign w:val="center"/>
          </w:tcPr>
          <w:p w14:paraId="792FF5BE" w14:textId="77777777" w:rsidR="00C01405" w:rsidRPr="000713B0" w:rsidRDefault="00C01405" w:rsidP="00C01405">
            <w:pPr>
              <w:pStyle w:val="af0"/>
            </w:pPr>
            <w:r w:rsidRPr="000713B0">
              <w:t>Документация о закупке</w:t>
            </w:r>
          </w:p>
          <w:permStart w:id="865823205" w:edGrp="everyone"/>
          <w:p w14:paraId="3FF37A87" w14:textId="42D95B41" w:rsidR="00C01405" w:rsidRPr="000713B0" w:rsidRDefault="000B7808" w:rsidP="00C01405">
            <w:pPr>
              <w:pStyle w:val="af1"/>
            </w:pPr>
            <w:sdt>
              <w:sdtPr>
                <w:alias w:val="Тип закупаемой продукции (работ, услуг, товары)"/>
                <w:tag w:val="Тип закупаемой продукции (работ, услуг, товары)"/>
                <w:id w:val="-1309700707"/>
                <w:lock w:val="sdtLocked"/>
                <w:placeholder>
                  <w:docPart w:val="9DA5DA6683B14FA7BF8FEEA22928F470"/>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C01405">
                  <w:t>об оказании услуг</w:t>
                </w:r>
              </w:sdtContent>
            </w:sdt>
            <w:permEnd w:id="865823205"/>
            <w:r w:rsidR="00C01405" w:rsidRPr="000713B0">
              <w:t xml:space="preserve"> </w:t>
            </w:r>
          </w:p>
          <w:p w14:paraId="7AB0544C" w14:textId="09009F84" w:rsidR="00C01405" w:rsidRPr="000713B0" w:rsidRDefault="00C01405" w:rsidP="00C01405">
            <w:pPr>
              <w:pStyle w:val="af1"/>
            </w:pPr>
            <w:r w:rsidRPr="000713B0">
              <w:t xml:space="preserve">для </w:t>
            </w:r>
            <w:permStart w:id="465202173" w:edGrp="everyone"/>
            <w:sdt>
              <w:sdtPr>
                <w:alias w:val="Подразделение (филиал) заказчика"/>
                <w:tag w:val="Подразделение (филиал) заказчика"/>
                <w:id w:val="1860077339"/>
                <w:placeholder>
                  <w:docPart w:val="B5D20848BDDE4264B7049D8FD89D060C"/>
                </w:placeholder>
                <w15:color w:val="FFFF00"/>
              </w:sdtPr>
              <w:sdtEndPr>
                <w:rPr>
                  <w:noProof/>
                </w:rPr>
              </w:sdtEndPr>
              <w:sdtContent>
                <w:r>
                  <w:rPr>
                    <w:noProof/>
                  </w:rPr>
                  <w:fldChar w:fldCharType="begin"/>
                </w:r>
                <w:r>
                  <w:rPr>
                    <w:noProof/>
                  </w:rPr>
                  <w:instrText xml:space="preserve"> MERGEFIELD "Подразделение_филиал_заказчика" </w:instrText>
                </w:r>
                <w:r>
                  <w:rPr>
                    <w:noProof/>
                  </w:rPr>
                  <w:fldChar w:fldCharType="separate"/>
                </w:r>
                <w:r>
                  <w:rPr>
                    <w:noProof/>
                  </w:rPr>
                  <w:t>БЭК _ТЭЦ-12_</w:t>
                </w:r>
                <w:r>
                  <w:rPr>
                    <w:noProof/>
                  </w:rPr>
                  <w:fldChar w:fldCharType="end"/>
                </w:r>
                <w:r>
                  <w:rPr>
                    <w:noProof/>
                  </w:rPr>
                  <w:t>ООО «Байкальская энергетическая компания»</w:t>
                </w:r>
              </w:sdtContent>
            </w:sdt>
            <w:permEnd w:id="465202173"/>
          </w:p>
          <w:p w14:paraId="599EDDD8" w14:textId="223DFC1C" w:rsidR="00C01405" w:rsidRPr="00AE7A17" w:rsidRDefault="00C01405" w:rsidP="00C01405">
            <w:pPr>
              <w:pStyle w:val="afd"/>
              <w:ind w:left="3402" w:right="3402"/>
            </w:pPr>
            <w:r w:rsidRPr="000713B0">
              <w:t>№</w:t>
            </w:r>
            <w:r>
              <w:t xml:space="preserve"> </w:t>
            </w:r>
            <w:bookmarkStart w:id="0" w:name="НомерВПланеЗакупки"/>
            <w:permStart w:id="219046508" w:edGrp="everyone"/>
            <w:sdt>
              <w:sdtPr>
                <w:alias w:val="Номер в плане закупок"/>
                <w:tag w:val="Номер в плане закупок"/>
                <w:id w:val="-1649282154"/>
                <w:placeholder>
                  <w:docPart w:val="A4C50E7D076C4AD9ADFBEFD59BB37F6C"/>
                </w:placeholder>
                <w15:color w:val="FFFF00"/>
              </w:sdtPr>
              <w:sdtEndPr/>
              <w:sdtContent>
                <w:r>
                  <w:rPr>
                    <w:noProof/>
                  </w:rPr>
                  <w:fldChar w:fldCharType="begin"/>
                </w:r>
                <w:r>
                  <w:rPr>
                    <w:noProof/>
                  </w:rPr>
                  <w:instrText xml:space="preserve"> MERGEFIELD "Номер_плана_закупки" </w:instrText>
                </w:r>
                <w:r>
                  <w:rPr>
                    <w:noProof/>
                  </w:rPr>
                  <w:fldChar w:fldCharType="separate"/>
                </w:r>
                <w:r>
                  <w:rPr>
                    <w:noProof/>
                  </w:rPr>
                  <w:t>884</w:t>
                </w:r>
                <w:r>
                  <w:rPr>
                    <w:noProof/>
                  </w:rPr>
                  <w:fldChar w:fldCharType="end"/>
                </w:r>
              </w:sdtContent>
            </w:sdt>
            <w:bookmarkEnd w:id="0"/>
            <w:permEnd w:id="219046508"/>
          </w:p>
        </w:tc>
      </w:tr>
      <w:tr w:rsidR="00C01405" w:rsidRPr="000713B0" w14:paraId="31B96B7A" w14:textId="77777777" w:rsidTr="00C01405">
        <w:trPr>
          <w:trHeight w:val="2268"/>
        </w:trPr>
        <w:tc>
          <w:tcPr>
            <w:tcW w:w="9354" w:type="dxa"/>
            <w:gridSpan w:val="2"/>
          </w:tcPr>
          <w:p w14:paraId="3E5DDB78" w14:textId="77777777" w:rsidR="00C01405" w:rsidRPr="000713B0" w:rsidRDefault="00C01405" w:rsidP="00C01405">
            <w:pPr>
              <w:jc w:val="center"/>
            </w:pPr>
          </w:p>
        </w:tc>
      </w:tr>
    </w:tbl>
    <w:p w14:paraId="315CFBD7" w14:textId="77777777" w:rsidR="005F70C1" w:rsidRPr="000713B0" w:rsidRDefault="005F70C1" w:rsidP="000713B0">
      <w:pPr>
        <w:sectPr w:rsidR="005F70C1" w:rsidRPr="000713B0" w:rsidSect="005F70C1">
          <w:type w:val="continuous"/>
          <w:pgSz w:w="11906" w:h="16838"/>
          <w:pgMar w:top="1134" w:right="851" w:bottom="1701" w:left="1701" w:header="709" w:footer="709" w:gutter="0"/>
          <w:cols w:space="708"/>
          <w:docGrid w:linePitch="360"/>
        </w:sectPr>
      </w:pPr>
    </w:p>
    <w:p w14:paraId="57363CBF" w14:textId="77777777" w:rsidR="003166F5" w:rsidRPr="003166F5" w:rsidRDefault="003166F5">
      <w:pPr>
        <w:pStyle w:val="16"/>
        <w:tabs>
          <w:tab w:val="right" w:leader="dot" w:pos="9629"/>
        </w:tabs>
        <w:rPr>
          <w:b/>
          <w:bCs/>
          <w:sz w:val="24"/>
          <w:szCs w:val="24"/>
        </w:rPr>
      </w:pPr>
      <w:r w:rsidRPr="003166F5">
        <w:rPr>
          <w:b/>
          <w:bCs/>
          <w:sz w:val="24"/>
          <w:szCs w:val="24"/>
        </w:rPr>
        <w:lastRenderedPageBreak/>
        <w:t>Оглавление:</w:t>
      </w:r>
    </w:p>
    <w:p w14:paraId="56C55CD4" w14:textId="62EA64DE" w:rsidR="005A7A45" w:rsidRPr="005A7A45" w:rsidRDefault="003166F5">
      <w:pPr>
        <w:pStyle w:val="16"/>
        <w:tabs>
          <w:tab w:val="right" w:leader="dot" w:pos="9629"/>
        </w:tabs>
        <w:rPr>
          <w:noProof/>
          <w:sz w:val="24"/>
          <w:szCs w:val="22"/>
          <w:lang w:eastAsia="ru-RU"/>
        </w:rPr>
      </w:pPr>
      <w:r w:rsidRPr="005A7A45">
        <w:rPr>
          <w:sz w:val="26"/>
          <w:szCs w:val="24"/>
          <w:highlight w:val="lightGray"/>
        </w:rPr>
        <w:fldChar w:fldCharType="begin"/>
      </w:r>
      <w:r w:rsidRPr="005A7A45">
        <w:rPr>
          <w:sz w:val="26"/>
          <w:szCs w:val="24"/>
          <w:highlight w:val="lightGray"/>
        </w:rPr>
        <w:instrText xml:space="preserve"> TOC \o "1-1" \h \z \u </w:instrText>
      </w:r>
      <w:r w:rsidRPr="005A7A45">
        <w:rPr>
          <w:sz w:val="26"/>
          <w:szCs w:val="24"/>
          <w:highlight w:val="lightGray"/>
        </w:rPr>
        <w:fldChar w:fldCharType="separate"/>
      </w:r>
      <w:hyperlink w:anchor="_Toc143602488" w:history="1">
        <w:r w:rsidR="005A7A45" w:rsidRPr="005A7A45">
          <w:rPr>
            <w:rStyle w:val="ae"/>
            <w:noProof/>
            <w:sz w:val="22"/>
          </w:rPr>
          <w:t>1. Основная информация закупки</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_Toc143602488 \h </w:instrText>
        </w:r>
        <w:r w:rsidR="005A7A45" w:rsidRPr="005A7A45">
          <w:rPr>
            <w:noProof/>
            <w:webHidden/>
            <w:sz w:val="22"/>
          </w:rPr>
        </w:r>
        <w:r w:rsidR="005A7A45" w:rsidRPr="005A7A45">
          <w:rPr>
            <w:noProof/>
            <w:webHidden/>
            <w:sz w:val="22"/>
          </w:rPr>
          <w:fldChar w:fldCharType="separate"/>
        </w:r>
        <w:r w:rsidR="00701B3A">
          <w:rPr>
            <w:noProof/>
            <w:webHidden/>
            <w:sz w:val="22"/>
          </w:rPr>
          <w:t>3</w:t>
        </w:r>
        <w:r w:rsidR="005A7A45" w:rsidRPr="005A7A45">
          <w:rPr>
            <w:noProof/>
            <w:webHidden/>
            <w:sz w:val="22"/>
          </w:rPr>
          <w:fldChar w:fldCharType="end"/>
        </w:r>
      </w:hyperlink>
    </w:p>
    <w:p w14:paraId="6C870B01" w14:textId="052E13E5" w:rsidR="005A7A45" w:rsidRPr="005A7A45" w:rsidRDefault="000B7808">
      <w:pPr>
        <w:pStyle w:val="16"/>
        <w:tabs>
          <w:tab w:val="right" w:leader="dot" w:pos="9629"/>
        </w:tabs>
        <w:rPr>
          <w:noProof/>
          <w:sz w:val="24"/>
          <w:szCs w:val="22"/>
          <w:lang w:eastAsia="ru-RU"/>
        </w:rPr>
      </w:pPr>
      <w:hyperlink w:anchor="_Toc143602489" w:history="1">
        <w:r w:rsidR="005A7A45" w:rsidRPr="005A7A45">
          <w:rPr>
            <w:rStyle w:val="ae"/>
            <w:noProof/>
            <w:sz w:val="22"/>
          </w:rPr>
          <w:t>2. Основная информация проведения процедуры</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_Toc143602489 \h </w:instrText>
        </w:r>
        <w:r w:rsidR="005A7A45" w:rsidRPr="005A7A45">
          <w:rPr>
            <w:noProof/>
            <w:webHidden/>
            <w:sz w:val="22"/>
          </w:rPr>
        </w:r>
        <w:r w:rsidR="005A7A45" w:rsidRPr="005A7A45">
          <w:rPr>
            <w:noProof/>
            <w:webHidden/>
            <w:sz w:val="22"/>
          </w:rPr>
          <w:fldChar w:fldCharType="separate"/>
        </w:r>
        <w:r w:rsidR="00701B3A">
          <w:rPr>
            <w:noProof/>
            <w:webHidden/>
            <w:sz w:val="22"/>
          </w:rPr>
          <w:t>5</w:t>
        </w:r>
        <w:r w:rsidR="005A7A45" w:rsidRPr="005A7A45">
          <w:rPr>
            <w:noProof/>
            <w:webHidden/>
            <w:sz w:val="22"/>
          </w:rPr>
          <w:fldChar w:fldCharType="end"/>
        </w:r>
      </w:hyperlink>
    </w:p>
    <w:p w14:paraId="13BE04FA" w14:textId="379F5573" w:rsidR="005A7A45" w:rsidRPr="005A7A45" w:rsidRDefault="000B7808">
      <w:pPr>
        <w:pStyle w:val="16"/>
        <w:tabs>
          <w:tab w:val="right" w:leader="dot" w:pos="9629"/>
        </w:tabs>
        <w:rPr>
          <w:noProof/>
          <w:sz w:val="24"/>
          <w:szCs w:val="22"/>
          <w:lang w:eastAsia="ru-RU"/>
        </w:rPr>
      </w:pPr>
      <w:hyperlink w:anchor="_Toc143602490" w:history="1">
        <w:r w:rsidR="005A7A45" w:rsidRPr="005A7A45">
          <w:rPr>
            <w:rStyle w:val="ae"/>
            <w:noProof/>
            <w:sz w:val="22"/>
          </w:rPr>
          <w:t>3. Требования к предложению участника</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_Toc143602490 \h </w:instrText>
        </w:r>
        <w:r w:rsidR="005A7A45" w:rsidRPr="005A7A45">
          <w:rPr>
            <w:noProof/>
            <w:webHidden/>
            <w:sz w:val="22"/>
          </w:rPr>
        </w:r>
        <w:r w:rsidR="005A7A45" w:rsidRPr="005A7A45">
          <w:rPr>
            <w:noProof/>
            <w:webHidden/>
            <w:sz w:val="22"/>
          </w:rPr>
          <w:fldChar w:fldCharType="separate"/>
        </w:r>
        <w:r w:rsidR="00701B3A">
          <w:rPr>
            <w:noProof/>
            <w:webHidden/>
            <w:sz w:val="22"/>
          </w:rPr>
          <w:t>6</w:t>
        </w:r>
        <w:r w:rsidR="005A7A45" w:rsidRPr="005A7A45">
          <w:rPr>
            <w:noProof/>
            <w:webHidden/>
            <w:sz w:val="22"/>
          </w:rPr>
          <w:fldChar w:fldCharType="end"/>
        </w:r>
      </w:hyperlink>
    </w:p>
    <w:p w14:paraId="7BD1959A" w14:textId="243626A4" w:rsidR="005A7A45" w:rsidRPr="005A7A45" w:rsidRDefault="000B7808">
      <w:pPr>
        <w:pStyle w:val="16"/>
        <w:tabs>
          <w:tab w:val="right" w:leader="dot" w:pos="9629"/>
        </w:tabs>
        <w:rPr>
          <w:noProof/>
          <w:sz w:val="24"/>
          <w:szCs w:val="22"/>
          <w:lang w:eastAsia="ru-RU"/>
        </w:rPr>
      </w:pPr>
      <w:hyperlink w:anchor="_Toc143602491" w:history="1">
        <w:r w:rsidR="005A7A45" w:rsidRPr="005A7A45">
          <w:rPr>
            <w:rStyle w:val="ae"/>
            <w:noProof/>
            <w:sz w:val="22"/>
          </w:rPr>
          <w:t>4. Требования к участникам закупки</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_Toc143602491 \h </w:instrText>
        </w:r>
        <w:r w:rsidR="005A7A45" w:rsidRPr="005A7A45">
          <w:rPr>
            <w:noProof/>
            <w:webHidden/>
            <w:sz w:val="22"/>
          </w:rPr>
        </w:r>
        <w:r w:rsidR="005A7A45" w:rsidRPr="005A7A45">
          <w:rPr>
            <w:noProof/>
            <w:webHidden/>
            <w:sz w:val="22"/>
          </w:rPr>
          <w:fldChar w:fldCharType="separate"/>
        </w:r>
        <w:r w:rsidR="00701B3A">
          <w:rPr>
            <w:noProof/>
            <w:webHidden/>
            <w:sz w:val="22"/>
          </w:rPr>
          <w:t>8</w:t>
        </w:r>
        <w:r w:rsidR="005A7A45" w:rsidRPr="005A7A45">
          <w:rPr>
            <w:noProof/>
            <w:webHidden/>
            <w:sz w:val="22"/>
          </w:rPr>
          <w:fldChar w:fldCharType="end"/>
        </w:r>
      </w:hyperlink>
    </w:p>
    <w:p w14:paraId="32652A49" w14:textId="48194DAE" w:rsidR="005A7A45" w:rsidRPr="005A7A45" w:rsidRDefault="000B7808">
      <w:pPr>
        <w:pStyle w:val="16"/>
        <w:tabs>
          <w:tab w:val="right" w:leader="dot" w:pos="9629"/>
        </w:tabs>
        <w:rPr>
          <w:noProof/>
          <w:sz w:val="24"/>
          <w:szCs w:val="22"/>
          <w:lang w:eastAsia="ru-RU"/>
        </w:rPr>
      </w:pPr>
      <w:hyperlink w:anchor="_Toc143602492" w:history="1">
        <w:r w:rsidR="005A7A45" w:rsidRPr="005A7A45">
          <w:rPr>
            <w:rStyle w:val="ae"/>
            <w:noProof/>
            <w:sz w:val="22"/>
          </w:rPr>
          <w:t>5. Требования к заявке на участие в закупке</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_Toc143602492 \h </w:instrText>
        </w:r>
        <w:r w:rsidR="005A7A45" w:rsidRPr="005A7A45">
          <w:rPr>
            <w:noProof/>
            <w:webHidden/>
            <w:sz w:val="22"/>
          </w:rPr>
        </w:r>
        <w:r w:rsidR="005A7A45" w:rsidRPr="005A7A45">
          <w:rPr>
            <w:noProof/>
            <w:webHidden/>
            <w:sz w:val="22"/>
          </w:rPr>
          <w:fldChar w:fldCharType="separate"/>
        </w:r>
        <w:r w:rsidR="00701B3A">
          <w:rPr>
            <w:noProof/>
            <w:webHidden/>
            <w:sz w:val="22"/>
          </w:rPr>
          <w:t>15</w:t>
        </w:r>
        <w:r w:rsidR="005A7A45" w:rsidRPr="005A7A45">
          <w:rPr>
            <w:noProof/>
            <w:webHidden/>
            <w:sz w:val="22"/>
          </w:rPr>
          <w:fldChar w:fldCharType="end"/>
        </w:r>
      </w:hyperlink>
    </w:p>
    <w:p w14:paraId="6E13F760" w14:textId="7E89F633" w:rsidR="005A7A45" w:rsidRPr="005A7A45" w:rsidRDefault="000B7808">
      <w:pPr>
        <w:pStyle w:val="16"/>
        <w:tabs>
          <w:tab w:val="right" w:leader="dot" w:pos="9629"/>
        </w:tabs>
        <w:rPr>
          <w:noProof/>
          <w:sz w:val="24"/>
          <w:szCs w:val="22"/>
          <w:lang w:eastAsia="ru-RU"/>
        </w:rPr>
      </w:pPr>
      <w:hyperlink w:anchor="_Toc143602493" w:history="1">
        <w:r w:rsidR="005A7A45" w:rsidRPr="005A7A45">
          <w:rPr>
            <w:rStyle w:val="ae"/>
            <w:noProof/>
            <w:sz w:val="22"/>
          </w:rPr>
          <w:t>6. Обзор процедуры, участие в закупке</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_Toc143602493 \h </w:instrText>
        </w:r>
        <w:r w:rsidR="005A7A45" w:rsidRPr="005A7A45">
          <w:rPr>
            <w:noProof/>
            <w:webHidden/>
            <w:sz w:val="22"/>
          </w:rPr>
        </w:r>
        <w:r w:rsidR="005A7A45" w:rsidRPr="005A7A45">
          <w:rPr>
            <w:noProof/>
            <w:webHidden/>
            <w:sz w:val="22"/>
          </w:rPr>
          <w:fldChar w:fldCharType="separate"/>
        </w:r>
        <w:r w:rsidR="00701B3A">
          <w:rPr>
            <w:noProof/>
            <w:webHidden/>
            <w:sz w:val="22"/>
          </w:rPr>
          <w:t>23</w:t>
        </w:r>
        <w:r w:rsidR="005A7A45" w:rsidRPr="005A7A45">
          <w:rPr>
            <w:noProof/>
            <w:webHidden/>
            <w:sz w:val="22"/>
          </w:rPr>
          <w:fldChar w:fldCharType="end"/>
        </w:r>
      </w:hyperlink>
    </w:p>
    <w:p w14:paraId="0F061B4F" w14:textId="3E782E22" w:rsidR="005A7A45" w:rsidRPr="005A7A45" w:rsidRDefault="000B7808">
      <w:pPr>
        <w:pStyle w:val="16"/>
        <w:tabs>
          <w:tab w:val="right" w:leader="dot" w:pos="9629"/>
        </w:tabs>
        <w:rPr>
          <w:noProof/>
          <w:sz w:val="24"/>
          <w:szCs w:val="22"/>
          <w:lang w:eastAsia="ru-RU"/>
        </w:rPr>
      </w:pPr>
      <w:hyperlink w:anchor="_Toc143602494" w:history="1">
        <w:r w:rsidR="005A7A45" w:rsidRPr="005A7A45">
          <w:rPr>
            <w:rStyle w:val="ae"/>
            <w:noProof/>
            <w:sz w:val="22"/>
          </w:rPr>
          <w:t>7. Рассмотрение заявок, выбор победителя, заключение договора</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_Toc143602494 \h </w:instrText>
        </w:r>
        <w:r w:rsidR="005A7A45" w:rsidRPr="005A7A45">
          <w:rPr>
            <w:noProof/>
            <w:webHidden/>
            <w:sz w:val="22"/>
          </w:rPr>
        </w:r>
        <w:r w:rsidR="005A7A45" w:rsidRPr="005A7A45">
          <w:rPr>
            <w:noProof/>
            <w:webHidden/>
            <w:sz w:val="22"/>
          </w:rPr>
          <w:fldChar w:fldCharType="separate"/>
        </w:r>
        <w:r w:rsidR="00701B3A">
          <w:rPr>
            <w:noProof/>
            <w:webHidden/>
            <w:sz w:val="22"/>
          </w:rPr>
          <w:t>26</w:t>
        </w:r>
        <w:r w:rsidR="005A7A45" w:rsidRPr="005A7A45">
          <w:rPr>
            <w:noProof/>
            <w:webHidden/>
            <w:sz w:val="22"/>
          </w:rPr>
          <w:fldChar w:fldCharType="end"/>
        </w:r>
      </w:hyperlink>
    </w:p>
    <w:p w14:paraId="78525BDF" w14:textId="31B4DE89" w:rsidR="005A7A45" w:rsidRPr="005A7A45" w:rsidRDefault="000B7808">
      <w:pPr>
        <w:pStyle w:val="16"/>
        <w:tabs>
          <w:tab w:val="right" w:leader="dot" w:pos="9629"/>
        </w:tabs>
        <w:rPr>
          <w:noProof/>
          <w:sz w:val="24"/>
          <w:szCs w:val="22"/>
          <w:lang w:eastAsia="ru-RU"/>
        </w:rPr>
      </w:pPr>
      <w:hyperlink w:anchor="_Toc143602495" w:history="1">
        <w:r w:rsidR="005A7A45" w:rsidRPr="005A7A45">
          <w:rPr>
            <w:rStyle w:val="ae"/>
            <w:noProof/>
            <w:sz w:val="22"/>
          </w:rPr>
          <w:t>8. Критерии оценки заявок</w:t>
        </w:r>
        <w:r w:rsidR="005A7A45" w:rsidRPr="005A7A45">
          <w:rPr>
            <w:noProof/>
            <w:webHidden/>
            <w:sz w:val="22"/>
          </w:rPr>
          <w:tab/>
        </w:r>
        <w:r w:rsidR="005A7A45" w:rsidRPr="005A7A45">
          <w:rPr>
            <w:noProof/>
            <w:webHidden/>
            <w:sz w:val="22"/>
          </w:rPr>
          <w:fldChar w:fldCharType="begin"/>
        </w:r>
        <w:r w:rsidR="005A7A45" w:rsidRPr="005A7A45">
          <w:rPr>
            <w:noProof/>
            <w:webHidden/>
            <w:sz w:val="22"/>
          </w:rPr>
          <w:instrText xml:space="preserve"> PAGEREF _Toc143602495 \h </w:instrText>
        </w:r>
        <w:r w:rsidR="005A7A45" w:rsidRPr="005A7A45">
          <w:rPr>
            <w:noProof/>
            <w:webHidden/>
            <w:sz w:val="22"/>
          </w:rPr>
        </w:r>
        <w:r w:rsidR="005A7A45" w:rsidRPr="005A7A45">
          <w:rPr>
            <w:noProof/>
            <w:webHidden/>
            <w:sz w:val="22"/>
          </w:rPr>
          <w:fldChar w:fldCharType="separate"/>
        </w:r>
        <w:r w:rsidR="00701B3A">
          <w:rPr>
            <w:noProof/>
            <w:webHidden/>
            <w:sz w:val="22"/>
          </w:rPr>
          <w:t>32</w:t>
        </w:r>
        <w:r w:rsidR="005A7A45" w:rsidRPr="005A7A45">
          <w:rPr>
            <w:noProof/>
            <w:webHidden/>
            <w:sz w:val="22"/>
          </w:rPr>
          <w:fldChar w:fldCharType="end"/>
        </w:r>
      </w:hyperlink>
    </w:p>
    <w:p w14:paraId="0A9B605E" w14:textId="77777777" w:rsidR="003166F5" w:rsidRDefault="003166F5">
      <w:pPr>
        <w:rPr>
          <w:rFonts w:eastAsia="Times New Roman" w:cs="Arial"/>
          <w:b/>
          <w:color w:val="000000" w:themeColor="text1"/>
          <w:sz w:val="24"/>
          <w:highlight w:val="lightGray"/>
          <w:lang w:eastAsia="ru-RU"/>
        </w:rPr>
      </w:pPr>
      <w:r w:rsidRPr="005A7A45">
        <w:rPr>
          <w:sz w:val="26"/>
          <w:szCs w:val="24"/>
          <w:highlight w:val="lightGray"/>
        </w:rPr>
        <w:fldChar w:fldCharType="end"/>
      </w:r>
      <w:r>
        <w:rPr>
          <w:highlight w:val="lightGray"/>
        </w:rPr>
        <w:br w:type="page"/>
      </w:r>
    </w:p>
    <w:p w14:paraId="05CCAE6C" w14:textId="77777777" w:rsidR="00CA0E14" w:rsidRDefault="00CA0E14" w:rsidP="005A7A45">
      <w:pPr>
        <w:pStyle w:val="1"/>
        <w:numPr>
          <w:ilvl w:val="0"/>
          <w:numId w:val="18"/>
        </w:numPr>
      </w:pPr>
      <w:bookmarkStart w:id="1" w:name="_Toc143602488"/>
      <w:r>
        <w:lastRenderedPageBreak/>
        <w:t>Основная информация</w:t>
      </w:r>
      <w:r w:rsidR="005005BE">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DC65AD" w:rsidRPr="000713B0" w14:paraId="60E001F0"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Mar>
              <w:top w:w="0" w:type="nil"/>
            </w:tcMar>
          </w:tcPr>
          <w:p w14:paraId="184C2886" w14:textId="77777777" w:rsidR="00DC65AD" w:rsidRPr="000713B0" w:rsidRDefault="00DC65AD" w:rsidP="00DC65AD">
            <w:pPr>
              <w:pStyle w:val="119"/>
            </w:pPr>
          </w:p>
        </w:tc>
        <w:tc>
          <w:tcPr>
            <w:tcW w:w="4394" w:type="dxa"/>
            <w:tcMar>
              <w:top w:w="0" w:type="nil"/>
            </w:tcMar>
          </w:tcPr>
          <w:p w14:paraId="3CBB5480" w14:textId="77777777" w:rsidR="00DC65AD" w:rsidRPr="00F17814" w:rsidRDefault="00DC65AD" w:rsidP="00DC65AD">
            <w:r w:rsidRPr="000713B0">
              <w:t>Заказчик</w:t>
            </w:r>
          </w:p>
        </w:tc>
        <w:sdt>
          <w:sdtPr>
            <w:alias w:val="Заказчик"/>
            <w:tag w:val="Заказчик"/>
            <w:id w:val="-1598785106"/>
            <w:placeholder>
              <w:docPart w:val="2676EDA7C1734680A7EA6098B982CC08"/>
            </w:placeholder>
            <w15:color w:val="FFFF00"/>
          </w:sdtPr>
          <w:sdtEndPr/>
          <w:sdtContent>
            <w:tc>
              <w:tcPr>
                <w:tcW w:w="4395" w:type="dxa"/>
                <w:tcMar>
                  <w:top w:w="0" w:type="nil"/>
                </w:tcMar>
              </w:tcPr>
              <w:p w14:paraId="79A598B3" w14:textId="15A998F5" w:rsidR="00DC65AD" w:rsidRPr="000713B0" w:rsidRDefault="00DC65AD" w:rsidP="00DC65AD">
                <w:r>
                  <w:rPr>
                    <w:noProof/>
                  </w:rPr>
                  <w:fldChar w:fldCharType="begin"/>
                </w:r>
                <w:r>
                  <w:rPr>
                    <w:noProof/>
                  </w:rPr>
                  <w:instrText xml:space="preserve"> MERGEFIELD "Заказчик" </w:instrText>
                </w:r>
                <w:r>
                  <w:rPr>
                    <w:noProof/>
                  </w:rPr>
                  <w:fldChar w:fldCharType="separate"/>
                </w:r>
                <w:r>
                  <w:rPr>
                    <w:noProof/>
                  </w:rPr>
                  <w:t>ООО «Байкальская энергетическая компания»</w:t>
                </w:r>
                <w:r>
                  <w:rPr>
                    <w:noProof/>
                  </w:rPr>
                  <w:fldChar w:fldCharType="end"/>
                </w:r>
              </w:p>
            </w:tc>
          </w:sdtContent>
        </w:sdt>
      </w:tr>
      <w:tr w:rsidR="00DC65AD" w:rsidRPr="000713B0" w14:paraId="36063564" w14:textId="77777777" w:rsidTr="009A2CC4">
        <w:trPr>
          <w:trHeight w:val="20"/>
        </w:trPr>
        <w:tc>
          <w:tcPr>
            <w:tcW w:w="851" w:type="dxa"/>
          </w:tcPr>
          <w:p w14:paraId="0CB73838" w14:textId="77777777" w:rsidR="00DC65AD" w:rsidRPr="000713B0" w:rsidRDefault="00DC65AD" w:rsidP="00DC65AD">
            <w:pPr>
              <w:pStyle w:val="119"/>
            </w:pPr>
          </w:p>
        </w:tc>
        <w:tc>
          <w:tcPr>
            <w:tcW w:w="4394" w:type="dxa"/>
          </w:tcPr>
          <w:p w14:paraId="6BF482A0" w14:textId="77777777" w:rsidR="00DC65AD" w:rsidRPr="000713B0" w:rsidRDefault="00DC65AD" w:rsidP="00DC65AD">
            <w:r>
              <w:t>Подразделение (филиал) заказчика</w:t>
            </w:r>
          </w:p>
        </w:tc>
        <w:sdt>
          <w:sdtPr>
            <w:alias w:val="Подразделение (филиал) заказчика"/>
            <w:tag w:val="Подразделение (филиал) заказчика"/>
            <w:id w:val="-944313588"/>
            <w:placeholder>
              <w:docPart w:val="85067081EF4C43BBADA51EDA74BC6957"/>
            </w:placeholder>
            <w15:color w:val="FFFF00"/>
          </w:sdtPr>
          <w:sdtEndPr/>
          <w:sdtContent>
            <w:tc>
              <w:tcPr>
                <w:tcW w:w="4395" w:type="dxa"/>
              </w:tcPr>
              <w:p w14:paraId="1E441C81" w14:textId="3F8E51F9" w:rsidR="00DC65AD" w:rsidRDefault="00DC65AD" w:rsidP="00DC65AD">
                <w:r>
                  <w:rPr>
                    <w:noProof/>
                  </w:rPr>
                  <w:fldChar w:fldCharType="begin"/>
                </w:r>
                <w:r>
                  <w:rPr>
                    <w:noProof/>
                  </w:rPr>
                  <w:instrText xml:space="preserve"> MERGEFIELD "Подразделение_филиал_заказчика" </w:instrText>
                </w:r>
                <w:r>
                  <w:rPr>
                    <w:noProof/>
                  </w:rPr>
                  <w:fldChar w:fldCharType="separate"/>
                </w:r>
                <w:r>
                  <w:t xml:space="preserve"> </w:t>
                </w:r>
                <w:sdt>
                  <w:sdtPr>
                    <w:alias w:val="Подразделение (филиал) заказчика"/>
                    <w:tag w:val="Подразделение (филиал) заказчика"/>
                    <w:id w:val="1318225458"/>
                    <w:placeholder>
                      <w:docPart w:val="061CBCA236EE48AB8E1D6E527B3AEB19"/>
                    </w:placeholder>
                    <w15:color w:val="FFFF00"/>
                  </w:sdtPr>
                  <w:sdtEndPr/>
                  <w:sdtContent>
                    <w:r>
                      <w:rPr>
                        <w:noProof/>
                      </w:rPr>
                      <w:fldChar w:fldCharType="begin"/>
                    </w:r>
                    <w:r>
                      <w:rPr>
                        <w:noProof/>
                      </w:rPr>
                      <w:instrText xml:space="preserve"> MERGEFIELD "Подразделение_филиал_заказчика" </w:instrText>
                    </w:r>
                    <w:r>
                      <w:rPr>
                        <w:noProof/>
                      </w:rPr>
                      <w:fldChar w:fldCharType="separate"/>
                    </w:r>
                    <w:r>
                      <w:rPr>
                        <w:noProof/>
                      </w:rPr>
                      <w:t>БЭК_ТЭЦ-12</w:t>
                    </w:r>
                    <w:r>
                      <w:rPr>
                        <w:noProof/>
                      </w:rPr>
                      <w:fldChar w:fldCharType="end"/>
                    </w:r>
                  </w:sdtContent>
                </w:sdt>
                <w:r>
                  <w:rPr>
                    <w:noProof/>
                  </w:rPr>
                  <w:t xml:space="preserve"> </w:t>
                </w:r>
                <w:r>
                  <w:rPr>
                    <w:noProof/>
                  </w:rPr>
                  <w:fldChar w:fldCharType="end"/>
                </w:r>
              </w:p>
            </w:tc>
          </w:sdtContent>
        </w:sdt>
      </w:tr>
      <w:tr w:rsidR="00DC65AD" w:rsidRPr="000713B0" w14:paraId="759FD1E3" w14:textId="77777777" w:rsidTr="009A2CC4">
        <w:trPr>
          <w:trHeight w:val="709"/>
        </w:trPr>
        <w:tc>
          <w:tcPr>
            <w:tcW w:w="851" w:type="dxa"/>
            <w:shd w:val="clear" w:color="auto" w:fill="FFFFCD" w:themeFill="background2"/>
          </w:tcPr>
          <w:p w14:paraId="273AFD78" w14:textId="77777777" w:rsidR="00DC65AD" w:rsidRPr="000713B0" w:rsidRDefault="00DC65AD" w:rsidP="00DC65AD">
            <w:pPr>
              <w:pStyle w:val="119"/>
            </w:pPr>
          </w:p>
        </w:tc>
        <w:tc>
          <w:tcPr>
            <w:tcW w:w="4394" w:type="dxa"/>
            <w:shd w:val="clear" w:color="auto" w:fill="FFFFCD" w:themeFill="background2"/>
          </w:tcPr>
          <w:p w14:paraId="1D1AAAA7" w14:textId="77777777" w:rsidR="00DC65AD" w:rsidRPr="00810C39" w:rsidRDefault="00DC65AD" w:rsidP="00DC65AD">
            <w:pPr>
              <w:rPr>
                <w:lang w:val="en-US"/>
              </w:rPr>
            </w:pPr>
            <w:r w:rsidRPr="000713B0">
              <w:t>Предмет договора</w:t>
            </w:r>
          </w:p>
        </w:tc>
        <w:sdt>
          <w:sdtPr>
            <w:alias w:val="Предмет договора"/>
            <w:tag w:val="Предмет договора"/>
            <w:id w:val="82583757"/>
            <w:placeholder>
              <w:docPart w:val="5DC7A85BDC964570A97326E0FF26DBED"/>
            </w:placeholder>
            <w15:color w:val="FFFF00"/>
          </w:sdtPr>
          <w:sdtEndPr/>
          <w:sdtContent>
            <w:tc>
              <w:tcPr>
                <w:tcW w:w="4395" w:type="dxa"/>
                <w:shd w:val="clear" w:color="auto" w:fill="FFFFCD" w:themeFill="background2"/>
              </w:tcPr>
              <w:p w14:paraId="07804E28" w14:textId="45581341" w:rsidR="00DC65AD" w:rsidRPr="009875C8" w:rsidRDefault="00DC65AD" w:rsidP="00DC65AD">
                <w:pPr>
                  <w:rPr>
                    <w:noProof/>
                  </w:rPr>
                </w:pPr>
                <w:r w:rsidRPr="009875C8">
                  <w:rPr>
                    <w:noProof/>
                  </w:rPr>
                  <w:fldChar w:fldCharType="begin"/>
                </w:r>
                <w:r w:rsidRPr="009875C8">
                  <w:rPr>
                    <w:noProof/>
                  </w:rPr>
                  <w:instrText xml:space="preserve"> MERGEFIELD "Предмет_договора" </w:instrText>
                </w:r>
                <w:r w:rsidRPr="009875C8">
                  <w:rPr>
                    <w:noProof/>
                  </w:rPr>
                  <w:fldChar w:fldCharType="separate"/>
                </w:r>
                <w:r w:rsidRPr="009875C8">
                  <w:rPr>
                    <w:noProof/>
                  </w:rPr>
                  <w:t>О</w:t>
                </w:r>
                <w:r w:rsidRPr="009875C8">
                  <w:rPr>
                    <w:bCs/>
                  </w:rPr>
                  <w:t>казание услуг по огнезащитной обработке деревянных конструкций чердачных помещений филиала ООО «Байкальская энергетическая компания» ТЭЦ-12</w:t>
                </w:r>
                <w:r w:rsidRPr="009875C8">
                  <w:rPr>
                    <w:noProof/>
                  </w:rPr>
                  <w:fldChar w:fldCharType="end"/>
                </w:r>
              </w:p>
              <w:p w14:paraId="23119C24" w14:textId="2CB06E32" w:rsidR="00DC65AD" w:rsidRPr="000713B0" w:rsidRDefault="00DC65AD" w:rsidP="00DC65AD">
                <w:pPr>
                  <w:rPr>
                    <w:highlight w:val="yellow"/>
                  </w:rPr>
                </w:pPr>
              </w:p>
            </w:tc>
          </w:sdtContent>
        </w:sdt>
      </w:tr>
      <w:tr w:rsidR="00DC65AD" w:rsidRPr="000713B0" w14:paraId="346EA84F" w14:textId="77777777" w:rsidTr="009A2CC4">
        <w:trPr>
          <w:trHeight w:val="20"/>
        </w:trPr>
        <w:tc>
          <w:tcPr>
            <w:tcW w:w="851" w:type="dxa"/>
            <w:shd w:val="clear" w:color="auto" w:fill="FFFFCD" w:themeFill="background2"/>
          </w:tcPr>
          <w:p w14:paraId="0F43F63E" w14:textId="77777777" w:rsidR="00DC65AD" w:rsidRPr="009E24E3" w:rsidRDefault="00DC65AD" w:rsidP="00DC65AD">
            <w:pPr>
              <w:pStyle w:val="119"/>
            </w:pPr>
          </w:p>
        </w:tc>
        <w:tc>
          <w:tcPr>
            <w:tcW w:w="4394" w:type="dxa"/>
            <w:shd w:val="clear" w:color="auto" w:fill="FFFFCD" w:themeFill="background2"/>
          </w:tcPr>
          <w:p w14:paraId="3D4A56E8" w14:textId="77777777" w:rsidR="00DC65AD" w:rsidRPr="009E24E3" w:rsidRDefault="00DC65AD" w:rsidP="00DC65AD">
            <w:r w:rsidRPr="009E24E3">
              <w:t>Сведения о начальной (максимальной) цене договора (цена лота)</w:t>
            </w:r>
          </w:p>
        </w:tc>
        <w:bookmarkStart w:id="2" w:name="НМЦД"/>
        <w:tc>
          <w:tcPr>
            <w:tcW w:w="4395" w:type="dxa"/>
            <w:shd w:val="clear" w:color="auto" w:fill="FFFFCD" w:themeFill="background2"/>
          </w:tcPr>
          <w:p w14:paraId="67F4C677" w14:textId="61DD2E94" w:rsidR="00DC65AD" w:rsidRPr="00952BEF" w:rsidRDefault="000B7808" w:rsidP="00DC65AD">
            <w:pPr>
              <w:rPr>
                <w:highlight w:val="yellow"/>
              </w:rPr>
            </w:pPr>
            <w:sdt>
              <w:sdtPr>
                <w:rPr>
                  <w:noProof/>
                </w:rPr>
                <w:alias w:val="НМЦД"/>
                <w:tag w:val="НМЦД"/>
                <w:id w:val="-1900275233"/>
                <w:placeholder>
                  <w:docPart w:val="226FA5EAC06E46948FBE9B9BF2EBE682"/>
                </w:placeholder>
                <w15:color w:val="FFFF00"/>
              </w:sdtPr>
              <w:sdtEndPr/>
              <w:sdtContent>
                <w:r w:rsidR="00DC65AD">
                  <w:rPr>
                    <w:noProof/>
                  </w:rPr>
                  <w:fldChar w:fldCharType="begin"/>
                </w:r>
                <w:r w:rsidR="00DC65AD">
                  <w:rPr>
                    <w:noProof/>
                  </w:rPr>
                  <w:instrText xml:space="preserve"> MERGEFIELD  НМЦД \# "# ### ### ##0,00" </w:instrText>
                </w:r>
                <w:r w:rsidR="00DC65AD">
                  <w:rPr>
                    <w:noProof/>
                  </w:rPr>
                  <w:fldChar w:fldCharType="separate"/>
                </w:r>
                <w:r w:rsidR="00DC65AD">
                  <w:rPr>
                    <w:noProof/>
                  </w:rPr>
                  <w:t>925 514</w:t>
                </w:r>
                <w:r w:rsidR="00DC65AD">
                  <w:rPr>
                    <w:noProof/>
                  </w:rPr>
                  <w:fldChar w:fldCharType="end"/>
                </w:r>
                <w:r w:rsidR="00DC65AD">
                  <w:rPr>
                    <w:noProof/>
                  </w:rPr>
                  <w:t>,00</w:t>
                </w:r>
              </w:sdtContent>
            </w:sdt>
            <w:r w:rsidR="00DC65AD">
              <w:rPr>
                <w:noProof/>
              </w:rPr>
              <w:t xml:space="preserve"> </w:t>
            </w:r>
            <w:sdt>
              <w:sdtPr>
                <w:id w:val="310217806"/>
                <w:placeholder>
                  <w:docPart w:val="06B006CC6D114B8D9026B9AB361FF5CE"/>
                </w:placeholder>
                <w15:color w:val="FFFF00"/>
                <w:comboBox>
                  <w:listItem w:displayText="рублей" w:value="рублей"/>
                  <w:listItem w:displayText="долларов" w:value="долларов"/>
                  <w:listItem w:displayText="евро" w:value="евро"/>
                </w:comboBox>
              </w:sdtPr>
              <w:sdtEndPr/>
              <w:sdtContent>
                <w:r w:rsidR="00DC65AD" w:rsidRPr="00212FD0">
                  <w:t>рублей</w:t>
                </w:r>
              </w:sdtContent>
            </w:sdt>
            <w:r w:rsidR="00DC65AD" w:rsidRPr="00212FD0">
              <w:t xml:space="preserve"> </w:t>
            </w:r>
            <w:sdt>
              <w:sdtPr>
                <w:id w:val="-881862757"/>
                <w:placeholder>
                  <w:docPart w:val="4E9266006BC34AE4AD66174E559DBE50"/>
                </w:placeholder>
                <w15:color w:val="FFFF00"/>
                <w:comboBox>
                  <w:listItem w:displayText="без учета НДС" w:value="без учета НДС"/>
                  <w:listItem w:displayText="с учетом НДС" w:value="с учетом НДС"/>
                </w:comboBox>
              </w:sdtPr>
              <w:sdtEndPr/>
              <w:sdtContent>
                <w:r w:rsidR="00DC65AD" w:rsidRPr="00212FD0">
                  <w:t>без учета НДС</w:t>
                </w:r>
              </w:sdtContent>
            </w:sdt>
            <w:bookmarkEnd w:id="2"/>
          </w:p>
        </w:tc>
      </w:tr>
      <w:tr w:rsidR="00DC65AD" w:rsidRPr="000713B0" w14:paraId="2D52F9BE" w14:textId="77777777" w:rsidTr="009A2CC4">
        <w:trPr>
          <w:trHeight w:val="20"/>
        </w:trPr>
        <w:tc>
          <w:tcPr>
            <w:tcW w:w="851" w:type="dxa"/>
            <w:shd w:val="clear" w:color="auto" w:fill="FFFFCD" w:themeFill="background2"/>
          </w:tcPr>
          <w:p w14:paraId="143BB9D1" w14:textId="77777777" w:rsidR="00DC65AD" w:rsidRPr="000713B0" w:rsidRDefault="00DC65AD" w:rsidP="00DC65AD">
            <w:pPr>
              <w:pStyle w:val="119"/>
            </w:pPr>
          </w:p>
        </w:tc>
        <w:tc>
          <w:tcPr>
            <w:tcW w:w="4394" w:type="dxa"/>
            <w:shd w:val="clear" w:color="auto" w:fill="FFFFCD" w:themeFill="background2"/>
          </w:tcPr>
          <w:p w14:paraId="5254359B" w14:textId="77777777" w:rsidR="00DC65AD" w:rsidRPr="00974B72" w:rsidRDefault="00DC65AD" w:rsidP="00DC65AD">
            <w:pPr>
              <w:rPr>
                <w:lang w:val="en-US"/>
              </w:rPr>
            </w:pPr>
            <w:r w:rsidRPr="000713B0">
              <w:t>НДС, рублей</w:t>
            </w:r>
          </w:p>
        </w:tc>
        <w:tc>
          <w:tcPr>
            <w:tcW w:w="4395" w:type="dxa"/>
            <w:shd w:val="clear" w:color="auto" w:fill="FFFFCD" w:themeFill="background2"/>
          </w:tcPr>
          <w:p w14:paraId="03995B5F" w14:textId="55371A00" w:rsidR="00DC65AD" w:rsidRPr="000713B0" w:rsidRDefault="000B7808" w:rsidP="00DC65AD">
            <w:sdt>
              <w:sdtPr>
                <w:rPr>
                  <w:noProof/>
                </w:rPr>
                <w:alias w:val="Сумма НДС"/>
                <w:tag w:val="Сумма НДС"/>
                <w:id w:val="1618712047"/>
                <w:placeholder>
                  <w:docPart w:val="5FA4DCC3136D4BCA8EB3C3314D00D4C7"/>
                </w:placeholder>
                <w15:color w:val="FFFF00"/>
              </w:sdtPr>
              <w:sdtEndPr/>
              <w:sdtContent>
                <w:r w:rsidR="00DC65AD">
                  <w:rPr>
                    <w:noProof/>
                  </w:rPr>
                  <w:t>185 102,80</w:t>
                </w:r>
              </w:sdtContent>
            </w:sdt>
          </w:p>
        </w:tc>
      </w:tr>
      <w:tr w:rsidR="00DC65AD" w:rsidRPr="000713B0" w14:paraId="4BD3626B" w14:textId="77777777" w:rsidTr="009A2CC4">
        <w:trPr>
          <w:trHeight w:val="20"/>
        </w:trPr>
        <w:tc>
          <w:tcPr>
            <w:tcW w:w="851" w:type="dxa"/>
            <w:shd w:val="clear" w:color="auto" w:fill="FFFFCD" w:themeFill="background2"/>
          </w:tcPr>
          <w:p w14:paraId="6343CAA2" w14:textId="77777777" w:rsidR="00DC65AD" w:rsidRPr="000713B0" w:rsidRDefault="00DC65AD" w:rsidP="00DC65AD">
            <w:pPr>
              <w:pStyle w:val="119"/>
            </w:pPr>
          </w:p>
        </w:tc>
        <w:tc>
          <w:tcPr>
            <w:tcW w:w="4394" w:type="dxa"/>
            <w:shd w:val="clear" w:color="auto" w:fill="FFFFCD" w:themeFill="background2"/>
          </w:tcPr>
          <w:p w14:paraId="3AC1962C" w14:textId="77777777" w:rsidR="00DC65AD" w:rsidRDefault="00DC65AD" w:rsidP="00DC65AD">
            <w:r>
              <w:t>Максимально допустимый размер аванса</w:t>
            </w:r>
          </w:p>
        </w:tc>
        <w:tc>
          <w:tcPr>
            <w:tcW w:w="4395" w:type="dxa"/>
            <w:shd w:val="clear" w:color="auto" w:fill="FFFFCD" w:themeFill="background2"/>
          </w:tcPr>
          <w:p w14:paraId="2FAAF059" w14:textId="7A71A07D" w:rsidR="00DC65AD" w:rsidRDefault="00DC65AD" w:rsidP="00DC65AD">
            <w:pPr>
              <w:rPr>
                <w:noProof/>
              </w:rPr>
            </w:pPr>
            <w:r>
              <w:rPr>
                <w:noProof/>
              </w:rPr>
              <w:t>0</w:t>
            </w:r>
            <w:r>
              <w:rPr>
                <w:noProof/>
              </w:rPr>
              <w:fldChar w:fldCharType="begin"/>
            </w:r>
            <w:r>
              <w:rPr>
                <w:noProof/>
              </w:rPr>
              <w:instrText xml:space="preserve"> MERGEFIELD "Аванс" </w:instrText>
            </w:r>
            <w:r>
              <w:rPr>
                <w:noProof/>
              </w:rPr>
              <w:fldChar w:fldCharType="end"/>
            </w:r>
          </w:p>
        </w:tc>
      </w:tr>
      <w:tr w:rsidR="00DC65AD" w:rsidRPr="000713B0" w14:paraId="15F0C3D8" w14:textId="77777777" w:rsidTr="009A2CC4">
        <w:trPr>
          <w:trHeight w:val="20"/>
        </w:trPr>
        <w:tc>
          <w:tcPr>
            <w:tcW w:w="851" w:type="dxa"/>
            <w:shd w:val="clear" w:color="auto" w:fill="FFFFCD" w:themeFill="background2"/>
          </w:tcPr>
          <w:p w14:paraId="077385C8" w14:textId="77777777" w:rsidR="00DC65AD" w:rsidRPr="000713B0" w:rsidRDefault="00DC65AD" w:rsidP="00DC65AD">
            <w:pPr>
              <w:pStyle w:val="119"/>
            </w:pPr>
          </w:p>
        </w:tc>
        <w:tc>
          <w:tcPr>
            <w:tcW w:w="4394" w:type="dxa"/>
            <w:shd w:val="clear" w:color="auto" w:fill="FFFFCD" w:themeFill="background2"/>
          </w:tcPr>
          <w:p w14:paraId="75DFF423" w14:textId="77777777" w:rsidR="00DC65AD" w:rsidRPr="00CD41A9" w:rsidRDefault="00DC65AD" w:rsidP="00DC65AD">
            <w:r>
              <w:t>В том числе в закупке предусмотрены товары производства РФ</w:t>
            </w:r>
          </w:p>
        </w:tc>
        <w:tc>
          <w:tcPr>
            <w:tcW w:w="4395" w:type="dxa"/>
            <w:shd w:val="clear" w:color="auto" w:fill="FFFFCD" w:themeFill="background2"/>
          </w:tcPr>
          <w:p w14:paraId="2BA5E28B" w14:textId="274B8F3E" w:rsidR="00DC65AD" w:rsidRDefault="00DC65AD" w:rsidP="00DC65AD">
            <w:pPr>
              <w:rPr>
                <w:noProof/>
              </w:rPr>
            </w:pPr>
            <w:r>
              <w:rPr>
                <w:noProof/>
              </w:rPr>
              <w:t>Да</w:t>
            </w:r>
          </w:p>
        </w:tc>
      </w:tr>
      <w:tr w:rsidR="00DC65AD" w:rsidRPr="000713B0" w14:paraId="228FFCC5" w14:textId="77777777" w:rsidTr="009A2CC4">
        <w:trPr>
          <w:trHeight w:val="20"/>
        </w:trPr>
        <w:tc>
          <w:tcPr>
            <w:tcW w:w="851" w:type="dxa"/>
            <w:shd w:val="clear" w:color="auto" w:fill="FFFFCD" w:themeFill="background2"/>
          </w:tcPr>
          <w:p w14:paraId="5095E4AC" w14:textId="77777777" w:rsidR="00DC65AD" w:rsidRPr="000713B0" w:rsidRDefault="00DC65AD" w:rsidP="00DC65AD">
            <w:pPr>
              <w:pStyle w:val="119"/>
            </w:pPr>
          </w:p>
        </w:tc>
        <w:tc>
          <w:tcPr>
            <w:tcW w:w="4394" w:type="dxa"/>
            <w:shd w:val="clear" w:color="auto" w:fill="FFFFCD" w:themeFill="background2"/>
          </w:tcPr>
          <w:p w14:paraId="217284F6" w14:textId="77777777" w:rsidR="00DC65AD" w:rsidRPr="00CD41A9" w:rsidRDefault="00DC65AD" w:rsidP="00DC65AD">
            <w:proofErr w:type="gramStart"/>
            <w:r w:rsidRPr="00DE1BC5">
              <w:t>Кроме того</w:t>
            </w:r>
            <w:proofErr w:type="gramEnd"/>
            <w:r w:rsidRPr="00DE1BC5">
              <w:t xml:space="preserve"> цена материалов (в т.ч. оборудования), предоставляемых заказчиком</w:t>
            </w:r>
          </w:p>
        </w:tc>
        <w:tc>
          <w:tcPr>
            <w:tcW w:w="4395" w:type="dxa"/>
            <w:shd w:val="clear" w:color="auto" w:fill="FFFFCD" w:themeFill="background2"/>
          </w:tcPr>
          <w:p w14:paraId="4163891D" w14:textId="1F27823B" w:rsidR="00DC65AD" w:rsidRPr="00217317" w:rsidRDefault="00217317" w:rsidP="00DC65AD">
            <w:pPr>
              <w:rPr>
                <w:noProof/>
                <w:lang w:val="en-US"/>
              </w:rPr>
            </w:pPr>
            <w:r>
              <w:rPr>
                <w:noProof/>
                <w:lang w:val="en-US"/>
              </w:rPr>
              <w:t>-</w:t>
            </w:r>
          </w:p>
        </w:tc>
      </w:tr>
      <w:tr w:rsidR="00DC65AD" w:rsidRPr="000713B0" w14:paraId="3DA176A4" w14:textId="77777777" w:rsidTr="00BD4BC1">
        <w:trPr>
          <w:trHeight w:val="787"/>
        </w:trPr>
        <w:tc>
          <w:tcPr>
            <w:tcW w:w="851" w:type="dxa"/>
          </w:tcPr>
          <w:p w14:paraId="08E0E63D" w14:textId="77777777" w:rsidR="00DC65AD" w:rsidRPr="000713B0" w:rsidRDefault="00DC65AD" w:rsidP="00DC65AD">
            <w:pPr>
              <w:pStyle w:val="119"/>
            </w:pPr>
          </w:p>
        </w:tc>
        <w:tc>
          <w:tcPr>
            <w:tcW w:w="4394" w:type="dxa"/>
          </w:tcPr>
          <w:p w14:paraId="36ED6F61" w14:textId="77777777" w:rsidR="00DC65AD" w:rsidRPr="00330B11" w:rsidRDefault="00DC65AD" w:rsidP="00DC65AD">
            <w:r w:rsidRPr="00CD41A9">
              <w:t>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164EB1105FAB4D80A43B990E7DC4D764"/>
            </w:placeholder>
            <w15:color w:val="FFFF00"/>
          </w:sdtPr>
          <w:sdtEndPr/>
          <w:sdtContent>
            <w:tc>
              <w:tcPr>
                <w:tcW w:w="4395" w:type="dxa"/>
              </w:tcPr>
              <w:p w14:paraId="4DD69F13" w14:textId="113B0906" w:rsidR="00DC65AD" w:rsidRDefault="004E38B4" w:rsidP="00DC65AD">
                <w:pPr>
                  <w:rPr>
                    <w:noProof/>
                  </w:rPr>
                </w:pPr>
                <w:r>
                  <w:rPr>
                    <w:noProof/>
                  </w:rPr>
                  <w:t>Огнезащитная обработка деревянных конструкций чердачных помещений</w:t>
                </w:r>
              </w:p>
            </w:tc>
          </w:sdtContent>
        </w:sdt>
      </w:tr>
      <w:tr w:rsidR="00DC65AD" w:rsidRPr="000713B0" w14:paraId="1DD1D91E" w14:textId="77777777" w:rsidTr="008B7720">
        <w:trPr>
          <w:trHeight w:val="567"/>
        </w:trPr>
        <w:tc>
          <w:tcPr>
            <w:tcW w:w="851" w:type="dxa"/>
          </w:tcPr>
          <w:p w14:paraId="76514A24" w14:textId="77777777" w:rsidR="00DC65AD" w:rsidRPr="000713B0" w:rsidRDefault="00DC65AD" w:rsidP="00DC65AD">
            <w:pPr>
              <w:pStyle w:val="119"/>
            </w:pPr>
          </w:p>
        </w:tc>
        <w:tc>
          <w:tcPr>
            <w:tcW w:w="4394" w:type="dxa"/>
          </w:tcPr>
          <w:p w14:paraId="27963BBE" w14:textId="77777777" w:rsidR="00DC65AD" w:rsidRPr="000F0AB7" w:rsidRDefault="00DC65AD" w:rsidP="00DC65AD">
            <w:r w:rsidRPr="000F0AB7">
              <w:t>Рассмотрение альтернативных предложений</w:t>
            </w:r>
          </w:p>
        </w:tc>
        <w:tc>
          <w:tcPr>
            <w:tcW w:w="4395" w:type="dxa"/>
          </w:tcPr>
          <w:p w14:paraId="497EBAD2" w14:textId="297DD707" w:rsidR="00DC65AD" w:rsidRPr="000F0AB7" w:rsidRDefault="00DC65AD" w:rsidP="00DC65AD">
            <w:pPr>
              <w:rPr>
                <w:noProof/>
              </w:rPr>
            </w:pPr>
            <w:r w:rsidRPr="000F0AB7">
              <w:rPr>
                <w:noProof/>
              </w:rPr>
              <w:fldChar w:fldCharType="begin"/>
            </w:r>
            <w:r w:rsidRPr="000F0AB7">
              <w:rPr>
                <w:noProof/>
              </w:rPr>
              <w:instrText xml:space="preserve"> MERGEFIELD Рассмотрение_альтернативных_предложений </w:instrText>
            </w:r>
            <w:r w:rsidRPr="000F0AB7">
              <w:rPr>
                <w:noProof/>
              </w:rPr>
              <w:fldChar w:fldCharType="separate"/>
            </w:r>
            <w:r w:rsidR="004E38B4" w:rsidRPr="000F0AB7">
              <w:rPr>
                <w:noProof/>
              </w:rPr>
              <w:fldChar w:fldCharType="begin"/>
            </w:r>
            <w:r w:rsidR="004E38B4" w:rsidRPr="000F0AB7">
              <w:rPr>
                <w:noProof/>
              </w:rPr>
              <w:instrText xml:space="preserve"> MERGEFIELD Рассмотрение_альтернативных_предложений </w:instrText>
            </w:r>
            <w:r w:rsidR="004E38B4" w:rsidRPr="000F0AB7">
              <w:rPr>
                <w:noProof/>
              </w:rPr>
              <w:fldChar w:fldCharType="separate"/>
            </w:r>
            <w:r w:rsidR="004E38B4">
              <w:rPr>
                <w:noProof/>
              </w:rPr>
              <w:t>Альтернативное предложение не предусмотрено</w:t>
            </w:r>
            <w:r w:rsidR="004E38B4" w:rsidRPr="000F0AB7">
              <w:rPr>
                <w:noProof/>
              </w:rPr>
              <w:fldChar w:fldCharType="end"/>
            </w:r>
            <w:r w:rsidRPr="000F0AB7">
              <w:rPr>
                <w:noProof/>
              </w:rPr>
              <w:fldChar w:fldCharType="end"/>
            </w:r>
          </w:p>
        </w:tc>
      </w:tr>
      <w:tr w:rsidR="00DC65AD" w:rsidRPr="000713B0" w14:paraId="49BD2966" w14:textId="77777777" w:rsidTr="009A2CC4">
        <w:trPr>
          <w:trHeight w:val="20"/>
        </w:trPr>
        <w:tc>
          <w:tcPr>
            <w:tcW w:w="851" w:type="dxa"/>
          </w:tcPr>
          <w:p w14:paraId="16830AAD" w14:textId="77777777" w:rsidR="00DC65AD" w:rsidRPr="000713B0" w:rsidRDefault="00DC65AD" w:rsidP="00DC65AD">
            <w:pPr>
              <w:pStyle w:val="119"/>
            </w:pPr>
          </w:p>
        </w:tc>
        <w:tc>
          <w:tcPr>
            <w:tcW w:w="4394" w:type="dxa"/>
          </w:tcPr>
          <w:p w14:paraId="3C3D39DB" w14:textId="77777777" w:rsidR="00DC65AD" w:rsidRPr="00621399" w:rsidRDefault="00DC65AD" w:rsidP="00DC65AD">
            <w:pPr>
              <w:rPr>
                <w:lang w:val="en-US"/>
              </w:rPr>
            </w:pPr>
            <w:r w:rsidRPr="000713B0">
              <w:t>Способ закупки</w:t>
            </w:r>
          </w:p>
        </w:tc>
        <w:sdt>
          <w:sdtPr>
            <w:rPr>
              <w:noProof/>
            </w:rPr>
            <w:alias w:val="Способ закупки"/>
            <w:tag w:val="Способ закупки"/>
            <w:id w:val="1744752774"/>
            <w:placeholder>
              <w:docPart w:val="1383F7D71F9A42AAA7F411D59D0FA408"/>
            </w:placeholder>
            <w15:color w:val="FFFF00"/>
          </w:sdtPr>
          <w:sdtEndPr/>
          <w:sdtContent>
            <w:tc>
              <w:tcPr>
                <w:tcW w:w="4395" w:type="dxa"/>
              </w:tcPr>
              <w:p w14:paraId="13E16A71" w14:textId="20DE229C" w:rsidR="00DC65AD" w:rsidRPr="000713B0" w:rsidRDefault="004E38B4" w:rsidP="00DC65AD">
                <w:pPr>
                  <w:rPr>
                    <w:noProof/>
                  </w:rPr>
                </w:pPr>
                <w:r>
                  <w:rPr>
                    <w:noProof/>
                  </w:rPr>
                  <w:fldChar w:fldCharType="begin"/>
                </w:r>
                <w:r>
                  <w:rPr>
                    <w:noProof/>
                  </w:rPr>
                  <w:instrText xml:space="preserve"> MERGEFIELD  Способ_закупки  \* MERGEFORMAT </w:instrText>
                </w:r>
                <w:r>
                  <w:rPr>
                    <w:noProof/>
                  </w:rPr>
                  <w:fldChar w:fldCharType="separate"/>
                </w:r>
                <w:r>
                  <w:rPr>
                    <w:noProof/>
                  </w:rPr>
                  <w:t>Конкурс в электронной форме, участниками которого могут быть только субъекты малого и среднего предпринимательства</w:t>
                </w:r>
                <w:r>
                  <w:rPr>
                    <w:noProof/>
                  </w:rPr>
                  <w:fldChar w:fldCharType="end"/>
                </w:r>
              </w:p>
            </w:tc>
          </w:sdtContent>
        </w:sdt>
      </w:tr>
      <w:tr w:rsidR="00DC65AD" w:rsidRPr="000713B0" w14:paraId="18ADE0A4" w14:textId="77777777" w:rsidTr="009A2CC4">
        <w:tblPrEx>
          <w:tblLook w:val="0640" w:firstRow="0" w:lastRow="1" w:firstColumn="0" w:lastColumn="0" w:noHBand="1" w:noVBand="1"/>
        </w:tblPrEx>
        <w:trPr>
          <w:trHeight w:val="20"/>
        </w:trPr>
        <w:tc>
          <w:tcPr>
            <w:tcW w:w="851" w:type="dxa"/>
            <w:shd w:val="clear" w:color="auto" w:fill="FFFFCD" w:themeFill="background2"/>
          </w:tcPr>
          <w:p w14:paraId="78E9F84E" w14:textId="77777777" w:rsidR="00DC65AD" w:rsidRPr="000713B0" w:rsidRDefault="00DC65AD" w:rsidP="00DC65AD">
            <w:pPr>
              <w:pStyle w:val="119"/>
            </w:pPr>
          </w:p>
        </w:tc>
        <w:tc>
          <w:tcPr>
            <w:tcW w:w="4394" w:type="dxa"/>
            <w:shd w:val="clear" w:color="auto" w:fill="FFFFCD" w:themeFill="background2"/>
          </w:tcPr>
          <w:p w14:paraId="42E7C8C3" w14:textId="77777777" w:rsidR="00DC65AD" w:rsidRDefault="00DC65AD" w:rsidP="00DC65AD">
            <w:r>
              <w:t>Электронная площадка проведения закупки (ЭТП)</w:t>
            </w:r>
          </w:p>
        </w:tc>
        <w:tc>
          <w:tcPr>
            <w:tcW w:w="4395" w:type="dxa"/>
            <w:shd w:val="clear" w:color="auto" w:fill="FFFFCD" w:themeFill="background2"/>
          </w:tcPr>
          <w:bookmarkStart w:id="3" w:name="ЭФ" w:displacedByCustomXml="next"/>
          <w:sdt>
            <w:sdtPr>
              <w:alias w:val="ЭТП и адрес ЭТП"/>
              <w:tag w:val="ЭТП и адрес ЭТП"/>
              <w:id w:val="186180814"/>
              <w:placeholder>
                <w:docPart w:val="4970FEF23CF64A60891EE7464802D69D"/>
              </w:placeholder>
              <w15:color w:val="FFFF00"/>
            </w:sdtPr>
            <w:sdtEndPr/>
            <w:sdtContent>
              <w:sdt>
                <w:sdtPr>
                  <w:alias w:val="Место вскрытия заявок"/>
                  <w:tag w:val="Место вскрытия заявок"/>
                  <w:id w:val="1438868246"/>
                  <w:placeholder>
                    <w:docPart w:val="6956A94197CB427C95A6BF263ADB0667"/>
                  </w:placeholder>
                  <w15:color w:val="FFFF00"/>
                </w:sdtPr>
                <w:sdtEndPr/>
                <w:sdtContent>
                  <w:sdt>
                    <w:sdtPr>
                      <w:id w:val="-1252200061"/>
                      <w:placeholder>
                        <w:docPart w:val="E5B15D4D5E604AD4AB3D508D22671BF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510DC791" w14:textId="387BE696" w:rsidR="00DC65AD" w:rsidRPr="00EB3AC5" w:rsidRDefault="004E38B4" w:rsidP="00DC65AD">
                        <w:proofErr w:type="spellStart"/>
                        <w:r>
                          <w:t>СберБанк</w:t>
                        </w:r>
                        <w:proofErr w:type="spellEnd"/>
                        <w:r>
                          <w:t>-АСТ https://utp.sberbank-ast.ru/</w:t>
                        </w:r>
                      </w:p>
                    </w:sdtContent>
                  </w:sdt>
                </w:sdtContent>
              </w:sdt>
            </w:sdtContent>
          </w:sdt>
          <w:bookmarkEnd w:id="3" w:displacedByCustomXml="prev"/>
        </w:tc>
      </w:tr>
      <w:tr w:rsidR="00DC65AD" w:rsidRPr="000713B0" w14:paraId="31228400" w14:textId="77777777" w:rsidTr="009A2CC4">
        <w:trPr>
          <w:trHeight w:val="20"/>
        </w:trPr>
        <w:tc>
          <w:tcPr>
            <w:tcW w:w="851" w:type="dxa"/>
          </w:tcPr>
          <w:p w14:paraId="618FBAAF" w14:textId="77777777" w:rsidR="00DC65AD" w:rsidRPr="000713B0" w:rsidRDefault="00DC65AD" w:rsidP="00DC65AD">
            <w:pPr>
              <w:pStyle w:val="119"/>
            </w:pPr>
          </w:p>
        </w:tc>
        <w:tc>
          <w:tcPr>
            <w:tcW w:w="4394" w:type="dxa"/>
          </w:tcPr>
          <w:p w14:paraId="61F9B3DF" w14:textId="77777777" w:rsidR="00DC65AD" w:rsidRPr="00164235" w:rsidRDefault="00DC65AD" w:rsidP="00DC65AD">
            <w:r>
              <w:t xml:space="preserve">Технический специалист (для </w:t>
            </w:r>
            <w:r w:rsidRPr="000713B0">
              <w:t>вопрос</w:t>
            </w:r>
            <w:r>
              <w:t>ов об объекте закупки)</w:t>
            </w:r>
          </w:p>
        </w:tc>
        <w:sdt>
          <w:sdtPr>
            <w:alias w:val="ФИО тех. специалиста"/>
            <w:tag w:val="ФИО тех. специалиста"/>
            <w:id w:val="1340283039"/>
            <w:placeholder>
              <w:docPart w:val="365C8019D64C4739A183CAEB573CFEF0"/>
            </w:placeholder>
            <w15:color w:val="FFFF00"/>
          </w:sdtPr>
          <w:sdtEndPr/>
          <w:sdtContent>
            <w:tc>
              <w:tcPr>
                <w:tcW w:w="4395" w:type="dxa"/>
              </w:tcPr>
              <w:p w14:paraId="43766C38" w14:textId="40EC9BA6" w:rsidR="00DC65AD" w:rsidRDefault="000958A1" w:rsidP="00DC65AD">
                <w:r>
                  <w:rPr>
                    <w:noProof/>
                  </w:rPr>
                  <w:t>Паклина Ольга Евгеньевна</w:t>
                </w:r>
              </w:p>
            </w:tc>
          </w:sdtContent>
        </w:sdt>
      </w:tr>
      <w:tr w:rsidR="00DC65AD" w:rsidRPr="000713B0" w14:paraId="46512D68" w14:textId="77777777" w:rsidTr="009A2CC4">
        <w:trPr>
          <w:trHeight w:val="20"/>
        </w:trPr>
        <w:tc>
          <w:tcPr>
            <w:tcW w:w="851" w:type="dxa"/>
          </w:tcPr>
          <w:p w14:paraId="142EBDCF" w14:textId="77777777" w:rsidR="00DC65AD" w:rsidRPr="000713B0" w:rsidRDefault="00DC65AD" w:rsidP="00DC65AD">
            <w:pPr>
              <w:pStyle w:val="119"/>
            </w:pPr>
          </w:p>
        </w:tc>
        <w:tc>
          <w:tcPr>
            <w:tcW w:w="4394" w:type="dxa"/>
          </w:tcPr>
          <w:p w14:paraId="60345E74" w14:textId="77777777" w:rsidR="00DC65AD" w:rsidRPr="000713B0" w:rsidRDefault="00DC65AD" w:rsidP="00DC65AD">
            <w:r>
              <w:t>Телефон технического специалиста</w:t>
            </w:r>
          </w:p>
        </w:tc>
        <w:sdt>
          <w:sdtPr>
            <w:alias w:val="Телефон тех. специалиста"/>
            <w:tag w:val="Телефон тех. специалиста"/>
            <w:id w:val="105236258"/>
            <w:placeholder>
              <w:docPart w:val="5B9FFFEC255247CD846FDC09C994A5E7"/>
            </w:placeholder>
            <w15:color w:val="FFFF00"/>
          </w:sdtPr>
          <w:sdtEndPr/>
          <w:sdtContent>
            <w:sdt>
              <w:sdtPr>
                <w:alias w:val="Телефон тех. специалиста"/>
                <w:tag w:val="Телефон тех. специалиста"/>
                <w:id w:val="666286245"/>
                <w:placeholder>
                  <w:docPart w:val="2D4E30DE26D54CAE885B1494D506B7D7"/>
                </w:placeholder>
                <w15:color w:val="FFFF00"/>
              </w:sdtPr>
              <w:sdtEndPr/>
              <w:sdtContent>
                <w:tc>
                  <w:tcPr>
                    <w:tcW w:w="4395" w:type="dxa"/>
                  </w:tcPr>
                  <w:p w14:paraId="54186114" w14:textId="4661A316" w:rsidR="00DC65AD" w:rsidRPr="000713B0" w:rsidRDefault="000958A1" w:rsidP="00DC65AD">
                    <w:pPr>
                      <w:rPr>
                        <w:noProof/>
                      </w:rPr>
                    </w:pPr>
                    <w:r>
                      <w:rPr>
                        <w:noProof/>
                      </w:rPr>
                      <w:fldChar w:fldCharType="begin"/>
                    </w:r>
                    <w:r>
                      <w:rPr>
                        <w:noProof/>
                      </w:rPr>
                      <w:instrText xml:space="preserve"> MERGEFIELD "Телефон_технического_специалиста"</w:instrText>
                    </w:r>
                    <w:r>
                      <w:rPr>
                        <w:noProof/>
                      </w:rPr>
                      <w:fldChar w:fldCharType="separate"/>
                    </w:r>
                    <w:r>
                      <w:rPr>
                        <w:noProof/>
                      </w:rPr>
                      <w:t>83954648382; 79041574773</w:t>
                    </w:r>
                    <w:r>
                      <w:rPr>
                        <w:noProof/>
                      </w:rPr>
                      <w:fldChar w:fldCharType="end"/>
                    </w:r>
                  </w:p>
                </w:tc>
              </w:sdtContent>
            </w:sdt>
          </w:sdtContent>
        </w:sdt>
      </w:tr>
      <w:tr w:rsidR="00DC65AD" w:rsidRPr="000713B0" w14:paraId="0EB1DB80" w14:textId="77777777" w:rsidTr="009A2CC4">
        <w:trPr>
          <w:trHeight w:val="20"/>
        </w:trPr>
        <w:tc>
          <w:tcPr>
            <w:tcW w:w="851" w:type="dxa"/>
          </w:tcPr>
          <w:p w14:paraId="3347D343" w14:textId="77777777" w:rsidR="00DC65AD" w:rsidRPr="000713B0" w:rsidRDefault="00DC65AD" w:rsidP="00DC65AD">
            <w:pPr>
              <w:pStyle w:val="119"/>
            </w:pPr>
          </w:p>
        </w:tc>
        <w:tc>
          <w:tcPr>
            <w:tcW w:w="4394" w:type="dxa"/>
          </w:tcPr>
          <w:p w14:paraId="65807B11" w14:textId="77777777" w:rsidR="00DC65AD" w:rsidRPr="00621399" w:rsidRDefault="00DC65AD" w:rsidP="00DC65AD">
            <w:r>
              <w:t>Электронная почта технического специалиста</w:t>
            </w:r>
          </w:p>
        </w:tc>
        <w:sdt>
          <w:sdtPr>
            <w:alias w:val="Эл. почта тех. специалиста"/>
            <w:tag w:val="Эл. почта тех. специалиста"/>
            <w:id w:val="-696236927"/>
            <w:placeholder>
              <w:docPart w:val="7622FCAB113D4B76B372288BEC7A5D70"/>
            </w:placeholder>
            <w15:color w:val="FFFF00"/>
          </w:sdtPr>
          <w:sdtEndPr/>
          <w:sdtContent>
            <w:tc>
              <w:tcPr>
                <w:tcW w:w="4395" w:type="dxa"/>
              </w:tcPr>
              <w:p w14:paraId="2E4B8DCB" w14:textId="77777777" w:rsidR="000958A1" w:rsidRDefault="00DC65AD" w:rsidP="00DC65AD">
                <w:pPr>
                  <w:rPr>
                    <w:lang w:eastAsia="ru-RU"/>
                  </w:rPr>
                </w:pPr>
                <w:r>
                  <w:rPr>
                    <w:noProof/>
                  </w:rPr>
                  <w:fldChar w:fldCharType="begin"/>
                </w:r>
                <w:r>
                  <w:rPr>
                    <w:noProof/>
                  </w:rPr>
                  <w:instrText xml:space="preserve"> MERGEFIELD "Электронная_почта_технического_специалис" </w:instrText>
                </w:r>
                <w:r>
                  <w:rPr>
                    <w:noProof/>
                  </w:rPr>
                  <w:fldChar w:fldCharType="separate"/>
                </w:r>
                <w:r w:rsidR="000958A1">
                  <w:rPr>
                    <w:lang w:eastAsia="ru-RU"/>
                  </w:rPr>
                  <w:t xml:space="preserve"> </w:t>
                </w:r>
                <w:hyperlink r:id="rId9" w:history="1">
                  <w:r w:rsidR="000958A1">
                    <w:rPr>
                      <w:rStyle w:val="ae"/>
                      <w:lang w:eastAsia="ru-RU"/>
                    </w:rPr>
                    <w:t>PaklinaOE@baikalenergy.com</w:t>
                  </w:r>
                </w:hyperlink>
              </w:p>
              <w:p w14:paraId="0CFE3131" w14:textId="71539C05" w:rsidR="00DC65AD" w:rsidRDefault="00DC65AD" w:rsidP="00DC65AD">
                <w:r>
                  <w:rPr>
                    <w:noProof/>
                  </w:rPr>
                  <w:fldChar w:fldCharType="end"/>
                </w:r>
              </w:p>
            </w:tc>
          </w:sdtContent>
        </w:sdt>
      </w:tr>
      <w:tr w:rsidR="00DC65AD" w:rsidRPr="000713B0" w14:paraId="1EEE9E9B" w14:textId="77777777" w:rsidTr="009A2CC4">
        <w:trPr>
          <w:trHeight w:val="20"/>
        </w:trPr>
        <w:tc>
          <w:tcPr>
            <w:tcW w:w="851" w:type="dxa"/>
          </w:tcPr>
          <w:p w14:paraId="583E87E7" w14:textId="77777777" w:rsidR="00DC65AD" w:rsidRPr="000713B0" w:rsidRDefault="00DC65AD" w:rsidP="00DC65AD">
            <w:pPr>
              <w:pStyle w:val="119"/>
            </w:pPr>
          </w:p>
        </w:tc>
        <w:tc>
          <w:tcPr>
            <w:tcW w:w="4394" w:type="dxa"/>
          </w:tcPr>
          <w:p w14:paraId="71F090EA" w14:textId="77777777" w:rsidR="00DC65AD" w:rsidRDefault="00DC65AD" w:rsidP="00DC65AD">
            <w:r>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27BDF40FBEF0478FBCFA48058610E109"/>
            </w:placeholder>
            <w15:color w:val="FFFF00"/>
          </w:sdtPr>
          <w:sdtEndPr/>
          <w:sdtContent>
            <w:tc>
              <w:tcPr>
                <w:tcW w:w="4395" w:type="dxa"/>
              </w:tcPr>
              <w:p w14:paraId="34F465B5" w14:textId="0074BDBF" w:rsidR="00DC65AD" w:rsidRDefault="000958A1" w:rsidP="00DC65AD">
                <w:pPr>
                  <w:rPr>
                    <w:noProof/>
                  </w:rPr>
                </w:pPr>
                <w:r>
                  <w:rPr>
                    <w:noProof/>
                  </w:rPr>
                  <w:t>Ровенская Светлана Витальевна</w:t>
                </w:r>
              </w:p>
            </w:tc>
          </w:sdtContent>
        </w:sdt>
      </w:tr>
      <w:tr w:rsidR="00DC65AD" w:rsidRPr="000713B0" w14:paraId="224A21C1" w14:textId="77777777" w:rsidTr="009A2CC4">
        <w:trPr>
          <w:trHeight w:val="20"/>
        </w:trPr>
        <w:tc>
          <w:tcPr>
            <w:tcW w:w="851" w:type="dxa"/>
          </w:tcPr>
          <w:p w14:paraId="43476F95" w14:textId="77777777" w:rsidR="00DC65AD" w:rsidRPr="000713B0" w:rsidRDefault="00DC65AD" w:rsidP="00DC65AD">
            <w:pPr>
              <w:pStyle w:val="119"/>
            </w:pPr>
          </w:p>
        </w:tc>
        <w:tc>
          <w:tcPr>
            <w:tcW w:w="4394" w:type="dxa"/>
          </w:tcPr>
          <w:p w14:paraId="269087B7" w14:textId="77777777" w:rsidR="00DC65AD" w:rsidRPr="000713B0" w:rsidRDefault="00DC65AD" w:rsidP="00DC65AD">
            <w:r>
              <w:t xml:space="preserve">Телефон куратора закупки </w:t>
            </w:r>
          </w:p>
        </w:tc>
        <w:sdt>
          <w:sdtPr>
            <w:alias w:val="Телефон куратора закупки"/>
            <w:tag w:val="Телефон куратора закупки"/>
            <w:id w:val="584111768"/>
            <w:placeholder>
              <w:docPart w:val="442FB4F742EA47FCA4F0A212A1690DBB"/>
            </w:placeholder>
            <w15:color w:val="FFFF00"/>
          </w:sdtPr>
          <w:sdtEndPr/>
          <w:sdtContent>
            <w:sdt>
              <w:sdtPr>
                <w:alias w:val="Телефон тех. специалиста"/>
                <w:tag w:val="Телефон тех. специалиста"/>
                <w:id w:val="1672058954"/>
                <w:placeholder>
                  <w:docPart w:val="699DD142F9E046B6B94CD6C7DBC52205"/>
                </w:placeholder>
                <w15:color w:val="FFFF00"/>
              </w:sdtPr>
              <w:sdtEndPr/>
              <w:sdtContent>
                <w:tc>
                  <w:tcPr>
                    <w:tcW w:w="4395" w:type="dxa"/>
                  </w:tcPr>
                  <w:p w14:paraId="11B33021" w14:textId="274839FD" w:rsidR="00DC65AD" w:rsidRPr="000713B0" w:rsidRDefault="000958A1" w:rsidP="00DC65AD">
                    <w:r>
                      <w:rPr>
                        <w:noProof/>
                      </w:rPr>
                      <w:fldChar w:fldCharType="begin"/>
                    </w:r>
                    <w:r>
                      <w:rPr>
                        <w:noProof/>
                      </w:rPr>
                      <w:instrText xml:space="preserve"> MERGEFIELD "Телефон_технического_специалиста"</w:instrText>
                    </w:r>
                    <w:r>
                      <w:rPr>
                        <w:noProof/>
                      </w:rPr>
                      <w:fldChar w:fldCharType="separate"/>
                    </w:r>
                    <w:r>
                      <w:rPr>
                        <w:noProof/>
                      </w:rPr>
                      <w:t>83954648329; 790</w:t>
                    </w:r>
                    <w:r>
                      <w:rPr>
                        <w:noProof/>
                      </w:rPr>
                      <w:fldChar w:fldCharType="end"/>
                    </w:r>
                    <w:r>
                      <w:rPr>
                        <w:noProof/>
                      </w:rPr>
                      <w:t>86696558</w:t>
                    </w:r>
                  </w:p>
                </w:tc>
              </w:sdtContent>
            </w:sdt>
          </w:sdtContent>
        </w:sdt>
      </w:tr>
      <w:tr w:rsidR="00DC65AD" w:rsidRPr="000713B0" w14:paraId="3EDCAE5E" w14:textId="77777777" w:rsidTr="009A2CC4">
        <w:trPr>
          <w:trHeight w:val="20"/>
        </w:trPr>
        <w:tc>
          <w:tcPr>
            <w:tcW w:w="851" w:type="dxa"/>
          </w:tcPr>
          <w:p w14:paraId="10FDB2B2" w14:textId="77777777" w:rsidR="00DC65AD" w:rsidRPr="000713B0" w:rsidRDefault="00DC65AD" w:rsidP="00DC65AD">
            <w:pPr>
              <w:pStyle w:val="119"/>
            </w:pPr>
          </w:p>
        </w:tc>
        <w:tc>
          <w:tcPr>
            <w:tcW w:w="4394" w:type="dxa"/>
          </w:tcPr>
          <w:p w14:paraId="6FBD1860" w14:textId="77777777" w:rsidR="00DC65AD" w:rsidRDefault="00DC65AD" w:rsidP="00DC65AD">
            <w:r>
              <w:t>Электронная почта куратора закупки</w:t>
            </w:r>
          </w:p>
        </w:tc>
        <w:sdt>
          <w:sdtPr>
            <w:alias w:val="Эл. почта куратора закупки"/>
            <w:tag w:val="Эл. почта куратора закупки"/>
            <w:id w:val="983200101"/>
            <w:placeholder>
              <w:docPart w:val="B6438A6F7A1B485E8E715FB263C029BF"/>
            </w:placeholder>
            <w15:color w:val="FFFF00"/>
          </w:sdtPr>
          <w:sdtEndPr/>
          <w:sdtContent>
            <w:tc>
              <w:tcPr>
                <w:tcW w:w="4395" w:type="dxa"/>
              </w:tcPr>
              <w:p w14:paraId="445D002E" w14:textId="191E957E" w:rsidR="00DC65AD" w:rsidRDefault="000B7808" w:rsidP="00DC65AD">
                <w:hyperlink r:id="rId10" w:history="1">
                  <w:r w:rsidR="000958A1">
                    <w:rPr>
                      <w:rStyle w:val="ae"/>
                      <w:lang w:val="en-US" w:eastAsia="ru-RU"/>
                    </w:rPr>
                    <w:t xml:space="preserve">Rovenskaya_SV@baikalenergy.com </w:t>
                  </w:r>
                </w:hyperlink>
              </w:p>
            </w:tc>
          </w:sdtContent>
        </w:sdt>
      </w:tr>
      <w:tr w:rsidR="00DC65AD" w:rsidRPr="000713B0" w14:paraId="7BA0E31B" w14:textId="77777777" w:rsidTr="009A2CC4">
        <w:trPr>
          <w:trHeight w:val="20"/>
        </w:trPr>
        <w:tc>
          <w:tcPr>
            <w:tcW w:w="851" w:type="dxa"/>
          </w:tcPr>
          <w:p w14:paraId="331A14D4" w14:textId="77777777" w:rsidR="00DC65AD" w:rsidRPr="000713B0" w:rsidRDefault="00DC65AD" w:rsidP="00DC65AD">
            <w:pPr>
              <w:pStyle w:val="119"/>
            </w:pPr>
          </w:p>
        </w:tc>
        <w:tc>
          <w:tcPr>
            <w:tcW w:w="4394" w:type="dxa"/>
          </w:tcPr>
          <w:p w14:paraId="0A9DEA34" w14:textId="77777777" w:rsidR="00DC65AD" w:rsidRPr="00705864" w:rsidRDefault="00DC65AD" w:rsidP="00DC65AD">
            <w:r w:rsidRPr="000713B0">
              <w:t>Местонахождение</w:t>
            </w:r>
            <w:r>
              <w:t xml:space="preserve"> заказчика</w:t>
            </w:r>
          </w:p>
        </w:tc>
        <w:sdt>
          <w:sdtPr>
            <w:alias w:val="Адрес местонахождения (юр. адрес) заказчика"/>
            <w:tag w:val="Адрес местонахождения (юр. адрес) заказчика"/>
            <w:id w:val="-575273154"/>
            <w:placeholder>
              <w:docPart w:val="14D6C1E232EE4655A7DA1573703BC6E2"/>
            </w:placeholder>
            <w15:color w:val="FFFF00"/>
          </w:sdtPr>
          <w:sdtEndPr/>
          <w:sdtContent>
            <w:tc>
              <w:tcPr>
                <w:tcW w:w="4395" w:type="dxa"/>
              </w:tcPr>
              <w:p w14:paraId="672E708E" w14:textId="35BB1433" w:rsidR="00DC65AD" w:rsidRPr="000713B0" w:rsidRDefault="001C5BA9" w:rsidP="00DC65AD">
                <w:r>
                  <w:rPr>
                    <w:noProof/>
                  </w:rPr>
                  <w:t>Иркутская обл., г. Черемхово, ул. Маяковского, д. 162, ТЭЦ-12</w:t>
                </w:r>
              </w:p>
            </w:tc>
          </w:sdtContent>
        </w:sdt>
      </w:tr>
      <w:tr w:rsidR="00DC65AD" w:rsidRPr="000713B0" w14:paraId="57D5828D" w14:textId="77777777" w:rsidTr="009A2CC4">
        <w:trPr>
          <w:trHeight w:val="20"/>
        </w:trPr>
        <w:tc>
          <w:tcPr>
            <w:tcW w:w="851" w:type="dxa"/>
          </w:tcPr>
          <w:p w14:paraId="663575BF" w14:textId="77777777" w:rsidR="00DC65AD" w:rsidRPr="000713B0" w:rsidRDefault="00DC65AD" w:rsidP="00DC65AD">
            <w:pPr>
              <w:pStyle w:val="119"/>
            </w:pPr>
          </w:p>
        </w:tc>
        <w:tc>
          <w:tcPr>
            <w:tcW w:w="4394" w:type="dxa"/>
          </w:tcPr>
          <w:p w14:paraId="2BF312CE" w14:textId="77777777" w:rsidR="00DC65AD" w:rsidRPr="000713B0" w:rsidRDefault="00DC65AD" w:rsidP="00DC65AD">
            <w:r>
              <w:t>П</w:t>
            </w:r>
            <w:r w:rsidRPr="000713B0">
              <w:t>очтовый адрес заказчика</w:t>
            </w:r>
          </w:p>
        </w:tc>
        <w:sdt>
          <w:sdtPr>
            <w:alias w:val="Почтовый адрес заказчика"/>
            <w:tag w:val="Почтовый адрес заказчика"/>
            <w:id w:val="1594668391"/>
            <w:placeholder>
              <w:docPart w:val="82C7B64863674EF3A5CB8A452776BD67"/>
            </w:placeholder>
            <w15:color w:val="FFFF00"/>
          </w:sdtPr>
          <w:sdtEndPr/>
          <w:sdtContent>
            <w:tc>
              <w:tcPr>
                <w:tcW w:w="4395" w:type="dxa"/>
              </w:tcPr>
              <w:p w14:paraId="27252A53" w14:textId="2F3C4A79" w:rsidR="00DC65AD" w:rsidRDefault="00DC65AD" w:rsidP="00DC65AD">
                <w:r>
                  <w:rPr>
                    <w:noProof/>
                  </w:rPr>
                  <w:fldChar w:fldCharType="begin"/>
                </w:r>
                <w:r>
                  <w:rPr>
                    <w:noProof/>
                  </w:rPr>
                  <w:instrText xml:space="preserve"> MERGEFIELD "Почтовый_адрес_заказчика" </w:instrText>
                </w:r>
                <w:r>
                  <w:rPr>
                    <w:noProof/>
                  </w:rPr>
                  <w:fldChar w:fldCharType="separate"/>
                </w:r>
                <w:r w:rsidR="001C5BA9">
                  <w:rPr>
                    <w:noProof/>
                  </w:rPr>
                  <w:t xml:space="preserve">665403, </w:t>
                </w:r>
                <w:r>
                  <w:rPr>
                    <w:noProof/>
                  </w:rPr>
                  <w:fldChar w:fldCharType="end"/>
                </w:r>
                <w:r w:rsidR="001C5BA9">
                  <w:rPr>
                    <w:noProof/>
                  </w:rPr>
                  <w:t>РФ, Иркутская обл., г. Черемхово, ул. Маяковского, д. 162</w:t>
                </w:r>
              </w:p>
            </w:tc>
          </w:sdtContent>
        </w:sdt>
      </w:tr>
      <w:tr w:rsidR="00DC65AD" w:rsidRPr="000713B0" w14:paraId="4C94CA92" w14:textId="77777777" w:rsidTr="009A2CC4">
        <w:trPr>
          <w:trHeight w:val="20"/>
        </w:trPr>
        <w:tc>
          <w:tcPr>
            <w:tcW w:w="851" w:type="dxa"/>
          </w:tcPr>
          <w:p w14:paraId="34FE313E" w14:textId="77777777" w:rsidR="00DC65AD" w:rsidRPr="000713B0" w:rsidRDefault="00DC65AD" w:rsidP="00DC65AD">
            <w:pPr>
              <w:pStyle w:val="119"/>
            </w:pPr>
          </w:p>
        </w:tc>
        <w:tc>
          <w:tcPr>
            <w:tcW w:w="4394" w:type="dxa"/>
          </w:tcPr>
          <w:p w14:paraId="16B3DF15" w14:textId="77777777" w:rsidR="00DC65AD" w:rsidRPr="000713B0" w:rsidRDefault="00DC65AD" w:rsidP="00DC65AD">
            <w:r w:rsidRPr="000713B0">
              <w:t>Адрес электронной почты заказчика</w:t>
            </w:r>
          </w:p>
        </w:tc>
        <w:sdt>
          <w:sdtPr>
            <w:alias w:val="Адрес эл. почты заказчика"/>
            <w:tag w:val="Адрес эл. почты заказчика"/>
            <w:id w:val="49896358"/>
            <w:placeholder>
              <w:docPart w:val="C56B27874D46496CA3F284E1419DBA02"/>
            </w:placeholder>
            <w15:color w:val="FFFF00"/>
          </w:sdtPr>
          <w:sdtEndPr/>
          <w:sdtContent>
            <w:tc>
              <w:tcPr>
                <w:tcW w:w="4395" w:type="dxa"/>
              </w:tcPr>
              <w:p w14:paraId="5065F853" w14:textId="77777777" w:rsidR="001C5BA9" w:rsidRDefault="00DC65AD" w:rsidP="00DC65AD">
                <w:pPr>
                  <w:rPr>
                    <w:noProof/>
                  </w:rPr>
                </w:pPr>
                <w:r>
                  <w:rPr>
                    <w:noProof/>
                  </w:rPr>
                  <w:fldChar w:fldCharType="begin"/>
                </w:r>
                <w:r>
                  <w:rPr>
                    <w:noProof/>
                  </w:rPr>
                  <w:instrText xml:space="preserve"> MERGEFIELD "Адрес_электронной_почты_заказчика" </w:instrText>
                </w:r>
                <w:r>
                  <w:rPr>
                    <w:noProof/>
                  </w:rPr>
                  <w:fldChar w:fldCharType="separate"/>
                </w:r>
              </w:p>
              <w:p w14:paraId="0D81EE04" w14:textId="2C51924A" w:rsidR="00DC65AD" w:rsidRPr="000713B0" w:rsidRDefault="001C5BA9" w:rsidP="00DC65AD">
                <w:r>
                  <w:rPr>
                    <w:rFonts w:eastAsia="Times New Roman"/>
                    <w:lang w:eastAsia="ru-RU"/>
                  </w:rPr>
                  <w:t>tec-12@baikalenergy.com</w:t>
                </w:r>
                <w:r>
                  <w:rPr>
                    <w:noProof/>
                  </w:rPr>
                  <w:t xml:space="preserve"> </w:t>
                </w:r>
                <w:r w:rsidR="00DC65AD">
                  <w:rPr>
                    <w:noProof/>
                  </w:rPr>
                  <w:fldChar w:fldCharType="end"/>
                </w:r>
              </w:p>
            </w:tc>
          </w:sdtContent>
        </w:sdt>
      </w:tr>
      <w:tr w:rsidR="00DC65AD" w:rsidRPr="000713B0" w14:paraId="490B1BA5"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Mar>
              <w:bottom w:w="0" w:type="nil"/>
            </w:tcMar>
          </w:tcPr>
          <w:p w14:paraId="032C28F2" w14:textId="77777777" w:rsidR="00DC65AD" w:rsidRPr="000713B0" w:rsidRDefault="00DC65AD" w:rsidP="00DC65AD">
            <w:pPr>
              <w:pStyle w:val="119"/>
            </w:pPr>
          </w:p>
        </w:tc>
        <w:tc>
          <w:tcPr>
            <w:tcW w:w="4394" w:type="dxa"/>
            <w:tcMar>
              <w:bottom w:w="0" w:type="nil"/>
            </w:tcMar>
          </w:tcPr>
          <w:p w14:paraId="502B8097" w14:textId="77777777" w:rsidR="00DC65AD" w:rsidRPr="000713B0" w:rsidRDefault="00DC65AD" w:rsidP="00DC65AD">
            <w:r w:rsidRPr="004D7A4D">
              <w:t>Номер контактного телефона заказчика</w:t>
            </w:r>
          </w:p>
        </w:tc>
        <w:sdt>
          <w:sdtPr>
            <w:alias w:val="Номер телефона заказчика"/>
            <w:tag w:val="Номер телефона заказчика"/>
            <w:id w:val="-1014380945"/>
            <w:placeholder>
              <w:docPart w:val="82A309B15EEB4EBDAD0CDC5BA82A9E6C"/>
            </w:placeholder>
            <w15:color w:val="FFFF00"/>
          </w:sdtPr>
          <w:sdtEndPr/>
          <w:sdtContent>
            <w:tc>
              <w:tcPr>
                <w:tcW w:w="4395" w:type="dxa"/>
                <w:tcMar>
                  <w:bottom w:w="0" w:type="nil"/>
                </w:tcMar>
              </w:tcPr>
              <w:p w14:paraId="70DEDBB7" w14:textId="77777777" w:rsidR="001C5BA9" w:rsidRDefault="00DC65AD" w:rsidP="00DC65AD">
                <w:pPr>
                  <w:rPr>
                    <w:noProof/>
                  </w:rPr>
                </w:pPr>
                <w:r>
                  <w:rPr>
                    <w:noProof/>
                  </w:rPr>
                  <w:fldChar w:fldCharType="begin"/>
                </w:r>
                <w:r>
                  <w:rPr>
                    <w:noProof/>
                  </w:rPr>
                  <w:instrText xml:space="preserve"> MERGEFIELD "Номер_контактного_телефона_заказчика"</w:instrText>
                </w:r>
                <w:r>
                  <w:rPr>
                    <w:noProof/>
                  </w:rPr>
                  <w:fldChar w:fldCharType="separate"/>
                </w:r>
                <w:r w:rsidR="001C5BA9">
                  <w:rPr>
                    <w:noProof/>
                  </w:rPr>
                  <w:t>8</w:t>
                </w:r>
                <w:r>
                  <w:rPr>
                    <w:noProof/>
                  </w:rPr>
                  <w:fldChar w:fldCharType="end"/>
                </w:r>
                <w:r w:rsidR="001C5BA9">
                  <w:rPr>
                    <w:noProof/>
                  </w:rPr>
                  <w:t>39546-48-359</w:t>
                </w:r>
              </w:p>
              <w:p w14:paraId="2FF0EEEF" w14:textId="7EDC9F79" w:rsidR="00DC65AD" w:rsidRDefault="00DC65AD" w:rsidP="00DC65AD"/>
            </w:tc>
          </w:sdtContent>
        </w:sdt>
      </w:tr>
    </w:tbl>
    <w:p w14:paraId="4A305418" w14:textId="77777777" w:rsidR="004B5D44" w:rsidRPr="0085631A" w:rsidRDefault="004B5D44">
      <w:pPr>
        <w:sectPr w:rsidR="004B5D44" w:rsidRPr="0085631A" w:rsidSect="000604D7">
          <w:footerReference w:type="default" r:id="rId11"/>
          <w:pgSz w:w="11906" w:h="16838"/>
          <w:pgMar w:top="709" w:right="849" w:bottom="1276" w:left="1418" w:header="567" w:footer="567" w:gutter="0"/>
          <w:cols w:space="708"/>
          <w:docGrid w:linePitch="360"/>
        </w:sectPr>
      </w:pPr>
    </w:p>
    <w:p w14:paraId="3B16FDAD" w14:textId="77777777" w:rsidR="00CA0E14" w:rsidRDefault="00A0232D" w:rsidP="00CA0E14">
      <w:pPr>
        <w:pStyle w:val="1"/>
      </w:pPr>
      <w:bookmarkStart w:id="4" w:name="_Toc143602489"/>
      <w:r>
        <w:lastRenderedPageBreak/>
        <w:t xml:space="preserve">Основная информация </w:t>
      </w:r>
      <w:r w:rsidR="00CA0E14">
        <w:t>проведения процедуры</w:t>
      </w:r>
      <w:bookmarkEnd w:id="4"/>
    </w:p>
    <w:sdt>
      <w:sdtPr>
        <w:rPr>
          <w:rFonts w:eastAsiaTheme="minorEastAsia" w:cstheme="minorBidi"/>
          <w:color w:val="auto"/>
          <w:lang w:eastAsia="en-US"/>
        </w:rPr>
        <w:alias w:val="Даты и места"/>
        <w:tag w:val="Даты и места"/>
        <w:id w:val="-237791910"/>
        <w:placeholder>
          <w:docPart w:val="1D2A7AF856F94BB084D6453FE3C6628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1686B" w:rsidRPr="000713B0" w14:paraId="12570E80" w14:textId="77777777" w:rsidTr="006909D6">
            <w:trPr>
              <w:trHeight w:val="20"/>
            </w:trPr>
            <w:tc>
              <w:tcPr>
                <w:tcW w:w="851" w:type="dxa"/>
                <w:shd w:val="clear" w:color="auto" w:fill="FFFFCD" w:themeFill="background2"/>
              </w:tcPr>
              <w:p w14:paraId="7C0EB155" w14:textId="77777777" w:rsidR="0021686B" w:rsidRPr="000713B0" w:rsidRDefault="0021686B" w:rsidP="0021686B">
                <w:pPr>
                  <w:pStyle w:val="119"/>
                </w:pPr>
              </w:p>
            </w:tc>
            <w:tc>
              <w:tcPr>
                <w:tcW w:w="4111" w:type="dxa"/>
                <w:shd w:val="clear" w:color="auto" w:fill="FFFFCD" w:themeFill="background2"/>
              </w:tcPr>
              <w:p w14:paraId="5AB601C3" w14:textId="77777777" w:rsidR="0021686B" w:rsidRPr="001655CC" w:rsidRDefault="0021686B" w:rsidP="006909D6">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60569814"/>
                <w:placeholder>
                  <w:docPart w:val="FE6E42D3A8B94A66B4C88484087B38A2"/>
                </w:placeholder>
                <w15:color w:val="FFFF00"/>
              </w:sdtPr>
              <w:sdtEndPr/>
              <w:sdtContent>
                <w:tc>
                  <w:tcPr>
                    <w:tcW w:w="4678" w:type="dxa"/>
                    <w:shd w:val="clear" w:color="auto" w:fill="FFFFCD" w:themeFill="background2"/>
                  </w:tcPr>
                  <w:p w14:paraId="136E87A9" w14:textId="77777777" w:rsidR="0021686B" w:rsidRPr="000713B0" w:rsidRDefault="0021686B" w:rsidP="006909D6">
                    <w:r>
                      <w:t>Дата размещения документации о закупке</w:t>
                    </w:r>
                  </w:p>
                </w:tc>
              </w:sdtContent>
            </w:sdt>
          </w:tr>
          <w:tr w:rsidR="007A7D08" w:rsidRPr="000713B0" w14:paraId="0AB4C328" w14:textId="77777777" w:rsidTr="006909D6">
            <w:trPr>
              <w:trHeight w:val="20"/>
            </w:trPr>
            <w:tc>
              <w:tcPr>
                <w:tcW w:w="851" w:type="dxa"/>
                <w:shd w:val="clear" w:color="auto" w:fill="FFFFCD" w:themeFill="background2"/>
              </w:tcPr>
              <w:p w14:paraId="30D40F81" w14:textId="77777777" w:rsidR="007A7D08" w:rsidRPr="000713B0" w:rsidRDefault="007A7D08" w:rsidP="007A7D08">
                <w:pPr>
                  <w:pStyle w:val="119"/>
                </w:pPr>
              </w:p>
            </w:tc>
            <w:tc>
              <w:tcPr>
                <w:tcW w:w="4111" w:type="dxa"/>
                <w:shd w:val="clear" w:color="auto" w:fill="FFFFCD" w:themeFill="background2"/>
              </w:tcPr>
              <w:p w14:paraId="52639AE2" w14:textId="77777777" w:rsidR="007A7D08" w:rsidRPr="001655CC" w:rsidRDefault="007A7D08" w:rsidP="007A7D08">
                <w:pPr>
                  <w:rPr>
                    <w:rFonts w:ascii="PT Serif" w:eastAsia="Times New Roman" w:hAnsi="PT Serif" w:cs="Calibri"/>
                    <w:color w:val="000000"/>
                    <w:lang w:eastAsia="ru-RU"/>
                  </w:rPr>
                </w:pPr>
                <w:r w:rsidRPr="001655CC">
                  <w:rPr>
                    <w:rFonts w:ascii="PT Serif" w:eastAsia="Times New Roman" w:hAnsi="PT Serif" w:cs="Calibri"/>
                    <w:color w:val="000000"/>
                    <w:lang w:eastAsia="ru-RU"/>
                  </w:rPr>
                  <w:t>Дата и время окончания срока подачи заявок на участие в закупке</w:t>
                </w:r>
              </w:p>
            </w:tc>
            <w:tc>
              <w:tcPr>
                <w:tcW w:w="4678" w:type="dxa"/>
                <w:shd w:val="clear" w:color="auto" w:fill="FFFFCD" w:themeFill="background2"/>
              </w:tcPr>
              <w:p w14:paraId="5239B3D5" w14:textId="79911C07" w:rsidR="007A7D08" w:rsidRPr="000713B0" w:rsidRDefault="000B7808" w:rsidP="007A7D08">
                <w:sdt>
                  <w:sdtPr>
                    <w:alias w:val="Дата и время окончания срока подачи заявок"/>
                    <w:tag w:val="Дата и время окончания срока подачи заявок"/>
                    <w:id w:val="-2003729411"/>
                    <w:placeholder>
                      <w:docPart w:val="4E08632D7E324A99BEC12CE680F6313A"/>
                    </w:placeholder>
                    <w15:color w:val="FFFF00"/>
                    <w:date w:fullDate="2024-02-15T17:00:00Z">
                      <w:dateFormat w:val="dd.MM.yyyy H:mm"/>
                      <w:lid w:val="ru-RU"/>
                      <w:storeMappedDataAs w:val="dateTime"/>
                      <w:calendar w:val="gregorian"/>
                    </w:date>
                  </w:sdtPr>
                  <w:sdtEndPr/>
                  <w:sdtContent>
                    <w:r w:rsidR="001C5BA9">
                      <w:t>15.02.2024 17:00</w:t>
                    </w:r>
                  </w:sdtContent>
                </w:sdt>
                <w:r w:rsidR="007A7D08">
                  <w:t xml:space="preserve"> </w:t>
                </w:r>
                <w:r w:rsidR="007A7D08" w:rsidRPr="00A3697A">
                  <w:t>по иркутскому времени</w:t>
                </w:r>
              </w:p>
            </w:tc>
          </w:tr>
          <w:tr w:rsidR="00D932CB" w:rsidRPr="000713B0" w14:paraId="5A70852B" w14:textId="77777777" w:rsidTr="006909D6">
            <w:trPr>
              <w:trHeight w:val="20"/>
            </w:trPr>
            <w:tc>
              <w:tcPr>
                <w:tcW w:w="851" w:type="dxa"/>
              </w:tcPr>
              <w:p w14:paraId="53AF81AA" w14:textId="77777777" w:rsidR="00D932CB" w:rsidRPr="000713B0" w:rsidRDefault="00D932CB" w:rsidP="00D932CB">
                <w:pPr>
                  <w:pStyle w:val="119"/>
                </w:pPr>
              </w:p>
            </w:tc>
            <w:tc>
              <w:tcPr>
                <w:tcW w:w="4111" w:type="dxa"/>
              </w:tcPr>
              <w:p w14:paraId="0F0E3013" w14:textId="77777777" w:rsidR="00D932CB" w:rsidRPr="00D02B97" w:rsidRDefault="00D932CB" w:rsidP="00D932CB">
                <w:r w:rsidRPr="000713B0">
                  <w:t xml:space="preserve">Место </w:t>
                </w:r>
                <w:r>
                  <w:t>вскрытия заявок участников закупки</w:t>
                </w:r>
              </w:p>
            </w:tc>
            <w:tc>
              <w:tcPr>
                <w:tcW w:w="4678" w:type="dxa"/>
              </w:tcPr>
              <w:sdt>
                <w:sdtPr>
                  <w:alias w:val="Место вскрытия заявок"/>
                  <w:tag w:val="Место вскрытия заявок"/>
                  <w:id w:val="-692764443"/>
                  <w:placeholder>
                    <w:docPart w:val="F0B53921D65D45EFB57B685C7254C100"/>
                  </w:placeholder>
                  <w15:color w:val="FFFF00"/>
                </w:sdtPr>
                <w:sdtEndPr/>
                <w:sdtContent>
                  <w:sdt>
                    <w:sdtPr>
                      <w:alias w:val="Место вскрытия заявок"/>
                      <w:tag w:val="Место вскрытия заявок"/>
                      <w:id w:val="63687623"/>
                      <w:placeholder>
                        <w:docPart w:val="DD78726386A5422F8E62962A23B27F05"/>
                      </w:placeholder>
                      <w15:color w:val="FFFF00"/>
                    </w:sdtPr>
                    <w:sdtEndPr/>
                    <w:sdtContent>
                      <w:sdt>
                        <w:sdtPr>
                          <w:id w:val="-198089916"/>
                          <w:placeholder>
                            <w:docPart w:val="D2761965BCD7434E8E97D48D16A3201A"/>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2E571029" w14:textId="7D1FAF22" w:rsidR="002B1443" w:rsidRDefault="001C5BA9" w:rsidP="002B1443">
                            <w:proofErr w:type="spellStart"/>
                            <w:r>
                              <w:t>СберБанк</w:t>
                            </w:r>
                            <w:proofErr w:type="spellEnd"/>
                            <w:r>
                              <w:t>-АСТ https://utp.sberbank-ast.ru/</w:t>
                            </w:r>
                          </w:p>
                        </w:sdtContent>
                      </w:sdt>
                    </w:sdtContent>
                  </w:sdt>
                  <w:p w14:paraId="5D13C4C4" w14:textId="77777777" w:rsidR="00D932CB" w:rsidRPr="000713B0" w:rsidRDefault="000B7808" w:rsidP="002B1443"/>
                </w:sdtContent>
              </w:sdt>
            </w:tc>
          </w:tr>
          <w:tr w:rsidR="00D932CB" w:rsidRPr="000713B0" w14:paraId="372BA67F" w14:textId="77777777" w:rsidTr="006909D6">
            <w:trPr>
              <w:trHeight w:val="20"/>
            </w:trPr>
            <w:tc>
              <w:tcPr>
                <w:tcW w:w="851" w:type="dxa"/>
              </w:tcPr>
              <w:p w14:paraId="29B1A707" w14:textId="77777777" w:rsidR="00D932CB" w:rsidRPr="000713B0" w:rsidRDefault="00D932CB" w:rsidP="00D932CB">
                <w:pPr>
                  <w:pStyle w:val="119"/>
                </w:pPr>
              </w:p>
            </w:tc>
            <w:tc>
              <w:tcPr>
                <w:tcW w:w="4111" w:type="dxa"/>
              </w:tcPr>
              <w:p w14:paraId="1F617A4E" w14:textId="77777777" w:rsidR="00D932CB" w:rsidRPr="000713B0" w:rsidRDefault="00D932CB" w:rsidP="00D932CB">
                <w:r w:rsidRPr="000713B0">
                  <w:t xml:space="preserve">Место </w:t>
                </w:r>
                <w:r>
                  <w:t>подачи заявок участников закупки</w:t>
                </w:r>
              </w:p>
            </w:tc>
            <w:tc>
              <w:tcPr>
                <w:tcW w:w="4678" w:type="dxa"/>
              </w:tcPr>
              <w:sdt>
                <w:sdtPr>
                  <w:alias w:val="Место вскрытия заявок"/>
                  <w:tag w:val="Место вскрытия заявок"/>
                  <w:id w:val="420762612"/>
                  <w:placeholder>
                    <w:docPart w:val="8B7315DB1E2A465999C5B5170A05A207"/>
                  </w:placeholder>
                  <w15:color w:val="FFFF00"/>
                </w:sdtPr>
                <w:sdtEndPr/>
                <w:sdtContent>
                  <w:sdt>
                    <w:sdtPr>
                      <w:alias w:val="Место вскрытия заявок"/>
                      <w:tag w:val="Место вскрытия заявок"/>
                      <w:id w:val="2009483380"/>
                      <w:placeholder>
                        <w:docPart w:val="226164C6445248A0B13185E9C3746610"/>
                      </w:placeholder>
                      <w15:color w:val="FFFF00"/>
                    </w:sdtPr>
                    <w:sdtEndPr/>
                    <w:sdtContent>
                      <w:sdt>
                        <w:sdtPr>
                          <w:id w:val="-403293964"/>
                          <w:placeholder>
                            <w:docPart w:val="C90D25643D6B48698498CAB0A261BB66"/>
                          </w:placeholder>
                          <w:comboBox>
                            <w:listItem w:value="Выберите элемент."/>
                            <w:listItem w:displayText="СберБанк-АСТ https://utp.sberbank-ast.ru/" w:value="СберБанк-АСТ https://utp.sberbank-ast.ru/"/>
                            <w:listItem w:displayText="Фабрикант https://www.fabrikant.ru/" w:value="Фабрикант https://www.fabrikant.ru/"/>
                            <w:listItem w:displayText="Росэлторг https://roseltorg.ru/" w:value="Росэлторг https://roseltorg.ru/"/>
                            <w:listItem w:displayText="Тэк-Торг https://www.tektorg.ru/" w:value="Тэк-Торг https://www.tektorg.ru/"/>
                          </w:comboBox>
                        </w:sdtPr>
                        <w:sdtEndPr/>
                        <w:sdtContent>
                          <w:p w14:paraId="799DD61A" w14:textId="538ED5F3" w:rsidR="00D932CB" w:rsidRDefault="001C5BA9" w:rsidP="002B1443">
                            <w:proofErr w:type="spellStart"/>
                            <w:r>
                              <w:t>СберБанк</w:t>
                            </w:r>
                            <w:proofErr w:type="spellEnd"/>
                            <w:r>
                              <w:t>-АСТ https://utp.sberbank-ast.ru/</w:t>
                            </w:r>
                          </w:p>
                        </w:sdtContent>
                      </w:sdt>
                    </w:sdtContent>
                  </w:sdt>
                </w:sdtContent>
              </w:sdt>
            </w:tc>
          </w:tr>
          <w:tr w:rsidR="00B83CE4" w:rsidRPr="000713B0" w14:paraId="10B8FB73" w14:textId="77777777" w:rsidTr="006909D6">
            <w:trPr>
              <w:trHeight w:val="20"/>
            </w:trPr>
            <w:tc>
              <w:tcPr>
                <w:tcW w:w="851" w:type="dxa"/>
              </w:tcPr>
              <w:p w14:paraId="209F2424" w14:textId="77777777" w:rsidR="00B83CE4" w:rsidRPr="000713B0" w:rsidRDefault="00B83CE4" w:rsidP="00B83CE4">
                <w:pPr>
                  <w:pStyle w:val="119"/>
                </w:pPr>
              </w:p>
            </w:tc>
            <w:tc>
              <w:tcPr>
                <w:tcW w:w="4111" w:type="dxa"/>
              </w:tcPr>
              <w:p w14:paraId="143A2FEE" w14:textId="77777777" w:rsidR="00B83CE4" w:rsidRPr="00632F1D" w:rsidRDefault="00B83CE4" w:rsidP="00B83CE4">
                <w:r>
                  <w:t>Место предоставления документации о закупке</w:t>
                </w:r>
              </w:p>
            </w:tc>
            <w:tc>
              <w:tcPr>
                <w:tcW w:w="4678" w:type="dxa"/>
              </w:tcPr>
              <w:sdt>
                <w:sdtPr>
                  <w:alias w:val="Место предоставления документации"/>
                  <w:tag w:val="Место вскрытия заявок"/>
                  <w:id w:val="-1054623008"/>
                  <w:placeholder>
                    <w:docPart w:val="D0D0114ADBBF4C8FB38218D5011FFB66"/>
                  </w:placeholder>
                  <w15:color w:val="FFFF00"/>
                </w:sdtPr>
                <w:sdtEndPr/>
                <w:sdtContent>
                  <w:sdt>
                    <w:sdtPr>
                      <w:alias w:val="Место предоставления документации"/>
                      <w:tag w:val="Место вскрытия заявок"/>
                      <w:id w:val="-877396733"/>
                      <w:placeholder>
                        <w:docPart w:val="8AAAA71453B944078FE2E369E26117E3"/>
                      </w:placeholder>
                      <w15:color w:val="FFFF00"/>
                    </w:sdtPr>
                    <w:sdtEndPr/>
                    <w:sdtContent>
                      <w:sdt>
                        <w:sdtPr>
                          <w:rPr>
                            <w:highlight w:val="yellow"/>
                          </w:rPr>
                          <w:id w:val="-421029605"/>
                          <w:placeholder>
                            <w:docPart w:val="AFE0138EB88949CCB30D59DA8E88F878"/>
                          </w:placeholder>
                          <w:comboBox>
                            <w:listItem w:value="Выберите элемент."/>
                            <w:listItem w:displayText="Единая информационная система в сфере закупок — https://zakupki.gov.ru, и площадка проведения закупки — https://utp.sberbank-ast.ru/" w:value="Единая информационная система в сфере закупок — https://zakupki.gov.ru, и площадка проведения закупки — https://utp.sberbank-ast.ru/"/>
                            <w:listItem w:displayText="Единая информационная система в сфере закупок — https://zakupki.gov.ru, и площадка проведения закупки — https://www.fabrikant.ru/" w:value="Единая информационная система в сфере закупок — https://zakupki.gov.ru, и площадка проведения закупки — https://www.fabrikant.ru/"/>
                            <w:listItem w:displayText="Единая информационная система в сфере закупок — https://zakupki.gov.ru, и площадка проведения закупки — https://roseltorg.ru/" w:value="Единая информационная система в сфере закупок — https://zakupki.gov.ru, и площадка проведения закупки — https://roseltorg.ru/"/>
                            <w:listItem w:displayText="Единая информационная система в сфере закупок — https://zakupki.gov.ru, и площадка проведения закупки — https://www.tektorg.ru/" w:value="Единая информационная система в сфере закупок — https://zakupki.gov.ru, и площадка проведения закупки — https://www.tektorg.ru/"/>
                          </w:comboBox>
                        </w:sdtPr>
                        <w:sdtEndPr/>
                        <w:sdtContent>
                          <w:p w14:paraId="174D6F71" w14:textId="473E4D02" w:rsidR="00B83CE4" w:rsidRDefault="001C5BA9" w:rsidP="002B1443">
                            <w:r>
                              <w:rPr>
                                <w:highlight w:val="yellow"/>
                              </w:rPr>
                              <w:t>Единая информационная система в сфере закупок — https://zakupki.gov.ru, и площадка проведения закупки — https://utp.sberbank-ast.ru/</w:t>
                            </w:r>
                          </w:p>
                        </w:sdtContent>
                      </w:sdt>
                    </w:sdtContent>
                  </w:sdt>
                </w:sdtContent>
              </w:sdt>
            </w:tc>
          </w:tr>
          <w:tr w:rsidR="007A7D08" w:rsidRPr="000713B0" w14:paraId="5A208910" w14:textId="77777777" w:rsidTr="006909D6">
            <w:trPr>
              <w:trHeight w:val="567"/>
            </w:trPr>
            <w:tc>
              <w:tcPr>
                <w:tcW w:w="851" w:type="dxa"/>
              </w:tcPr>
              <w:p w14:paraId="23932380" w14:textId="77777777" w:rsidR="007A7D08" w:rsidRPr="000713B0" w:rsidRDefault="007A7D08" w:rsidP="007A7D08">
                <w:pPr>
                  <w:pStyle w:val="119"/>
                </w:pPr>
              </w:p>
            </w:tc>
            <w:tc>
              <w:tcPr>
                <w:tcW w:w="4111" w:type="dxa"/>
              </w:tcPr>
              <w:p w14:paraId="5EC5AC3B" w14:textId="77777777" w:rsidR="007A7D08" w:rsidRDefault="007A7D08" w:rsidP="007A7D08">
                <w:r>
                  <w:t>Дата и время рассмотрения первых частей заявок</w:t>
                </w:r>
              </w:p>
            </w:tc>
            <w:tc>
              <w:tcPr>
                <w:tcW w:w="4678" w:type="dxa"/>
              </w:tcPr>
              <w:p w14:paraId="606D3F41" w14:textId="45FBCCEA" w:rsidR="007A7D08" w:rsidRDefault="000B7808" w:rsidP="007A7D08">
                <w:sdt>
                  <w:sdtPr>
                    <w:alias w:val="Дата и время рассмотрения первых частей заявок"/>
                    <w:tag w:val="Дата и время окончания срока подачи заявок"/>
                    <w:id w:val="1162344987"/>
                    <w:placeholder>
                      <w:docPart w:val="0372B742459F4F7EB00A9435D7CC2A03"/>
                    </w:placeholder>
                    <w15:color w:val="FFFF00"/>
                    <w:date w:fullDate="2024-02-16T16:00:00Z">
                      <w:dateFormat w:val="dd.MM.yyyy H:mm"/>
                      <w:lid w:val="ru-RU"/>
                      <w:storeMappedDataAs w:val="dateTime"/>
                      <w:calendar w:val="gregorian"/>
                    </w:date>
                  </w:sdtPr>
                  <w:sdtEndPr/>
                  <w:sdtContent>
                    <w:r w:rsidR="009A0DF6">
                      <w:t>1</w:t>
                    </w:r>
                    <w:r w:rsidR="008B7661">
                      <w:rPr>
                        <w:lang w:val="en-US"/>
                      </w:rPr>
                      <w:t>6</w:t>
                    </w:r>
                    <w:r w:rsidR="009A0DF6">
                      <w:t xml:space="preserve">.02.2024 </w:t>
                    </w:r>
                    <w:r w:rsidR="009A0DF6">
                      <w:rPr>
                        <w:lang w:val="en-US"/>
                      </w:rPr>
                      <w:t>16</w:t>
                    </w:r>
                    <w:r w:rsidR="009A0DF6">
                      <w:t>:00</w:t>
                    </w:r>
                  </w:sdtContent>
                </w:sdt>
                <w:r w:rsidR="007A7D08">
                  <w:t xml:space="preserve"> </w:t>
                </w:r>
                <w:r w:rsidR="007A7D08" w:rsidRPr="00A3697A">
                  <w:t>по иркутскому времени</w:t>
                </w:r>
              </w:p>
            </w:tc>
          </w:tr>
          <w:tr w:rsidR="007A7D08" w:rsidRPr="000713B0" w14:paraId="3B21005B" w14:textId="77777777" w:rsidTr="006909D6">
            <w:trPr>
              <w:trHeight w:val="567"/>
            </w:trPr>
            <w:tc>
              <w:tcPr>
                <w:tcW w:w="851" w:type="dxa"/>
              </w:tcPr>
              <w:p w14:paraId="2D370C98" w14:textId="77777777" w:rsidR="007A7D08" w:rsidRPr="000713B0" w:rsidRDefault="007A7D08" w:rsidP="007A7D08">
                <w:pPr>
                  <w:pStyle w:val="119"/>
                </w:pPr>
              </w:p>
            </w:tc>
            <w:tc>
              <w:tcPr>
                <w:tcW w:w="4111" w:type="dxa"/>
              </w:tcPr>
              <w:p w14:paraId="33EAFEA2" w14:textId="77777777" w:rsidR="007A7D08" w:rsidRDefault="007A7D08" w:rsidP="007A7D08">
                <w:r>
                  <w:t>Дата приема дополнительных ценовых предложений (проведения переторжки)</w:t>
                </w:r>
              </w:p>
            </w:tc>
            <w:tc>
              <w:tcPr>
                <w:tcW w:w="4678" w:type="dxa"/>
              </w:tcPr>
              <w:p w14:paraId="59375767" w14:textId="6A7E5DD3" w:rsidR="007A7D08" w:rsidRDefault="000B7808" w:rsidP="007A7D08">
                <w:sdt>
                  <w:sdtPr>
                    <w:alias w:val="Дата переторжки"/>
                    <w:tag w:val="Дата и время окончания срока подачи заявок"/>
                    <w:id w:val="1510790607"/>
                    <w:placeholder>
                      <w:docPart w:val="61856F74C2CA4097A3ADC93D0596D843"/>
                    </w:placeholder>
                    <w15:color w:val="FFFF00"/>
                    <w:date w:fullDate="2024-02-19T00:00:00Z">
                      <w:dateFormat w:val="dd.MM.yyyy"/>
                      <w:lid w:val="ru-RU"/>
                      <w:storeMappedDataAs w:val="dateTime"/>
                      <w:calendar w:val="gregorian"/>
                    </w:date>
                  </w:sdtPr>
                  <w:sdtEndPr/>
                  <w:sdtContent>
                    <w:r w:rsidR="008B7661" w:rsidRPr="008B7661">
                      <w:t>19</w:t>
                    </w:r>
                    <w:r w:rsidR="00C72EA1" w:rsidRPr="008B7661">
                      <w:t>.02.2024</w:t>
                    </w:r>
                  </w:sdtContent>
                </w:sdt>
                <w:r w:rsidR="007A7D08">
                  <w:t xml:space="preserve"> с </w:t>
                </w:r>
                <w:sdt>
                  <w:sdtPr>
                    <w:alias w:val="Время переторжки (с)"/>
                    <w:tag w:val="Дата и время окончания срока подачи заявок"/>
                    <w:id w:val="-1365898818"/>
                    <w:placeholder>
                      <w:docPart w:val="E2273A0A9DE9467690978B1A9DDC3664"/>
                    </w:placeholder>
                    <w15:color w:val="FFFF00"/>
                    <w:date w:fullDate="2024-01-26T14:00:00Z">
                      <w:dateFormat w:val="HH:mm"/>
                      <w:lid w:val="ru-RU"/>
                      <w:storeMappedDataAs w:val="dateTime"/>
                      <w:calendar w:val="gregorian"/>
                    </w:date>
                  </w:sdtPr>
                  <w:sdtEndPr/>
                  <w:sdtContent>
                    <w:r w:rsidR="00C72EA1" w:rsidRPr="00C72EA1">
                      <w:t>14:00</w:t>
                    </w:r>
                  </w:sdtContent>
                </w:sdt>
                <w:r w:rsidR="007A7D08">
                  <w:t xml:space="preserve"> до </w:t>
                </w:r>
                <w:sdt>
                  <w:sdtPr>
                    <w:alias w:val="Время переторжки (по)"/>
                    <w:tag w:val="Дата и время окончания срока подачи заявок"/>
                    <w:id w:val="-1464419157"/>
                    <w:placeholder>
                      <w:docPart w:val="A02BA2DDBFCB4C6DA8FA1EBDD41F1F4D"/>
                    </w:placeholder>
                    <w15:color w:val="FFFF00"/>
                    <w:date w:fullDate="2024-01-26T17:00:00Z">
                      <w:dateFormat w:val="HH:mm"/>
                      <w:lid w:val="ru-RU"/>
                      <w:storeMappedDataAs w:val="dateTime"/>
                      <w:calendar w:val="gregorian"/>
                    </w:date>
                  </w:sdtPr>
                  <w:sdtEndPr/>
                  <w:sdtContent>
                    <w:r w:rsidR="00C72EA1" w:rsidRPr="00C72EA1">
                      <w:t>17:00</w:t>
                    </w:r>
                  </w:sdtContent>
                </w:sdt>
                <w:r w:rsidR="007A7D08">
                  <w:t xml:space="preserve"> </w:t>
                </w:r>
                <w:r w:rsidR="007A7D08" w:rsidRPr="00A3697A">
                  <w:t>по иркутскому времени</w:t>
                </w:r>
              </w:p>
            </w:tc>
          </w:tr>
          <w:tr w:rsidR="007A7D08" w:rsidRPr="000713B0" w14:paraId="30E0B1F5" w14:textId="77777777" w:rsidTr="006909D6">
            <w:trPr>
              <w:trHeight w:val="567"/>
            </w:trPr>
            <w:tc>
              <w:tcPr>
                <w:tcW w:w="851" w:type="dxa"/>
              </w:tcPr>
              <w:p w14:paraId="7C177926" w14:textId="77777777" w:rsidR="007A7D08" w:rsidRPr="000713B0" w:rsidRDefault="007A7D08" w:rsidP="007A7D08">
                <w:pPr>
                  <w:pStyle w:val="119"/>
                </w:pPr>
              </w:p>
            </w:tc>
            <w:tc>
              <w:tcPr>
                <w:tcW w:w="4111" w:type="dxa"/>
              </w:tcPr>
              <w:p w14:paraId="2B8F9BB2" w14:textId="77777777" w:rsidR="007A7D08" w:rsidRDefault="007A7D08" w:rsidP="007A7D08">
                <w:r>
                  <w:t>Дата и время рассмотрения вторых частей заявок</w:t>
                </w:r>
              </w:p>
            </w:tc>
            <w:tc>
              <w:tcPr>
                <w:tcW w:w="4678" w:type="dxa"/>
              </w:tcPr>
              <w:p w14:paraId="3F54BCED" w14:textId="63F676E5" w:rsidR="007A7D08" w:rsidRPr="00A3697A" w:rsidRDefault="000B7808" w:rsidP="007A7D08">
                <w:sdt>
                  <w:sdtPr>
                    <w:alias w:val="Дата и время рассмотрения первых частей заявок"/>
                    <w:tag w:val="Дата и время окончания срока подачи заявок"/>
                    <w:id w:val="-2103095481"/>
                    <w:placeholder>
                      <w:docPart w:val="74BA17AC263E4DAEB875E33011B3693A"/>
                    </w:placeholder>
                    <w15:color w:val="FFFF00"/>
                    <w:date w:fullDate="2024-02-27T16:00:00Z">
                      <w:dateFormat w:val="dd.MM.yyyy H:mm"/>
                      <w:lid w:val="ru-RU"/>
                      <w:storeMappedDataAs w:val="dateTime"/>
                      <w:calendar w:val="gregorian"/>
                    </w:date>
                  </w:sdtPr>
                  <w:sdtEndPr/>
                  <w:sdtContent>
                    <w:r w:rsidR="00561E19">
                      <w:t>2</w:t>
                    </w:r>
                    <w:r w:rsidR="008B7661">
                      <w:rPr>
                        <w:lang w:val="en-US"/>
                      </w:rPr>
                      <w:t>7</w:t>
                    </w:r>
                    <w:r w:rsidR="00561E19">
                      <w:t xml:space="preserve">.02.2024 </w:t>
                    </w:r>
                    <w:r w:rsidR="00561E19">
                      <w:rPr>
                        <w:lang w:val="en-US"/>
                      </w:rPr>
                      <w:t>16</w:t>
                    </w:r>
                    <w:r w:rsidR="00561E19">
                      <w:t>:00</w:t>
                    </w:r>
                  </w:sdtContent>
                </w:sdt>
                <w:r w:rsidR="007A7D08">
                  <w:t xml:space="preserve"> </w:t>
                </w:r>
                <w:r w:rsidR="007A7D08" w:rsidRPr="00A3697A">
                  <w:t>по иркутскому времени</w:t>
                </w:r>
              </w:p>
            </w:tc>
          </w:tr>
          <w:tr w:rsidR="007A7D08" w:rsidRPr="000713B0" w14:paraId="6758A01E" w14:textId="77777777" w:rsidTr="006909D6">
            <w:trPr>
              <w:trHeight w:val="567"/>
            </w:trPr>
            <w:tc>
              <w:tcPr>
                <w:tcW w:w="851" w:type="dxa"/>
              </w:tcPr>
              <w:p w14:paraId="3717C006" w14:textId="77777777" w:rsidR="007A7D08" w:rsidRPr="000713B0" w:rsidRDefault="007A7D08" w:rsidP="007A7D08">
                <w:pPr>
                  <w:pStyle w:val="119"/>
                </w:pPr>
              </w:p>
            </w:tc>
            <w:tc>
              <w:tcPr>
                <w:tcW w:w="4111" w:type="dxa"/>
              </w:tcPr>
              <w:p w14:paraId="252E6C9D" w14:textId="77777777" w:rsidR="007A7D08" w:rsidRDefault="007A7D08" w:rsidP="007A7D08">
                <w:r w:rsidRPr="00CC4AEE">
                  <w:t>Дата и время подведения итогов</w:t>
                </w:r>
              </w:p>
            </w:tc>
            <w:tc>
              <w:tcPr>
                <w:tcW w:w="4678" w:type="dxa"/>
              </w:tcPr>
              <w:p w14:paraId="010992FD" w14:textId="78445D4A" w:rsidR="007A7D08" w:rsidRDefault="000B7808" w:rsidP="007A7D08">
                <w:sdt>
                  <w:sdtPr>
                    <w:alias w:val="Дата и время подведения итогов"/>
                    <w:tag w:val="Дата и время окончания срока подачи заявок"/>
                    <w:id w:val="-1422253082"/>
                    <w:placeholder>
                      <w:docPart w:val="3064F2A8E72B4AF58C1C85A92AB313A2"/>
                    </w:placeholder>
                    <w15:color w:val="FFFF00"/>
                    <w:date w:fullDate="2024-02-28T16:00:00Z">
                      <w:dateFormat w:val="dd.MM.yyyy H:mm"/>
                      <w:lid w:val="ru-RU"/>
                      <w:storeMappedDataAs w:val="dateTime"/>
                      <w:calendar w:val="gregorian"/>
                    </w:date>
                  </w:sdtPr>
                  <w:sdtEndPr/>
                  <w:sdtContent>
                    <w:r w:rsidR="00561E19">
                      <w:t>2</w:t>
                    </w:r>
                    <w:r w:rsidR="008B7661">
                      <w:rPr>
                        <w:lang w:val="en-US"/>
                      </w:rPr>
                      <w:t>8</w:t>
                    </w:r>
                    <w:r w:rsidR="00561E19">
                      <w:t xml:space="preserve">.02.2024 </w:t>
                    </w:r>
                    <w:r w:rsidR="00561E19">
                      <w:rPr>
                        <w:lang w:val="en-US"/>
                      </w:rPr>
                      <w:t>16</w:t>
                    </w:r>
                    <w:r w:rsidR="00561E19">
                      <w:t>:00</w:t>
                    </w:r>
                  </w:sdtContent>
                </w:sdt>
                <w:r w:rsidR="007A7D08">
                  <w:t xml:space="preserve"> </w:t>
                </w:r>
                <w:r w:rsidR="007A7D08" w:rsidRPr="00A3697A">
                  <w:t>по иркутскому времени</w:t>
                </w:r>
              </w:p>
            </w:tc>
          </w:tr>
          <w:tr w:rsidR="00B83CE4" w:rsidRPr="000713B0" w14:paraId="761179FF" w14:textId="77777777" w:rsidTr="006909D6">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4E037F2F" w14:textId="77777777" w:rsidR="00B83CE4" w:rsidRPr="000713B0" w:rsidRDefault="00B83CE4" w:rsidP="00B83CE4">
                <w:pPr>
                  <w:pStyle w:val="119"/>
                </w:pPr>
              </w:p>
            </w:tc>
            <w:tc>
              <w:tcPr>
                <w:tcW w:w="4111" w:type="dxa"/>
              </w:tcPr>
              <w:p w14:paraId="7732FCAC" w14:textId="77777777" w:rsidR="00B83CE4" w:rsidRPr="00914295" w:rsidRDefault="00B83CE4" w:rsidP="00B83CE4">
                <w:r w:rsidRPr="000713B0">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2C60E8BFB2A24106A661A0220228C946"/>
                  </w:placeholder>
                  <w15:color w:val="FFFF00"/>
                </w:sdtPr>
                <w:sdtEndPr/>
                <w:sdtContent>
                  <w:p w14:paraId="7A144113" w14:textId="01D3B99D" w:rsidR="00B83CE4" w:rsidRPr="000713B0" w:rsidRDefault="00561E19" w:rsidP="00B83CE4">
                    <w:pPr>
                      <w:rPr>
                        <w:noProof/>
                      </w:rPr>
                    </w:pPr>
                    <w:r>
                      <w:t>Иркутская обл., г. Черемхово, ул. Маяковского, д.162</w:t>
                    </w:r>
                  </w:p>
                </w:sdtContent>
              </w:sdt>
            </w:tc>
          </w:tr>
        </w:tbl>
        <w:p w14:paraId="178234D5" w14:textId="77777777" w:rsidR="002440E7" w:rsidRDefault="000B7808" w:rsidP="005A7114"/>
      </w:sdtContent>
    </w:sdt>
    <w:p w14:paraId="79319954" w14:textId="77777777" w:rsidR="00845677" w:rsidRDefault="000943A0" w:rsidP="00845677">
      <w:pPr>
        <w:pStyle w:val="affff3"/>
      </w:pPr>
      <w:r w:rsidRPr="002E30A6">
        <w:rPr>
          <w:color w:val="auto"/>
        </w:rPr>
        <w:t>Подавая заявку на участие в закупке, вы соглашаетесь со всеми пол</w:t>
      </w:r>
      <w:r>
        <w:rPr>
          <w:color w:val="auto"/>
        </w:rPr>
        <w:t>ожениями документации о закупке</w:t>
      </w:r>
      <w:r w:rsidR="00E46501">
        <w:t>.</w:t>
      </w:r>
    </w:p>
    <w:p w14:paraId="7ED4366E" w14:textId="77777777" w:rsidR="006641A8" w:rsidRDefault="006641A8" w:rsidP="00845677">
      <w:pPr>
        <w:pStyle w:val="af4"/>
      </w:pPr>
    </w:p>
    <w:p w14:paraId="2E39112C" w14:textId="77777777" w:rsidR="008A04E1" w:rsidRPr="006C518D" w:rsidRDefault="008A04E1" w:rsidP="008A04E1">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8A04E1">
        <w:rPr>
          <w:color w:val="FF0000"/>
        </w:rPr>
        <w:t>.</w:t>
      </w:r>
      <w:r w:rsidRPr="006C518D">
        <w:rPr>
          <w:color w:val="FF0000"/>
        </w:rPr>
        <w:t>)</w:t>
      </w:r>
    </w:p>
    <w:p w14:paraId="5E549E86" w14:textId="77777777" w:rsidR="008A04E1" w:rsidRPr="00FD5F2A" w:rsidRDefault="008A04E1" w:rsidP="008A04E1">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6F5256D7" w14:textId="77777777" w:rsidR="0015006F" w:rsidRPr="00845677" w:rsidRDefault="0015006F" w:rsidP="00845677">
      <w:pPr>
        <w:pStyle w:val="af4"/>
      </w:pPr>
    </w:p>
    <w:p w14:paraId="44DA5FFB" w14:textId="77777777" w:rsidR="000943A0" w:rsidRPr="002E30A6" w:rsidRDefault="000943A0" w:rsidP="000943A0">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08A0ECFD" w14:textId="77777777" w:rsidR="00845677" w:rsidRDefault="000943A0" w:rsidP="000943A0">
      <w:pPr>
        <w:pStyle w:val="affff3"/>
        <w:sectPr w:rsidR="00845677" w:rsidSect="00AE11A2">
          <w:footerReference w:type="default" r:id="rId12"/>
          <w:pgSz w:w="11906" w:h="16838"/>
          <w:pgMar w:top="709" w:right="1049" w:bottom="1276" w:left="1418" w:header="567" w:footer="851" w:gutter="0"/>
          <w:cols w:space="708"/>
          <w:docGrid w:linePitch="360"/>
        </w:sectPr>
      </w:pPr>
      <w:r w:rsidRPr="002E30A6">
        <w:rPr>
          <w:color w:val="auto"/>
        </w:rPr>
        <w:t xml:space="preserve">телефон: </w:t>
      </w:r>
      <w:r w:rsidR="00304C9E">
        <w:t>8 (800) 234-56-40; электронная почта: signal@enplus.ru.</w:t>
      </w:r>
    </w:p>
    <w:p w14:paraId="20B0605B" w14:textId="77777777" w:rsidR="00BC611E" w:rsidRDefault="00BC611E" w:rsidP="00BC611E">
      <w:pPr>
        <w:pStyle w:val="1"/>
      </w:pPr>
      <w:bookmarkStart w:id="5" w:name="_Toc143602490"/>
      <w:r w:rsidRPr="00536BD9">
        <w:lastRenderedPageBreak/>
        <w:t xml:space="preserve">Требования к </w:t>
      </w:r>
      <w:r>
        <w:t>предложению участника</w:t>
      </w:r>
      <w:bookmarkEnd w:id="5"/>
    </w:p>
    <w:p w14:paraId="296D509C" w14:textId="77777777" w:rsidR="00BC611E" w:rsidRDefault="00BC611E" w:rsidP="00BC611E">
      <w:pPr>
        <w:pStyle w:val="113"/>
      </w:pPr>
      <w:r>
        <w:t>Требования к коммерческому предложению участника</w:t>
      </w:r>
    </w:p>
    <w:permStart w:id="548896203" w:edGrp="everyone" w:displacedByCustomXml="next"/>
    <w:sdt>
      <w:sdtPr>
        <w:rPr>
          <w:rFonts w:asciiTheme="minorHAnsi" w:hAnsiTheme="minorHAnsi"/>
        </w:rPr>
        <w:alias w:val="Требования к коммерческому предложению"/>
        <w:tag w:val="Требования к коммерческому предложению"/>
        <w:id w:val="1842353140"/>
        <w:lock w:val="sdtLocked"/>
        <w:placeholder>
          <w:docPart w:val="C31CB77378834C15AE188BD43927CA2A"/>
        </w:placeholder>
        <w15:color w:val="FFFF00"/>
      </w:sdtPr>
      <w:sdtEndPr>
        <w:rPr>
          <w:rFonts w:ascii="Times New Roman" w:hAnsi="Times New Roman"/>
          <w:noProof/>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BC611E" w:rsidRPr="00B56B74" w14:paraId="53B3B7F5" w14:textId="77777777" w:rsidTr="00173337">
            <w:trPr>
              <w:tblCellSpacing w:w="42" w:type="dxa"/>
            </w:trPr>
            <w:tc>
              <w:tcPr>
                <w:tcW w:w="775" w:type="dxa"/>
                <w:vAlign w:val="center"/>
              </w:tcPr>
              <w:p w14:paraId="61BA4A6F"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2C6756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lang w:val="en-US"/>
                  </w:rPr>
                </w:pPr>
                <w:r w:rsidRPr="00B56B74">
                  <w:rPr>
                    <w:rFonts w:asciiTheme="minorHAnsi" w:hAnsiTheme="minorHAnsi" w:cs="Calibri"/>
                    <w:color w:val="000000"/>
                  </w:rPr>
                  <w:t>Предмет договора</w:t>
                </w:r>
              </w:p>
            </w:tc>
            <w:sdt>
              <w:sdtPr>
                <w:rPr>
                  <w:rFonts w:eastAsia="Times New Roman" w:cs="Arial"/>
                  <w:color w:val="000000" w:themeColor="text1"/>
                  <w:lang w:eastAsia="ru-RU"/>
                </w:rPr>
                <w:alias w:val="Предмет договора"/>
                <w:tag w:val="Предмет договора"/>
                <w:id w:val="-410768494"/>
                <w:placeholder>
                  <w:docPart w:val="0CE252BFEFB84C82B8C7D214EDC5CB29"/>
                </w:placeholder>
                <w15:color w:val="FFFF00"/>
              </w:sdtPr>
              <w:sdtEndPr>
                <w:rPr>
                  <w:sz w:val="20"/>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C82F452" w14:textId="77777777" w:rsidR="007B26B7" w:rsidRPr="009875C8" w:rsidRDefault="007B26B7" w:rsidP="007B26B7">
                    <w:pPr>
                      <w:rPr>
                        <w:rFonts w:asciiTheme="minorHAnsi" w:hAnsiTheme="minorHAnsi"/>
                        <w:noProof/>
                        <w:sz w:val="20"/>
                      </w:rPr>
                    </w:pPr>
                    <w:r w:rsidRPr="009875C8">
                      <w:rPr>
                        <w:noProof/>
                      </w:rPr>
                      <w:fldChar w:fldCharType="begin"/>
                    </w:r>
                    <w:r w:rsidRPr="009875C8">
                      <w:rPr>
                        <w:rFonts w:asciiTheme="minorHAnsi" w:hAnsiTheme="minorHAnsi"/>
                        <w:noProof/>
                        <w:sz w:val="20"/>
                      </w:rPr>
                      <w:instrText xml:space="preserve"> MERGEFIELD "Предмет_договора" </w:instrText>
                    </w:r>
                    <w:r w:rsidRPr="009875C8">
                      <w:rPr>
                        <w:noProof/>
                      </w:rPr>
                      <w:fldChar w:fldCharType="separate"/>
                    </w:r>
                    <w:r w:rsidRPr="009875C8">
                      <w:rPr>
                        <w:rFonts w:asciiTheme="minorHAnsi" w:hAnsiTheme="minorHAnsi"/>
                        <w:noProof/>
                        <w:sz w:val="20"/>
                      </w:rPr>
                      <w:t>О</w:t>
                    </w:r>
                    <w:r w:rsidRPr="009875C8">
                      <w:rPr>
                        <w:rFonts w:asciiTheme="minorHAnsi" w:hAnsiTheme="minorHAnsi"/>
                        <w:bCs/>
                        <w:sz w:val="20"/>
                      </w:rPr>
                      <w:t>казание услуг по огнезащитной обработке деревянных конструкций чердачных помещений филиала ООО «Байкальская энергетическая компания» ТЭЦ-12</w:t>
                    </w:r>
                    <w:r w:rsidRPr="009875C8">
                      <w:rPr>
                        <w:noProof/>
                      </w:rPr>
                      <w:fldChar w:fldCharType="end"/>
                    </w:r>
                  </w:p>
                  <w:p w14:paraId="52925AD6" w14:textId="76E3DF61" w:rsidR="00BC611E" w:rsidRPr="004A11C7" w:rsidRDefault="00BC611E" w:rsidP="007B26B7">
                    <w:pPr>
                      <w:pStyle w:val="111"/>
                      <w:numPr>
                        <w:ilvl w:val="0"/>
                        <w:numId w:val="0"/>
                      </w:numPr>
                      <w:spacing w:after="0" w:line="240" w:lineRule="auto"/>
                      <w:jc w:val="left"/>
                      <w:rPr>
                        <w:rFonts w:asciiTheme="minorHAnsi" w:hAnsiTheme="minorHAnsi"/>
                      </w:rPr>
                    </w:pPr>
                  </w:p>
                </w:tc>
              </w:sdtContent>
            </w:sdt>
          </w:tr>
          <w:tr w:rsidR="00BC611E" w:rsidRPr="00B56B74" w14:paraId="4CA70A3A" w14:textId="77777777" w:rsidTr="00173337">
            <w:trPr>
              <w:tblCellSpacing w:w="42" w:type="dxa"/>
            </w:trPr>
            <w:tc>
              <w:tcPr>
                <w:tcW w:w="775" w:type="dxa"/>
                <w:vAlign w:val="center"/>
              </w:tcPr>
              <w:p w14:paraId="30A50148"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452EE160"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288FEE3" w14:textId="04A822A5" w:rsidR="00BC611E" w:rsidRPr="004A11C7" w:rsidRDefault="000B7808" w:rsidP="004E1CEE">
                <w:pPr>
                  <w:pStyle w:val="111"/>
                  <w:numPr>
                    <w:ilvl w:val="0"/>
                    <w:numId w:val="0"/>
                  </w:numPr>
                  <w:spacing w:after="0" w:line="240" w:lineRule="auto"/>
                  <w:jc w:val="left"/>
                  <w:rPr>
                    <w:rFonts w:asciiTheme="minorHAnsi" w:hAnsiTheme="minorHAnsi"/>
                  </w:rPr>
                </w:pPr>
                <w:sdt>
                  <w:sdtPr>
                    <w:id w:val="746076858"/>
                    <w:placeholder>
                      <w:docPart w:val="AE6635C4FA3745E5A766CA1FDC9AEF13"/>
                    </w:placeholder>
                    <w15:color w:val="FFFF00"/>
                  </w:sdtPr>
                  <w:sdtEndPr/>
                  <w:sdtContent>
                    <w:sdt>
                      <w:sdtPr>
                        <w:id w:val="1710919971"/>
                        <w:placeholder>
                          <w:docPart w:val="D44A907A1FDC4232B8CAAFC166ED082D"/>
                        </w:placeholder>
                        <w15:color w:val="FFFF00"/>
                      </w:sdtPr>
                      <w:sdtEndPr/>
                      <w:sdtContent>
                        <w:r w:rsidR="0006780B" w:rsidRPr="004A11C7">
                          <w:rPr>
                            <w:noProof/>
                          </w:rPr>
                          <w:fldChar w:fldCharType="begin"/>
                        </w:r>
                        <w:r w:rsidR="0006780B" w:rsidRPr="004A11C7">
                          <w:rPr>
                            <w:rFonts w:asciiTheme="minorHAnsi" w:hAnsiTheme="minorHAnsi"/>
                            <w:noProof/>
                          </w:rPr>
                          <w:instrText xml:space="preserve"> MERGEFIELD "Количество_продукции" </w:instrText>
                        </w:r>
                        <w:r w:rsidR="0006780B" w:rsidRPr="004A11C7">
                          <w:rPr>
                            <w:noProof/>
                          </w:rPr>
                          <w:fldChar w:fldCharType="separate"/>
                        </w:r>
                        <w:r w:rsidR="0006780B" w:rsidRPr="00907C2B">
                          <w:rPr>
                            <w:noProof/>
                          </w:rPr>
                          <w:t>1 условная единица</w:t>
                        </w:r>
                        <w:r w:rsidR="0006780B" w:rsidRPr="004A11C7">
                          <w:rPr>
                            <w:noProof/>
                          </w:rPr>
                          <w:fldChar w:fldCharType="end"/>
                        </w:r>
                      </w:sdtContent>
                    </w:sdt>
                    <w:r w:rsidR="0006780B" w:rsidRPr="004A11C7">
                      <w:rPr>
                        <w:noProof/>
                      </w:rPr>
                      <w:t xml:space="preserve"> </w:t>
                    </w:r>
                    <w:r w:rsidR="00BC611E" w:rsidRPr="004A11C7">
                      <w:rPr>
                        <w:noProof/>
                      </w:rPr>
                      <w:fldChar w:fldCharType="begin"/>
                    </w:r>
                    <w:r w:rsidR="00BC611E" w:rsidRPr="004A11C7">
                      <w:rPr>
                        <w:rFonts w:asciiTheme="minorHAnsi" w:hAnsiTheme="minorHAnsi"/>
                        <w:noProof/>
                      </w:rPr>
                      <w:instrText xml:space="preserve"> MERGEFIELD "Количество_продукции" </w:instrText>
                    </w:r>
                    <w:r w:rsidR="00BC611E" w:rsidRPr="004A11C7">
                      <w:rPr>
                        <w:noProof/>
                      </w:rPr>
                      <w:fldChar w:fldCharType="end"/>
                    </w:r>
                  </w:sdtContent>
                </w:sdt>
              </w:p>
            </w:tc>
          </w:tr>
          <w:tr w:rsidR="00BC611E" w:rsidRPr="00B56B74" w14:paraId="727F8FF7" w14:textId="77777777" w:rsidTr="00173337">
            <w:trPr>
              <w:tblCellSpacing w:w="42" w:type="dxa"/>
            </w:trPr>
            <w:tc>
              <w:tcPr>
                <w:tcW w:w="775" w:type="dxa"/>
                <w:vAlign w:val="center"/>
              </w:tcPr>
              <w:p w14:paraId="3F404303"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1F57B22B"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Место поставки продукции (выполнения работ, оказания услуг)</w:t>
                </w:r>
              </w:p>
            </w:tc>
            <w:sdt>
              <w:sdtPr>
                <w:rPr>
                  <w:rFonts w:eastAsia="Times New Roman" w:cs="Arial"/>
                  <w:color w:val="000000" w:themeColor="text1"/>
                  <w:lang w:eastAsia="ru-RU"/>
                </w:rPr>
                <w:id w:val="776832097"/>
                <w:placeholder>
                  <w:docPart w:val="0638BA0B6FF34EF5B4F935A3DDD3A3E4"/>
                </w:placeholder>
                <w15:color w:val="FFFF00"/>
              </w:sdtPr>
              <w:sdtEndPr>
                <w:rPr>
                  <w:sz w:val="20"/>
                </w:r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B0ED34A" w14:textId="77777777" w:rsidR="009875C8" w:rsidRPr="009875C8" w:rsidRDefault="009875C8" w:rsidP="009875C8">
                    <w:pPr>
                      <w:tabs>
                        <w:tab w:val="left" w:pos="900"/>
                      </w:tabs>
                      <w:jc w:val="both"/>
                      <w:rPr>
                        <w:rFonts w:asciiTheme="minorHAnsi" w:hAnsiTheme="minorHAnsi"/>
                        <w:sz w:val="20"/>
                      </w:rPr>
                    </w:pPr>
                    <w:r w:rsidRPr="009875C8">
                      <w:rPr>
                        <w:rFonts w:asciiTheme="minorHAnsi" w:hAnsiTheme="minorHAnsi"/>
                        <w:sz w:val="20"/>
                      </w:rPr>
                      <w:t>Иркутская область, г. Черемхово, ул. Маяковского, 162, ТЭЦ-12;</w:t>
                    </w:r>
                  </w:p>
                  <w:p w14:paraId="12CC8E6F" w14:textId="34073C3D" w:rsidR="009875C8" w:rsidRPr="00770D4F" w:rsidRDefault="009875C8" w:rsidP="009875C8">
                    <w:pPr>
                      <w:tabs>
                        <w:tab w:val="left" w:pos="900"/>
                      </w:tabs>
                      <w:jc w:val="both"/>
                      <w:rPr>
                        <w:sz w:val="22"/>
                        <w:szCs w:val="22"/>
                      </w:rPr>
                    </w:pPr>
                    <w:r w:rsidRPr="009875C8">
                      <w:rPr>
                        <w:rFonts w:asciiTheme="minorHAnsi" w:hAnsiTheme="minorHAnsi"/>
                        <w:sz w:val="20"/>
                      </w:rPr>
                      <w:t>Иркутская область, г. Черемхово, ул. Некрасова, 21, ТЭЦ-12; ПНС луч «Первомайски</w:t>
                    </w:r>
                    <w:r w:rsidRPr="00770D4F">
                      <w:rPr>
                        <w:sz w:val="22"/>
                        <w:szCs w:val="22"/>
                      </w:rPr>
                      <w:t>й».</w:t>
                    </w:r>
                  </w:p>
                  <w:p w14:paraId="025ADA91" w14:textId="4C80F5EA" w:rsidR="00BC611E" w:rsidRPr="004A11C7" w:rsidRDefault="00BC611E" w:rsidP="00173337">
                    <w:pPr>
                      <w:pStyle w:val="111"/>
                      <w:numPr>
                        <w:ilvl w:val="0"/>
                        <w:numId w:val="0"/>
                      </w:numPr>
                      <w:spacing w:after="0" w:line="240" w:lineRule="auto"/>
                      <w:jc w:val="left"/>
                      <w:rPr>
                        <w:rFonts w:asciiTheme="minorHAnsi" w:hAnsiTheme="minorHAnsi"/>
                      </w:rPr>
                    </w:pPr>
                  </w:p>
                </w:tc>
              </w:sdtContent>
            </w:sdt>
          </w:tr>
          <w:tr w:rsidR="000F0AB7" w:rsidRPr="000F0AB7" w14:paraId="49576E29" w14:textId="77777777" w:rsidTr="007D7D70">
            <w:trPr>
              <w:tblCellSpacing w:w="42" w:type="dxa"/>
            </w:trPr>
            <w:tc>
              <w:tcPr>
                <w:tcW w:w="775" w:type="dxa"/>
                <w:vAlign w:val="center"/>
              </w:tcPr>
              <w:p w14:paraId="22C2E5C7" w14:textId="77777777" w:rsidR="000F0AB7" w:rsidRPr="00B56B74" w:rsidRDefault="000F0AB7" w:rsidP="007D7D70">
                <w:pPr>
                  <w:pStyle w:val="111"/>
                  <w:rPr>
                    <w:rFonts w:asciiTheme="minorHAnsi" w:hAnsiTheme="minorHAnsi"/>
                  </w:rPr>
                </w:pPr>
              </w:p>
            </w:tc>
            <w:tc>
              <w:tcPr>
                <w:tcW w:w="2893" w:type="dxa"/>
                <w:tcMar>
                  <w:left w:w="85" w:type="dxa"/>
                </w:tcMar>
                <w:vAlign w:val="center"/>
              </w:tcPr>
              <w:p w14:paraId="29F5D531" w14:textId="77777777" w:rsidR="000F0AB7" w:rsidRPr="000F0AB7" w:rsidRDefault="000F0AB7" w:rsidP="007D7D70">
                <w:pPr>
                  <w:pStyle w:val="111"/>
                  <w:numPr>
                    <w:ilvl w:val="0"/>
                    <w:numId w:val="0"/>
                  </w:numPr>
                  <w:suppressAutoHyphens/>
                  <w:spacing w:after="0" w:line="240" w:lineRule="auto"/>
                  <w:jc w:val="left"/>
                  <w:rPr>
                    <w:rFonts w:asciiTheme="minorHAnsi" w:hAnsiTheme="minorHAnsi" w:cs="Calibri"/>
                    <w:color w:val="000000"/>
                  </w:rPr>
                </w:pPr>
                <w:r w:rsidRPr="000F0AB7">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70080BB" w14:textId="13FF8A44" w:rsidR="000F0AB7" w:rsidRPr="000F0AB7" w:rsidRDefault="00C74E99" w:rsidP="007D7D70">
                <w:pPr>
                  <w:pStyle w:val="111"/>
                  <w:numPr>
                    <w:ilvl w:val="0"/>
                    <w:numId w:val="0"/>
                  </w:numPr>
                  <w:spacing w:after="0" w:line="240" w:lineRule="auto"/>
                  <w:jc w:val="left"/>
                  <w:rPr>
                    <w:rFonts w:asciiTheme="minorHAnsi" w:hAnsiTheme="minorHAnsi"/>
                  </w:rPr>
                </w:pPr>
                <w:r w:rsidRPr="00C74E99">
                  <w:t>С момента заключения договора по 30 сентября 2024 года</w:t>
                </w:r>
              </w:p>
            </w:tc>
          </w:tr>
          <w:tr w:rsidR="000F0AB7" w:rsidRPr="00B56B74" w14:paraId="0C93B032" w14:textId="77777777" w:rsidTr="007D7D70">
            <w:trPr>
              <w:tblCellSpacing w:w="42" w:type="dxa"/>
            </w:trPr>
            <w:tc>
              <w:tcPr>
                <w:tcW w:w="775" w:type="dxa"/>
                <w:vAlign w:val="center"/>
              </w:tcPr>
              <w:p w14:paraId="3A29E7C6" w14:textId="77777777" w:rsidR="000F0AB7" w:rsidRPr="000F0AB7" w:rsidRDefault="000F0AB7" w:rsidP="007D7D70">
                <w:pPr>
                  <w:pStyle w:val="111"/>
                  <w:rPr>
                    <w:rFonts w:asciiTheme="minorHAnsi" w:hAnsiTheme="minorHAnsi"/>
                  </w:rPr>
                </w:pPr>
              </w:p>
            </w:tc>
            <w:tc>
              <w:tcPr>
                <w:tcW w:w="2893" w:type="dxa"/>
                <w:tcMar>
                  <w:left w:w="85" w:type="dxa"/>
                </w:tcMar>
                <w:vAlign w:val="center"/>
              </w:tcPr>
              <w:p w14:paraId="74AD5857" w14:textId="77777777" w:rsidR="000F0AB7" w:rsidRPr="000F0AB7" w:rsidRDefault="000F0AB7" w:rsidP="007D7D70">
                <w:pPr>
                  <w:pStyle w:val="111"/>
                  <w:numPr>
                    <w:ilvl w:val="0"/>
                    <w:numId w:val="0"/>
                  </w:numPr>
                  <w:suppressAutoHyphens/>
                  <w:spacing w:after="0" w:line="240" w:lineRule="auto"/>
                  <w:jc w:val="left"/>
                  <w:rPr>
                    <w:rFonts w:asciiTheme="minorHAnsi" w:hAnsiTheme="minorHAnsi" w:cs="Calibri"/>
                    <w:color w:val="000000"/>
                  </w:rPr>
                </w:pPr>
                <w:r w:rsidRPr="000F0AB7">
                  <w:rPr>
                    <w:rFonts w:asciiTheme="minorHAnsi" w:hAnsiTheme="minorHAnsi" w:cs="Calibri"/>
                    <w:color w:val="000000"/>
                  </w:rPr>
                  <w:t>Срок (период, сроки) выполнения работ (оказания услуг)</w:t>
                </w:r>
              </w:p>
            </w:tc>
            <w:sdt>
              <w:sdtPr>
                <w:id w:val="-510069587"/>
                <w:placeholder>
                  <w:docPart w:val="0245B04675E44E769FA590AAF5051D01"/>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922F166" w14:textId="72CA1C6F" w:rsidR="000F0AB7" w:rsidRPr="002C5180" w:rsidRDefault="00C74E99" w:rsidP="007D7D70">
                    <w:pPr>
                      <w:pStyle w:val="111"/>
                      <w:numPr>
                        <w:ilvl w:val="0"/>
                        <w:numId w:val="0"/>
                      </w:numPr>
                      <w:spacing w:after="0" w:line="240" w:lineRule="auto"/>
                      <w:jc w:val="left"/>
                      <w:rPr>
                        <w:rFonts w:asciiTheme="minorHAnsi" w:hAnsiTheme="minorHAnsi"/>
                      </w:rPr>
                    </w:pPr>
                    <w:r w:rsidRPr="00C74E99">
                      <w:t>С момента заключения договора по 30 сентября 2024 года</w:t>
                    </w:r>
                  </w:p>
                </w:tc>
              </w:sdtContent>
            </w:sdt>
          </w:tr>
          <w:tr w:rsidR="000F3254" w:rsidRPr="004A11C7" w14:paraId="524F6921" w14:textId="77777777" w:rsidTr="007D7D70">
            <w:trPr>
              <w:tblCellSpacing w:w="42" w:type="dxa"/>
            </w:trPr>
            <w:tc>
              <w:tcPr>
                <w:tcW w:w="775" w:type="dxa"/>
                <w:vAlign w:val="center"/>
              </w:tcPr>
              <w:p w14:paraId="18DB3559" w14:textId="77777777" w:rsidR="000F3254" w:rsidRPr="00B56B74" w:rsidRDefault="000F3254" w:rsidP="007D7D70">
                <w:pPr>
                  <w:pStyle w:val="111"/>
                  <w:rPr>
                    <w:rFonts w:asciiTheme="minorHAnsi" w:hAnsiTheme="minorHAnsi"/>
                  </w:rPr>
                </w:pPr>
              </w:p>
            </w:tc>
            <w:tc>
              <w:tcPr>
                <w:tcW w:w="2893" w:type="dxa"/>
                <w:tcMar>
                  <w:left w:w="85" w:type="dxa"/>
                </w:tcMar>
                <w:vAlign w:val="center"/>
              </w:tcPr>
              <w:p w14:paraId="2C9A603D" w14:textId="77777777" w:rsidR="000F3254" w:rsidRPr="00B56B74" w:rsidRDefault="000F3254" w:rsidP="007D7D70">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96AD3E2" w14:textId="3FF7448E" w:rsidR="000F3254" w:rsidRPr="004A11C7" w:rsidRDefault="00C74E99" w:rsidP="007D7D70">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Pr="00B92C67">
                  <w:rPr>
                    <w:noProof/>
                  </w:rPr>
                  <w:t xml:space="preserve">В соответствии с </w:t>
                </w:r>
                <w:r w:rsidR="00FE3387">
                  <w:rPr>
                    <w:noProof/>
                  </w:rPr>
                  <w:t>с проектом договора</w:t>
                </w:r>
                <w:r>
                  <w:fldChar w:fldCharType="end"/>
                </w:r>
              </w:p>
            </w:tc>
          </w:tr>
          <w:tr w:rsidR="00BC611E" w:rsidRPr="00B56B74" w14:paraId="366632A3" w14:textId="77777777" w:rsidTr="00173337">
            <w:trPr>
              <w:tblCellSpacing w:w="42" w:type="dxa"/>
            </w:trPr>
            <w:tc>
              <w:tcPr>
                <w:tcW w:w="775" w:type="dxa"/>
                <w:vAlign w:val="center"/>
              </w:tcPr>
              <w:p w14:paraId="4B8103A2" w14:textId="77777777" w:rsidR="00BC611E" w:rsidRPr="009E24E3" w:rsidRDefault="00BC611E" w:rsidP="00173337">
                <w:pPr>
                  <w:pStyle w:val="111"/>
                  <w:rPr>
                    <w:rFonts w:asciiTheme="minorHAnsi" w:hAnsiTheme="minorHAnsi"/>
                  </w:rPr>
                </w:pPr>
              </w:p>
            </w:tc>
            <w:tc>
              <w:tcPr>
                <w:tcW w:w="2893" w:type="dxa"/>
                <w:tcMar>
                  <w:left w:w="85" w:type="dxa"/>
                </w:tcMar>
                <w:vAlign w:val="center"/>
              </w:tcPr>
              <w:p w14:paraId="2F75463A" w14:textId="77777777" w:rsidR="00BC611E" w:rsidRPr="009E24E3" w:rsidRDefault="00BC611E" w:rsidP="00173337">
                <w:pPr>
                  <w:pStyle w:val="111"/>
                  <w:numPr>
                    <w:ilvl w:val="0"/>
                    <w:numId w:val="0"/>
                  </w:numPr>
                  <w:suppressAutoHyphens/>
                  <w:spacing w:after="0" w:line="240" w:lineRule="auto"/>
                  <w:jc w:val="left"/>
                  <w:rPr>
                    <w:rFonts w:asciiTheme="minorHAnsi" w:hAnsiTheme="minorHAnsi"/>
                  </w:rPr>
                </w:pPr>
                <w:r w:rsidRPr="009E24E3">
                  <w:rPr>
                    <w:rFonts w:asciiTheme="minorHAnsi" w:hAnsiTheme="minorHAnsi" w:cs="Calibri"/>
                    <w:highlight w:val="yellow"/>
                  </w:rPr>
                  <w:t>Цена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113F9E2" w14:textId="0C0DDCEC" w:rsidR="00BC611E" w:rsidRPr="00952BEF" w:rsidRDefault="000B7808" w:rsidP="00D07957">
                <w:pPr>
                  <w:pStyle w:val="111"/>
                  <w:numPr>
                    <w:ilvl w:val="0"/>
                    <w:numId w:val="0"/>
                  </w:numPr>
                  <w:spacing w:after="0" w:line="240" w:lineRule="auto"/>
                  <w:jc w:val="left"/>
                  <w:rPr>
                    <w:rFonts w:asciiTheme="minorHAnsi" w:hAnsiTheme="minorHAnsi"/>
                  </w:rPr>
                </w:pPr>
                <w:sdt>
                  <w:sdtPr>
                    <w:rPr>
                      <w:noProof/>
                    </w:rPr>
                    <w:alias w:val="НМЦД"/>
                    <w:tag w:val="НМЦД"/>
                    <w:id w:val="-329903050"/>
                    <w:placeholder>
                      <w:docPart w:val="CAE82A0F054E44269C0601EAA3F7838C"/>
                    </w:placeholder>
                    <w15:color w:val="FFFF00"/>
                  </w:sdtPr>
                  <w:sdtEndPr/>
                  <w:sdtContent>
                    <w:r w:rsidR="0006780B" w:rsidRPr="0006780B">
                      <w:rPr>
                        <w:noProof/>
                      </w:rPr>
                      <w:t>925</w:t>
                    </w:r>
                    <w:r w:rsidR="0006780B">
                      <w:rPr>
                        <w:noProof/>
                      </w:rPr>
                      <w:t> </w:t>
                    </w:r>
                    <w:r w:rsidR="0006780B" w:rsidRPr="0006780B">
                      <w:rPr>
                        <w:noProof/>
                      </w:rPr>
                      <w:t>514.00</w:t>
                    </w:r>
                    <w:r w:rsidR="00D07957">
                      <w:rPr>
                        <w:noProof/>
                      </w:rPr>
                      <w:fldChar w:fldCharType="begin"/>
                    </w:r>
                    <w:r w:rsidR="00D07957">
                      <w:rPr>
                        <w:noProof/>
                      </w:rPr>
                      <w:instrText xml:space="preserve"> MERGEFIELD  НМЦД \# "# ### ### ##0,00" </w:instrText>
                    </w:r>
                    <w:r w:rsidR="00D07957">
                      <w:rPr>
                        <w:noProof/>
                      </w:rPr>
                      <w:fldChar w:fldCharType="end"/>
                    </w:r>
                  </w:sdtContent>
                </w:sdt>
                <w:r w:rsidR="008F3FA6">
                  <w:rPr>
                    <w:noProof/>
                  </w:rPr>
                  <w:t xml:space="preserve"> </w:t>
                </w:r>
                <w:sdt>
                  <w:sdtPr>
                    <w:id w:val="-1655598125"/>
                    <w:placeholder>
                      <w:docPart w:val="A6DCA592350041F593072E34E06F659A"/>
                    </w:placeholder>
                    <w15:color w:val="FFFF00"/>
                    <w:comboBox>
                      <w:listItem w:displayText="рублей" w:value="рублей"/>
                      <w:listItem w:displayText="долларов" w:value="долларов"/>
                      <w:listItem w:displayText="евро" w:value="евро"/>
                    </w:comboBox>
                  </w:sdtPr>
                  <w:sdtEndPr/>
                  <w:sdtContent>
                    <w:r w:rsidR="008F3FA6" w:rsidRPr="00212FD0">
                      <w:t>рублей</w:t>
                    </w:r>
                  </w:sdtContent>
                </w:sdt>
                <w:r w:rsidR="008F3FA6" w:rsidRPr="00212FD0">
                  <w:t xml:space="preserve"> </w:t>
                </w:r>
                <w:sdt>
                  <w:sdtPr>
                    <w:id w:val="1985654440"/>
                    <w:placeholder>
                      <w:docPart w:val="9898323138F64CBC9DE6065ECE350293"/>
                    </w:placeholder>
                    <w15:color w:val="FFFF00"/>
                    <w:comboBox>
                      <w:listItem w:displayText="без учета НДС" w:value="без учета НДС"/>
                      <w:listItem w:displayText="с учетом НДС" w:value="с учетом НДС"/>
                    </w:comboBox>
                  </w:sdtPr>
                  <w:sdtEndPr/>
                  <w:sdtContent>
                    <w:r w:rsidR="008F3FA6" w:rsidRPr="00212FD0">
                      <w:t>без учета НДС</w:t>
                    </w:r>
                  </w:sdtContent>
                </w:sdt>
                <w:r w:rsidR="008F3FA6" w:rsidRPr="005011FB">
                  <w:t xml:space="preserve"> </w:t>
                </w:r>
              </w:p>
            </w:tc>
          </w:tr>
          <w:tr w:rsidR="00BC611E" w:rsidRPr="00B56B74" w14:paraId="4C33E67F" w14:textId="77777777" w:rsidTr="00173337">
            <w:trPr>
              <w:tblCellSpacing w:w="42" w:type="dxa"/>
            </w:trPr>
            <w:tc>
              <w:tcPr>
                <w:tcW w:w="775" w:type="dxa"/>
                <w:vAlign w:val="center"/>
              </w:tcPr>
              <w:p w14:paraId="09B16166"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74F232C9"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Форма оплаты продукции</w:t>
                </w:r>
              </w:p>
            </w:tc>
            <w:sdt>
              <w:sdtPr>
                <w:id w:val="-1299294184"/>
                <w:placeholder>
                  <w:docPart w:val="B3BB66C4210E45E299137DD4ABFA73F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A9333B9" w14:textId="4E6DDE2A" w:rsidR="00BC611E" w:rsidRPr="0006780B" w:rsidRDefault="0006780B" w:rsidP="00173337">
                    <w:pPr>
                      <w:pStyle w:val="111"/>
                      <w:numPr>
                        <w:ilvl w:val="0"/>
                        <w:numId w:val="0"/>
                      </w:numPr>
                      <w:spacing w:after="0" w:line="240" w:lineRule="auto"/>
                      <w:jc w:val="left"/>
                    </w:pPr>
                    <w:r>
                      <w:t>Безналичный расчет</w:t>
                    </w:r>
                  </w:p>
                </w:tc>
              </w:sdtContent>
            </w:sdt>
          </w:tr>
          <w:tr w:rsidR="00BC611E" w:rsidRPr="00B56B74" w14:paraId="64987892" w14:textId="77777777" w:rsidTr="00173337">
            <w:trPr>
              <w:tblCellSpacing w:w="42" w:type="dxa"/>
            </w:trPr>
            <w:tc>
              <w:tcPr>
                <w:tcW w:w="775" w:type="dxa"/>
                <w:vAlign w:val="center"/>
              </w:tcPr>
              <w:p w14:paraId="7E1E6901"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6FAF4784"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Сроки оплаты продукции</w:t>
                </w:r>
              </w:p>
            </w:tc>
            <w:sdt>
              <w:sdtPr>
                <w:id w:val="1764035768"/>
                <w:placeholder>
                  <w:docPart w:val="DE860C8C685C4CC08D1FD7688824B36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2579268" w14:textId="6A3A0DBD" w:rsidR="00BC611E" w:rsidRPr="004A11C7" w:rsidRDefault="0006780B" w:rsidP="00173337">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"Сроки_оплаты_продукции" </w:instrText>
                    </w:r>
                    <w:r w:rsidRPr="004A11C7">
                      <w:rPr>
                        <w:noProof/>
                      </w:rPr>
                      <w:fldChar w:fldCharType="separate"/>
                    </w:r>
                    <w:r w:rsidRPr="00907C2B">
                      <w:rPr>
                        <w:noProof/>
                      </w:rPr>
                      <w:t>не позднее 7 (семи) рабочих дней</w:t>
                    </w:r>
                    <w:r w:rsidRPr="004A11C7">
                      <w:rPr>
                        <w:noProof/>
                      </w:rPr>
                      <w:fldChar w:fldCharType="end"/>
                    </w:r>
                  </w:p>
                </w:tc>
              </w:sdtContent>
            </w:sdt>
          </w:tr>
          <w:tr w:rsidR="00BC611E" w:rsidRPr="00B56B74" w14:paraId="2852CB58" w14:textId="77777777" w:rsidTr="00173337">
            <w:trPr>
              <w:tblCellSpacing w:w="42" w:type="dxa"/>
            </w:trPr>
            <w:tc>
              <w:tcPr>
                <w:tcW w:w="775" w:type="dxa"/>
                <w:vAlign w:val="center"/>
              </w:tcPr>
              <w:p w14:paraId="48565C3E" w14:textId="77777777" w:rsidR="00BC611E" w:rsidRPr="00B56B74" w:rsidRDefault="00BC611E" w:rsidP="00173337">
                <w:pPr>
                  <w:pStyle w:val="111"/>
                  <w:rPr>
                    <w:rFonts w:asciiTheme="minorHAnsi" w:hAnsiTheme="minorHAnsi"/>
                  </w:rPr>
                </w:pPr>
              </w:p>
            </w:tc>
            <w:tc>
              <w:tcPr>
                <w:tcW w:w="2893" w:type="dxa"/>
                <w:tcMar>
                  <w:left w:w="85" w:type="dxa"/>
                </w:tcMar>
                <w:vAlign w:val="center"/>
              </w:tcPr>
              <w:p w14:paraId="341DA33F" w14:textId="77777777" w:rsidR="00BC611E" w:rsidRPr="00B56B74" w:rsidRDefault="00BC611E" w:rsidP="00173337">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Порядок оплаты продукции</w:t>
                </w:r>
              </w:p>
            </w:tc>
            <w:sdt>
              <w:sdtPr>
                <w:id w:val="-335614721"/>
                <w:placeholder>
                  <w:docPart w:val="C935689B652248BB9E0C57AAB20AF85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00C70DD" w14:textId="00CB3C96" w:rsidR="00BC611E" w:rsidRPr="004A11C7" w:rsidRDefault="00711310" w:rsidP="00173337">
                    <w:pPr>
                      <w:pStyle w:val="111"/>
                      <w:numPr>
                        <w:ilvl w:val="0"/>
                        <w:numId w:val="0"/>
                      </w:numPr>
                      <w:spacing w:after="0" w:line="240" w:lineRule="auto"/>
                      <w:jc w:val="left"/>
                      <w:rPr>
                        <w:rFonts w:asciiTheme="minorHAnsi" w:hAnsiTheme="minorHAnsi"/>
                      </w:rPr>
                    </w:pPr>
                    <w:r w:rsidRPr="00B92C67">
                      <w:rPr>
                        <w:noProof/>
                      </w:rPr>
                      <w:t>Со дня подписания заказчиком документа о приемке поставленного товара (выполненной работы, оказанной услуги) по договору</w:t>
                    </w:r>
                  </w:p>
                </w:tc>
              </w:sdtContent>
            </w:sdt>
          </w:tr>
          <w:tr w:rsidR="003C3303" w:rsidRPr="00B56B74" w14:paraId="100C2875" w14:textId="77777777" w:rsidTr="007D7D70">
            <w:trPr>
              <w:tblCellSpacing w:w="42" w:type="dxa"/>
            </w:trPr>
            <w:tc>
              <w:tcPr>
                <w:tcW w:w="775" w:type="dxa"/>
                <w:vAlign w:val="center"/>
              </w:tcPr>
              <w:p w14:paraId="0B4FA898" w14:textId="77777777" w:rsidR="003C3303" w:rsidRPr="00B56B74" w:rsidRDefault="003C3303" w:rsidP="007D7D70">
                <w:pPr>
                  <w:pStyle w:val="111"/>
                  <w:rPr>
                    <w:rFonts w:asciiTheme="minorHAnsi" w:hAnsiTheme="minorHAnsi"/>
                  </w:rPr>
                </w:pPr>
              </w:p>
            </w:tc>
            <w:tc>
              <w:tcPr>
                <w:tcW w:w="2893" w:type="dxa"/>
                <w:tcMar>
                  <w:left w:w="85" w:type="dxa"/>
                </w:tcMar>
                <w:vAlign w:val="center"/>
              </w:tcPr>
              <w:p w14:paraId="0A03767C" w14:textId="77777777" w:rsidR="003C3303" w:rsidRPr="00B56B74" w:rsidRDefault="003C3303" w:rsidP="007D7D70">
                <w:pPr>
                  <w:pStyle w:val="111"/>
                  <w:numPr>
                    <w:ilvl w:val="0"/>
                    <w:numId w:val="0"/>
                  </w:numPr>
                  <w:suppressAutoHyphens/>
                  <w:spacing w:after="0" w:line="240" w:lineRule="auto"/>
                  <w:jc w:val="left"/>
                  <w:rPr>
                    <w:rFonts w:asciiTheme="minorHAnsi" w:hAnsiTheme="minorHAnsi"/>
                  </w:rPr>
                </w:pPr>
                <w:r w:rsidRPr="00B56B74">
                  <w:rPr>
                    <w:rFonts w:asciiTheme="minorHAnsi" w:hAnsiTheme="minorHAnsi" w:cs="Calibri"/>
                    <w:color w:val="000000"/>
                  </w:rPr>
                  <w:t>Состав цены договора</w:t>
                </w:r>
              </w:p>
            </w:tc>
            <w:sdt>
              <w:sdtPr>
                <w:id w:val="571321856"/>
                <w:placeholder>
                  <w:docPart w:val="E8216199CADB440996ACF5120D9E170C"/>
                </w:placeholder>
                <w15:color w:val="FFFF00"/>
              </w:sdtPr>
              <w:sdtEndPr/>
              <w:sdtContent>
                <w:sdt>
                  <w:sdtPr>
                    <w:id w:val="1083410813"/>
                    <w:placeholder>
                      <w:docPart w:val="9B881BE3203044548B1321700326F4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1E52D6B" w14:textId="75254573" w:rsidR="003C3303" w:rsidRPr="004A11C7" w:rsidRDefault="00711310" w:rsidP="007D7D70">
                        <w:pPr>
                          <w:pStyle w:val="111"/>
                          <w:numPr>
                            <w:ilvl w:val="0"/>
                            <w:numId w:val="0"/>
                          </w:numPr>
                          <w:spacing w:after="0" w:line="240" w:lineRule="auto"/>
                          <w:jc w:val="left"/>
                          <w:rPr>
                            <w:rFonts w:asciiTheme="minorHAnsi" w:hAnsiTheme="minorHAnsi"/>
                          </w:rPr>
                        </w:pPr>
                        <w:r w:rsidRPr="004A11C7">
                          <w:rPr>
                            <w:noProof/>
                          </w:rPr>
                          <w:fldChar w:fldCharType="begin"/>
                        </w:r>
                        <w:r w:rsidRPr="004A11C7">
                          <w:rPr>
                            <w:rFonts w:asciiTheme="minorHAnsi" w:hAnsiTheme="minorHAnsi"/>
                            <w:noProof/>
                          </w:rPr>
                          <w:instrText xml:space="preserve"> MERGEFIELD "Состав_цены_договора" </w:instrText>
                        </w:r>
                        <w:r w:rsidRPr="004A11C7">
                          <w:rPr>
                            <w:noProof/>
                          </w:rPr>
                          <w:fldChar w:fldCharType="separate"/>
                        </w:r>
                        <w:r w:rsidRPr="00B92C67">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4A11C7">
                          <w:rPr>
                            <w:noProof/>
                          </w:rPr>
                          <w:fldChar w:fldCharType="end"/>
                        </w:r>
                      </w:p>
                    </w:tc>
                  </w:sdtContent>
                </w:sdt>
              </w:sdtContent>
            </w:sdt>
          </w:tr>
          <w:tr w:rsidR="003C3303" w:rsidRPr="00B56B74" w14:paraId="609F1273" w14:textId="77777777" w:rsidTr="007D7D70">
            <w:trPr>
              <w:tblCellSpacing w:w="42" w:type="dxa"/>
            </w:trPr>
            <w:tc>
              <w:tcPr>
                <w:tcW w:w="775" w:type="dxa"/>
                <w:vAlign w:val="center"/>
              </w:tcPr>
              <w:p w14:paraId="3D78C807" w14:textId="77777777" w:rsidR="003C3303" w:rsidRPr="00B56B74" w:rsidRDefault="003C3303" w:rsidP="007D7D70">
                <w:pPr>
                  <w:pStyle w:val="111"/>
                  <w:rPr>
                    <w:rFonts w:asciiTheme="minorHAnsi" w:hAnsiTheme="minorHAnsi"/>
                  </w:rPr>
                </w:pPr>
              </w:p>
            </w:tc>
            <w:tc>
              <w:tcPr>
                <w:tcW w:w="2893" w:type="dxa"/>
                <w:tcMar>
                  <w:left w:w="85" w:type="dxa"/>
                </w:tcMar>
                <w:vAlign w:val="center"/>
              </w:tcPr>
              <w:p w14:paraId="5D9E7EDF" w14:textId="77777777" w:rsidR="003C3303" w:rsidRPr="00B56B74" w:rsidRDefault="003C3303" w:rsidP="007D7D70">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476120C" w14:textId="3E8480E1" w:rsidR="003C3303" w:rsidRPr="004A11C7" w:rsidRDefault="000B7808" w:rsidP="00397781">
                <w:pPr>
                  <w:pStyle w:val="111"/>
                  <w:numPr>
                    <w:ilvl w:val="0"/>
                    <w:numId w:val="0"/>
                  </w:numPr>
                  <w:spacing w:after="0" w:line="240" w:lineRule="auto"/>
                  <w:jc w:val="left"/>
                  <w:rPr>
                    <w:rFonts w:asciiTheme="minorHAnsi" w:hAnsiTheme="minorHAnsi"/>
                  </w:rPr>
                </w:pPr>
                <w:sdt>
                  <w:sdtPr>
                    <w:id w:val="-1442680160"/>
                    <w:placeholder>
                      <w:docPart w:val="038C977F99734DBA92AAC04802E3D285"/>
                    </w:placeholder>
                    <w15:color w:val="FFFF00"/>
                  </w:sdtPr>
                  <w:sdtEndPr/>
                  <w:sdtContent>
                    <w:r w:rsidR="006F23DE">
                      <w:t>24 месяца</w:t>
                    </w:r>
                  </w:sdtContent>
                </w:sdt>
              </w:p>
            </w:tc>
          </w:tr>
          <w:tr w:rsidR="000F0AB7" w:rsidRPr="00B56B74" w14:paraId="2F212FD8" w14:textId="77777777" w:rsidTr="007D7D70">
            <w:trPr>
              <w:tblCellSpacing w:w="42" w:type="dxa"/>
            </w:trPr>
            <w:tc>
              <w:tcPr>
                <w:tcW w:w="775" w:type="dxa"/>
                <w:vAlign w:val="center"/>
              </w:tcPr>
              <w:p w14:paraId="5193B98A" w14:textId="77777777" w:rsidR="000F0AB7" w:rsidRPr="00B56B74" w:rsidRDefault="000F0AB7" w:rsidP="000F0AB7">
                <w:pPr>
                  <w:pStyle w:val="111"/>
                </w:pPr>
              </w:p>
            </w:tc>
            <w:tc>
              <w:tcPr>
                <w:tcW w:w="2893" w:type="dxa"/>
                <w:tcMar>
                  <w:left w:w="85" w:type="dxa"/>
                </w:tcMar>
                <w:vAlign w:val="center"/>
              </w:tcPr>
              <w:p w14:paraId="2B41D553" w14:textId="77777777" w:rsidR="000F0AB7" w:rsidRPr="000F0AB7" w:rsidRDefault="000F0AB7" w:rsidP="000F0AB7">
                <w:pPr>
                  <w:pStyle w:val="afffff"/>
                  <w:jc w:val="both"/>
                  <w:rPr>
                    <w:rFonts w:asciiTheme="minorHAnsi" w:hAnsiTheme="minorHAnsi"/>
                    <w:sz w:val="20"/>
                  </w:rPr>
                </w:pPr>
                <w:proofErr w:type="gramStart"/>
                <w:r w:rsidRPr="000F0AB7">
                  <w:rPr>
                    <w:rFonts w:asciiTheme="minorHAnsi" w:hAnsiTheme="minorHAnsi" w:cs="Calibri"/>
                    <w:color w:val="000000"/>
                    <w:sz w:val="20"/>
                  </w:rPr>
                  <w:t>Доля работ (услуг)</w:t>
                </w:r>
                <w:proofErr w:type="gramEnd"/>
                <w:r w:rsidRPr="000F0AB7">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7A1A41A" w14:textId="6B1DD6F2" w:rsidR="000F0AB7" w:rsidRPr="002C5180" w:rsidRDefault="000F0AB7" w:rsidP="000F0AB7">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924E90" w:rsidRPr="002C5180">
                  <w:rPr>
                    <w:noProof/>
                  </w:rPr>
                  <w:fldChar w:fldCharType="begin"/>
                </w:r>
                <w:r w:rsidR="00924E90" w:rsidRPr="002C5180">
                  <w:rPr>
                    <w:rFonts w:asciiTheme="minorHAnsi" w:hAnsiTheme="minorHAnsi"/>
                    <w:noProof/>
                  </w:rPr>
                  <w:instrText xml:space="preserve"> MERGEFIELD Процент_субподрячиков </w:instrText>
                </w:r>
                <w:r w:rsidR="00924E90" w:rsidRPr="002C5180">
                  <w:rPr>
                    <w:noProof/>
                  </w:rPr>
                  <w:fldChar w:fldCharType="separate"/>
                </w:r>
                <w:r w:rsidR="00924E90" w:rsidRPr="00B92C67">
                  <w:rPr>
                    <w:noProof/>
                  </w:rPr>
                  <w:t>не меньше 70%.</w:t>
                </w:r>
                <w:r w:rsidR="00924E90" w:rsidRPr="002C5180">
                  <w:rPr>
                    <w:noProof/>
                  </w:rPr>
                  <w:fldChar w:fldCharType="end"/>
                </w:r>
                <w:r w:rsidRPr="002C5180">
                  <w:rPr>
                    <w:noProof/>
                  </w:rPr>
                  <w:fldChar w:fldCharType="end"/>
                </w:r>
                <w:r w:rsidR="00924E90" w:rsidRPr="002C5180">
                  <w:rPr>
                    <w:rFonts w:asciiTheme="minorHAnsi" w:hAnsiTheme="minorHAnsi"/>
                    <w:noProof/>
                  </w:rPr>
                  <w:t xml:space="preserve"> </w:t>
                </w:r>
              </w:p>
            </w:tc>
          </w:tr>
          <w:tr w:rsidR="00980B40" w:rsidRPr="00B56B74" w14:paraId="297DBEC3" w14:textId="77777777" w:rsidTr="007D7D70">
            <w:trPr>
              <w:tblCellSpacing w:w="42" w:type="dxa"/>
            </w:trPr>
            <w:tc>
              <w:tcPr>
                <w:tcW w:w="775" w:type="dxa"/>
                <w:vAlign w:val="center"/>
              </w:tcPr>
              <w:p w14:paraId="2735465D" w14:textId="77777777" w:rsidR="00980B40" w:rsidRPr="00B56B74" w:rsidRDefault="00980B40" w:rsidP="007D7D70">
                <w:pPr>
                  <w:pStyle w:val="111"/>
                </w:pPr>
              </w:p>
            </w:tc>
            <w:tc>
              <w:tcPr>
                <w:tcW w:w="2893" w:type="dxa"/>
                <w:tcMar>
                  <w:left w:w="85" w:type="dxa"/>
                </w:tcMar>
                <w:vAlign w:val="center"/>
              </w:tcPr>
              <w:p w14:paraId="41D92FE8" w14:textId="77777777" w:rsidR="00980B40" w:rsidRPr="002C5180" w:rsidRDefault="00980B40" w:rsidP="007D7D70">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440FB41E" w14:textId="0B5DAD0E" w:rsidR="00980B40" w:rsidRPr="002C5180" w:rsidRDefault="00495508" w:rsidP="007D7D70">
                <w:pPr>
                  <w:pStyle w:val="111"/>
                  <w:numPr>
                    <w:ilvl w:val="0"/>
                    <w:numId w:val="0"/>
                  </w:numPr>
                  <w:spacing w:after="0" w:line="240" w:lineRule="auto"/>
                  <w:jc w:val="left"/>
                  <w:rPr>
                    <w:rFonts w:asciiTheme="minorHAnsi" w:hAnsiTheme="minorHAnsi"/>
                    <w:noProof/>
                  </w:rPr>
                </w:pPr>
                <w:r>
                  <w:rPr>
                    <w:noProof/>
                  </w:rPr>
                  <w:t>Не является офертой</w:t>
                </w:r>
              </w:p>
            </w:tc>
          </w:tr>
          <w:tr w:rsidR="00D37583" w:rsidRPr="00B56B74" w14:paraId="780226F5" w14:textId="77777777" w:rsidTr="007D7D70">
            <w:trPr>
              <w:tblCellSpacing w:w="42" w:type="dxa"/>
            </w:trPr>
            <w:tc>
              <w:tcPr>
                <w:tcW w:w="775" w:type="dxa"/>
                <w:vAlign w:val="center"/>
              </w:tcPr>
              <w:p w14:paraId="580C0CD7" w14:textId="77777777" w:rsidR="00D37583" w:rsidRPr="00B56B74" w:rsidRDefault="00D37583" w:rsidP="007D7D70">
                <w:pPr>
                  <w:pStyle w:val="111"/>
                </w:pPr>
              </w:p>
            </w:tc>
            <w:tc>
              <w:tcPr>
                <w:tcW w:w="2893" w:type="dxa"/>
                <w:tcMar>
                  <w:left w:w="85" w:type="dxa"/>
                </w:tcMar>
                <w:vAlign w:val="center"/>
              </w:tcPr>
              <w:p w14:paraId="61557151" w14:textId="77777777" w:rsidR="00D37583" w:rsidRPr="002C5180" w:rsidRDefault="00D37583" w:rsidP="007D7D70">
                <w:pPr>
                  <w:pStyle w:val="afffff"/>
                  <w:jc w:val="both"/>
                  <w:rPr>
                    <w:rFonts w:cs="Calibri"/>
                    <w:color w:val="000000"/>
                  </w:rPr>
                </w:pPr>
                <w:r w:rsidRPr="00CC4635">
                  <w:rPr>
                    <w:rFonts w:asciiTheme="minorHAnsi" w:hAnsiTheme="minorHAnsi" w:cs="Calibri"/>
                    <w:color w:val="000000"/>
                    <w:sz w:val="2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25E908C5" w14:textId="6902E940" w:rsidR="00D37583" w:rsidRPr="002C5180" w:rsidRDefault="00495508" w:rsidP="007D7D70">
                <w:pPr>
                  <w:pStyle w:val="111"/>
                  <w:numPr>
                    <w:ilvl w:val="0"/>
                    <w:numId w:val="0"/>
                  </w:numPr>
                  <w:spacing w:after="0" w:line="240" w:lineRule="auto"/>
                  <w:jc w:val="left"/>
                  <w:rPr>
                    <w:noProof/>
                  </w:rPr>
                </w:pPr>
                <w:r>
                  <w:rPr>
                    <w:noProof/>
                  </w:rPr>
                  <w:fldChar w:fldCharType="begin"/>
                </w:r>
                <w:r>
                  <w:rPr>
                    <w:noProof/>
                  </w:rPr>
                  <w:instrText xml:space="preserve"> MERGEFIELD Иные_Требования_к_предложениям </w:instrText>
                </w:r>
                <w:r>
                  <w:rPr>
                    <w:noProof/>
                  </w:rPr>
                  <w:fldChar w:fldCharType="separate"/>
                </w:r>
                <w:r w:rsidRPr="00B92C67">
                  <w:rPr>
                    <w:noProof/>
                  </w:rPr>
                  <w:t>Требование не установлено</w:t>
                </w:r>
                <w:r>
                  <w:rPr>
                    <w:noProof/>
                  </w:rPr>
                  <w:fldChar w:fldCharType="end"/>
                </w:r>
              </w:p>
            </w:tc>
          </w:tr>
        </w:tbl>
      </w:sdtContent>
    </w:sdt>
    <w:permEnd w:id="548896203"/>
    <w:p w14:paraId="059D8A75" w14:textId="77777777" w:rsidR="00BC611E" w:rsidRPr="000A2007" w:rsidRDefault="00BC611E" w:rsidP="00BC611E">
      <w:pPr>
        <w:pStyle w:val="113"/>
      </w:pPr>
      <w:r>
        <w:t>Требования б</w:t>
      </w:r>
      <w:r w:rsidRPr="000A2007">
        <w:t>езопасност</w:t>
      </w:r>
      <w:r>
        <w:t>и</w:t>
      </w:r>
    </w:p>
    <w:permStart w:id="1686846309" w:edGrp="everyone" w:displacedByCustomXml="next"/>
    <w:sdt>
      <w:sdtPr>
        <w:rPr>
          <w:color w:val="auto"/>
        </w:rPr>
        <w:alias w:val="Требования к безопасности"/>
        <w:tag w:val="Требования к безопасности"/>
        <w:id w:val="677928854"/>
        <w:placeholder>
          <w:docPart w:val="C39C6BB58BD64BC080EFEF82BA320711"/>
        </w:placeholder>
        <w15:color w:val="FFFF00"/>
      </w:sdtPr>
      <w:sdtEndPr/>
      <w:sdtContent>
        <w:p w14:paraId="22E1195E" w14:textId="77777777" w:rsidR="00CB0F32" w:rsidRPr="00F13440" w:rsidRDefault="00CB0F32" w:rsidP="00CB0F32">
          <w:pPr>
            <w:pStyle w:val="111"/>
            <w:rPr>
              <w:noProof/>
              <w:color w:val="auto"/>
            </w:rPr>
          </w:pPr>
          <w:r w:rsidRPr="00F13440">
            <w:rPr>
              <w:noProof/>
              <w:color w:val="auto"/>
            </w:rPr>
            <w:t>Федеральный закон «О промышленной безопасности опасных производственных объектов» от 21.07.1997 N 116-ФЗ.</w:t>
          </w:r>
        </w:p>
        <w:p w14:paraId="30970224" w14:textId="77777777" w:rsidR="00CB0F32" w:rsidRPr="00F13440" w:rsidRDefault="00CB0F32" w:rsidP="00CB0F32">
          <w:pPr>
            <w:pStyle w:val="111"/>
            <w:rPr>
              <w:noProof/>
              <w:color w:val="auto"/>
            </w:rPr>
          </w:pPr>
          <w:r w:rsidRPr="00F13440">
            <w:rPr>
              <w:noProof/>
              <w:color w:val="auto"/>
            </w:rPr>
            <w:t xml:space="preserve"> Правила пожарной безопасности для энергетических предприятий РД 153-34.0-03.301-00.</w:t>
          </w:r>
        </w:p>
        <w:p w14:paraId="2C39F47F" w14:textId="77777777" w:rsidR="00CB0F32" w:rsidRPr="00F13440" w:rsidRDefault="00CB0F32" w:rsidP="00CB0F32">
          <w:pPr>
            <w:pStyle w:val="111"/>
            <w:rPr>
              <w:noProof/>
              <w:color w:val="auto"/>
            </w:rPr>
          </w:pPr>
          <w:r w:rsidRPr="00F13440">
            <w:rPr>
              <w:noProof/>
              <w:color w:val="auto"/>
            </w:rPr>
            <w:t xml:space="preserve"> Правила по охране труда при погрузочно-разгрузочных работах и размещении грузов для работников организаций, осуществляющих погрузочно-разгрузочные работы и размещение грузов.</w:t>
          </w:r>
        </w:p>
        <w:p w14:paraId="03ABB76A" w14:textId="3AE477BB" w:rsidR="007D7D70" w:rsidRPr="00F13440" w:rsidRDefault="00CB0F32" w:rsidP="007D7D70">
          <w:pPr>
            <w:pStyle w:val="111"/>
            <w:rPr>
              <w:color w:val="auto"/>
            </w:rPr>
          </w:pPr>
          <w:r w:rsidRPr="00F13440">
            <w:rPr>
              <w:noProof/>
              <w:color w:val="auto"/>
            </w:rPr>
            <w:t xml:space="preserve"> Правила по охране труда при работе на высоте (Приказ Минтруда России от </w:t>
          </w:r>
          <w:r w:rsidR="007D7D70" w:rsidRPr="00F13440">
            <w:rPr>
              <w:noProof/>
              <w:color w:val="auto"/>
            </w:rPr>
            <w:t>N 782н от 16 ноября 2020 года</w:t>
          </w:r>
          <w:r w:rsidRPr="00F13440">
            <w:rPr>
              <w:noProof/>
              <w:color w:val="auto"/>
            </w:rPr>
            <w:t>).</w:t>
          </w:r>
        </w:p>
        <w:p w14:paraId="1388825B" w14:textId="77777777" w:rsidR="007D7D70" w:rsidRPr="00F13440" w:rsidRDefault="007D7D70" w:rsidP="007D7D70">
          <w:pPr>
            <w:pStyle w:val="111"/>
            <w:rPr>
              <w:color w:val="auto"/>
            </w:rPr>
          </w:pPr>
          <w:r w:rsidRPr="00F13440">
            <w:rPr>
              <w:color w:val="auto"/>
            </w:rPr>
            <w:t xml:space="preserve">- Постановление Правительства РФ от 16 сентября 2020 г. N 1479 «Правила </w:t>
          </w:r>
          <w:proofErr w:type="spellStart"/>
          <w:r w:rsidRPr="00F13440">
            <w:rPr>
              <w:color w:val="auto"/>
            </w:rPr>
            <w:t>противо</w:t>
          </w:r>
          <w:proofErr w:type="spellEnd"/>
          <w:r w:rsidRPr="00F13440">
            <w:rPr>
              <w:color w:val="auto"/>
            </w:rPr>
            <w:t>-пожарного режима в РФ»;</w:t>
          </w:r>
        </w:p>
        <w:p w14:paraId="07D54AF4" w14:textId="50181DE3" w:rsidR="00BC611E" w:rsidRPr="00F13440" w:rsidRDefault="007D7D70" w:rsidP="007D7D70">
          <w:pPr>
            <w:pStyle w:val="111"/>
            <w:rPr>
              <w:color w:val="auto"/>
            </w:rPr>
          </w:pPr>
          <w:r w:rsidRPr="00F13440">
            <w:rPr>
              <w:color w:val="auto"/>
            </w:rPr>
            <w:t>- СНиП 21-01-97* «Пожарная безопасность зданий и сооружений»;</w:t>
          </w:r>
        </w:p>
      </w:sdtContent>
    </w:sdt>
    <w:permEnd w:id="1686846309" w:displacedByCustomXml="prev"/>
    <w:p w14:paraId="1CA918B5" w14:textId="77777777" w:rsidR="00BC611E" w:rsidRDefault="00BC611E" w:rsidP="00BC611E">
      <w:pPr>
        <w:pStyle w:val="113"/>
      </w:pPr>
      <w:r>
        <w:t xml:space="preserve">Требования </w:t>
      </w:r>
      <w:r w:rsidR="000943A0">
        <w:t>иные</w:t>
      </w:r>
    </w:p>
    <w:permStart w:id="352741039" w:edGrp="everyone" w:displacedByCustomXml="next"/>
    <w:sdt>
      <w:sdtPr>
        <w:alias w:val="Требования к техническому предложению"/>
        <w:tag w:val="Требования к техническому предложению"/>
        <w:id w:val="-2981099"/>
        <w:lock w:val="sdtLocked"/>
        <w:placeholder>
          <w:docPart w:val="C31CB77378834C15AE188BD43927CA2A"/>
        </w:placeholder>
        <w15:color w:val="FFFF00"/>
      </w:sdtPr>
      <w:sdtEndPr/>
      <w:sdtContent>
        <w:p w14:paraId="1E2595B9" w14:textId="77777777" w:rsidR="001F74B4" w:rsidRDefault="001F74B4" w:rsidP="001F74B4">
          <w:pPr>
            <w:pStyle w:val="1113"/>
          </w:pPr>
          <w: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22ED9600" w14:textId="77777777" w:rsidR="00BC611E" w:rsidRDefault="001F74B4" w:rsidP="007D7D70">
          <w:pPr>
            <w:pStyle w:val="1113"/>
          </w:pPr>
          <w: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sidR="00BC611E">
            <w:t>.</w:t>
          </w:r>
        </w:p>
      </w:sdtContent>
    </w:sdt>
    <w:permEnd w:id="352741039" w:displacedByCustomXml="prev"/>
    <w:p w14:paraId="0FA055E5" w14:textId="77777777" w:rsidR="00BA5F6B" w:rsidRDefault="00BA5F6B" w:rsidP="00353922">
      <w:pPr>
        <w:pStyle w:val="1113"/>
        <w:numPr>
          <w:ilvl w:val="0"/>
          <w:numId w:val="0"/>
        </w:numPr>
        <w:sectPr w:rsidR="00BA5F6B" w:rsidSect="00243AC8">
          <w:footerReference w:type="default" r:id="rId13"/>
          <w:pgSz w:w="11906" w:h="16838"/>
          <w:pgMar w:top="709" w:right="1701" w:bottom="1276" w:left="1701" w:header="709" w:footer="709" w:gutter="0"/>
          <w:cols w:space="708"/>
          <w:docGrid w:linePitch="360"/>
        </w:sectPr>
      </w:pPr>
    </w:p>
    <w:p w14:paraId="150BE825" w14:textId="77777777" w:rsidR="00BE3194" w:rsidRDefault="00BE3194" w:rsidP="00BE3194">
      <w:pPr>
        <w:pStyle w:val="1"/>
      </w:pPr>
      <w:bookmarkStart w:id="6" w:name="_Ref534988715"/>
      <w:bookmarkStart w:id="7" w:name="_Toc143602491"/>
      <w:r w:rsidRPr="007872F0">
        <w:lastRenderedPageBreak/>
        <w:t xml:space="preserve">Требования к участникам </w:t>
      </w:r>
      <w:r>
        <w:t>закупки</w:t>
      </w:r>
      <w:bookmarkEnd w:id="6"/>
      <w:bookmarkEnd w:id="7"/>
    </w:p>
    <w:p w14:paraId="04D57E87" w14:textId="77777777" w:rsidR="00BE3194" w:rsidRDefault="006F2981" w:rsidP="002B3785">
      <w:pPr>
        <w:pStyle w:val="113"/>
      </w:pPr>
      <w:bookmarkStart w:id="8" w:name="_Ref536436102"/>
      <w:r>
        <w:t>Перечень</w:t>
      </w:r>
      <w:r w:rsidR="00B377D5" w:rsidRPr="00B377D5">
        <w:t xml:space="preserve"> </w:t>
      </w:r>
      <w:r w:rsidR="00B377D5">
        <w:t>общих</w:t>
      </w:r>
      <w:r>
        <w:t xml:space="preserve"> т</w:t>
      </w:r>
      <w:r w:rsidR="00B27C69">
        <w:t>ребований к участникам закупки</w:t>
      </w:r>
      <w:bookmarkEnd w:id="8"/>
    </w:p>
    <w:tbl>
      <w:tblPr>
        <w:tblStyle w:val="affffb"/>
        <w:tblW w:w="9072" w:type="dxa"/>
        <w:tblLayout w:type="fixed"/>
        <w:tblLook w:val="04A0" w:firstRow="1" w:lastRow="0" w:firstColumn="1" w:lastColumn="0" w:noHBand="0" w:noVBand="1"/>
      </w:tblPr>
      <w:tblGrid>
        <w:gridCol w:w="405"/>
        <w:gridCol w:w="4273"/>
        <w:gridCol w:w="4394"/>
      </w:tblGrid>
      <w:tr w:rsidR="005A2C97" w:rsidRPr="00DE3FEE" w14:paraId="7071C839" w14:textId="77777777" w:rsidTr="001B3E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63C588" w14:textId="77777777" w:rsidR="005A2C97" w:rsidRPr="00DE3FEE" w:rsidRDefault="005A2C97" w:rsidP="005A2C97">
            <w:pPr>
              <w:suppressAutoHyphens/>
              <w:rPr>
                <w:rFonts w:cstheme="minorHAnsi"/>
                <w:color w:val="000000" w:themeColor="text1"/>
              </w:rPr>
            </w:pPr>
            <w:r w:rsidRPr="00DE3FEE">
              <w:rPr>
                <w:rFonts w:cstheme="minorHAnsi"/>
                <w:color w:val="000000" w:themeColor="text1"/>
              </w:rPr>
              <w:t>№</w:t>
            </w:r>
          </w:p>
        </w:tc>
        <w:tc>
          <w:tcPr>
            <w:tcW w:w="4273" w:type="dxa"/>
            <w:vAlign w:val="center"/>
          </w:tcPr>
          <w:p w14:paraId="479DA6A2"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Требование</w:t>
            </w:r>
          </w:p>
        </w:tc>
        <w:tc>
          <w:tcPr>
            <w:tcW w:w="4394" w:type="dxa"/>
            <w:tcBorders>
              <w:bottom w:val="none" w:sz="0" w:space="0" w:color="auto"/>
            </w:tcBorders>
            <w:vAlign w:val="center"/>
          </w:tcPr>
          <w:p w14:paraId="060E5F7C" w14:textId="77777777" w:rsidR="005A2C97" w:rsidRPr="00DE3FEE" w:rsidRDefault="005A2C97" w:rsidP="005A2C97">
            <w:pPr>
              <w:suppressAutoHyphens/>
              <w:cnfStyle w:val="100000000000" w:firstRow="1" w:lastRow="0" w:firstColumn="0" w:lastColumn="0" w:oddVBand="0" w:evenVBand="0" w:oddHBand="0" w:evenHBand="0" w:firstRowFirstColumn="0" w:firstRowLastColumn="0" w:lastRowFirstColumn="0" w:lastRowLastColumn="0"/>
              <w:rPr>
                <w:rFonts w:cstheme="minorHAnsi"/>
                <w:color w:val="000000" w:themeColor="text1"/>
              </w:rPr>
            </w:pPr>
            <w:r w:rsidRPr="00DE3FEE">
              <w:rPr>
                <w:rFonts w:cstheme="minorHAnsi"/>
                <w:color w:val="000000" w:themeColor="text1"/>
              </w:rPr>
              <w:t>Документы (сведения), подтверждающие соответствие требованию</w:t>
            </w:r>
          </w:p>
        </w:tc>
      </w:tr>
      <w:tr w:rsidR="00271732" w:rsidRPr="00DE3FEE" w14:paraId="32C630A5" w14:textId="77777777" w:rsidTr="001B3E07">
        <w:trPr>
          <w:cnfStyle w:val="000000100000" w:firstRow="0" w:lastRow="0" w:firstColumn="0" w:lastColumn="0" w:oddVBand="0" w:evenVBand="0" w:oddHBand="1" w:evenHBand="0"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81B2B0A"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254F140C"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закупки является юридическое лицо;</w:t>
            </w:r>
          </w:p>
        </w:tc>
        <w:tc>
          <w:tcPr>
            <w:tcW w:w="4394" w:type="dxa"/>
            <w:vMerge w:val="restart"/>
            <w:vAlign w:val="center"/>
          </w:tcPr>
          <w:p w14:paraId="65C0DC09"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 заявки на участие закупки</w:t>
            </w:r>
            <w:r w:rsidRPr="00DE3FEE">
              <w:rPr>
                <w:rFonts w:cstheme="minorHAnsi"/>
                <w:color w:val="000000" w:themeColor="text1"/>
              </w:rPr>
              <w:t xml:space="preserve"> </w:t>
            </w:r>
          </w:p>
        </w:tc>
      </w:tr>
      <w:tr w:rsidR="00271732" w:rsidRPr="00DE3FEE" w14:paraId="6B1FB4C5" w14:textId="77777777" w:rsidTr="001B3E07">
        <w:trPr>
          <w:cnfStyle w:val="000000010000" w:firstRow="0" w:lastRow="0" w:firstColumn="0" w:lastColumn="0" w:oddVBand="0" w:evenVBand="0" w:oddHBand="0" w:evenHBand="1" w:firstRowFirstColumn="0" w:firstRowLastColumn="0" w:lastRowFirstColumn="0" w:lastRowLastColumn="0"/>
          <w:trHeight w:val="13"/>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844E894"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069B7047"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закупки является индивидуальный предприниматель;</w:t>
            </w:r>
          </w:p>
        </w:tc>
        <w:tc>
          <w:tcPr>
            <w:tcW w:w="4394" w:type="dxa"/>
            <w:vMerge/>
            <w:vAlign w:val="center"/>
          </w:tcPr>
          <w:p w14:paraId="142F06AC"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271732" w:rsidRPr="00DE3FEE" w14:paraId="3736AE86"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A66E3ED"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1842C667"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DE3FEE">
              <w:rPr>
                <w:rFonts w:cstheme="minorHAnsi"/>
                <w:color w:val="000000" w:themeColor="text1"/>
              </w:rPr>
              <w:t xml:space="preserve">Идентификационный номер налогоплательщика </w:t>
            </w:r>
            <w:proofErr w:type="gramStart"/>
            <w:r w:rsidRPr="00DE3FEE">
              <w:rPr>
                <w:rFonts w:cstheme="minorHAnsi"/>
                <w:color w:val="000000" w:themeColor="text1"/>
              </w:rPr>
              <w:t>участника  закупки</w:t>
            </w:r>
            <w:proofErr w:type="gramEnd"/>
            <w:r w:rsidRPr="00DE3FEE">
              <w:rPr>
                <w:rFonts w:cstheme="minorHAnsi"/>
                <w:color w:val="000000" w:themeColor="text1"/>
              </w:rPr>
              <w:t xml:space="preserve">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tc>
        <w:tc>
          <w:tcPr>
            <w:tcW w:w="4394" w:type="dxa"/>
            <w:vMerge/>
            <w:vAlign w:val="center"/>
          </w:tcPr>
          <w:p w14:paraId="54C225F3" w14:textId="77777777" w:rsidR="00271732"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p>
        </w:tc>
      </w:tr>
      <w:tr w:rsidR="00271732" w:rsidRPr="00DE3FEE" w14:paraId="725335B7" w14:textId="77777777" w:rsidTr="001B3E0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7D21CF3" w14:textId="77777777" w:rsidR="00271732" w:rsidRPr="00DE3FEE" w:rsidRDefault="00271732" w:rsidP="00E46EEC">
            <w:pPr>
              <w:pStyle w:val="ac"/>
              <w:numPr>
                <w:ilvl w:val="0"/>
                <w:numId w:val="6"/>
              </w:numPr>
              <w:suppressAutoHyphens/>
              <w:jc w:val="both"/>
              <w:rPr>
                <w:rFonts w:cstheme="minorHAnsi"/>
                <w:color w:val="000000" w:themeColor="text1"/>
              </w:rPr>
            </w:pPr>
          </w:p>
        </w:tc>
        <w:tc>
          <w:tcPr>
            <w:tcW w:w="4273" w:type="dxa"/>
            <w:vAlign w:val="center"/>
          </w:tcPr>
          <w:p w14:paraId="62AD810C"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DE3FEE">
              <w:rPr>
                <w:rFonts w:cstheme="minorHAnsi"/>
                <w:color w:val="000000" w:themeColor="text1"/>
              </w:rPr>
              <w:t>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закупки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tc>
        <w:tc>
          <w:tcPr>
            <w:tcW w:w="4394" w:type="dxa"/>
            <w:vMerge/>
            <w:vAlign w:val="center"/>
          </w:tcPr>
          <w:p w14:paraId="353CA358" w14:textId="77777777" w:rsidR="00271732"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p>
        </w:tc>
      </w:tr>
      <w:tr w:rsidR="005A2C97" w:rsidRPr="00DE3FEE" w14:paraId="6652B1BC"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40AA02"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34C70ABC" w14:textId="77777777" w:rsidR="005A2C97" w:rsidRPr="00DE3FEE" w:rsidRDefault="002717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П</w:t>
            </w:r>
            <w:r w:rsidR="005A2C97" w:rsidRPr="00DE3FEE">
              <w:rPr>
                <w:rFonts w:cstheme="minorHAnsi"/>
                <w:color w:val="000000" w:themeColor="text1"/>
              </w:rPr>
              <w:t>одтвержд</w:t>
            </w:r>
            <w:r>
              <w:rPr>
                <w:rFonts w:cstheme="minorHAnsi"/>
                <w:color w:val="000000" w:themeColor="text1"/>
              </w:rPr>
              <w:t>ение</w:t>
            </w:r>
            <w:r w:rsidR="005A2C97" w:rsidRPr="00DE3FEE">
              <w:rPr>
                <w:rFonts w:cstheme="minorHAnsi"/>
                <w:color w:val="000000" w:themeColor="text1"/>
              </w:rPr>
              <w:t xml:space="preserve"> полномочи</w:t>
            </w:r>
            <w:r>
              <w:rPr>
                <w:rFonts w:cstheme="minorHAnsi"/>
                <w:color w:val="000000" w:themeColor="text1"/>
              </w:rPr>
              <w:t>й</w:t>
            </w:r>
            <w:r w:rsidR="005A2C97" w:rsidRPr="00DE3FEE">
              <w:rPr>
                <w:rFonts w:cstheme="minorHAnsi"/>
                <w:color w:val="000000" w:themeColor="text1"/>
              </w:rPr>
              <w:t xml:space="preserve"> лица действов</w:t>
            </w:r>
            <w:r>
              <w:rPr>
                <w:rFonts w:cstheme="minorHAnsi"/>
                <w:color w:val="000000" w:themeColor="text1"/>
              </w:rPr>
              <w:t>ать от имени участника закупки.</w:t>
            </w:r>
          </w:p>
        </w:tc>
        <w:tc>
          <w:tcPr>
            <w:tcW w:w="4394" w:type="dxa"/>
            <w:tcBorders>
              <w:top w:val="single" w:sz="4" w:space="0" w:color="auto"/>
            </w:tcBorders>
            <w:vAlign w:val="center"/>
          </w:tcPr>
          <w:p w14:paraId="6F539DE8" w14:textId="77777777" w:rsidR="00CB0F32" w:rsidRPr="00907C2B" w:rsidRDefault="00CB0F32" w:rsidP="00CB0F32">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907C2B">
              <w:rPr>
                <w:rFonts w:cstheme="minorHAnsi"/>
                <w:noProof/>
                <w:color w:val="000000" w:themeColor="text1"/>
              </w:rPr>
              <w:t>Копия документа, подтверждающего полномочия лица действовать от имени участника закупки, за исключением случаев подписания заявки:</w:t>
            </w:r>
          </w:p>
          <w:p w14:paraId="75DDC730" w14:textId="77777777" w:rsidR="00CB0F32" w:rsidRPr="00907C2B" w:rsidRDefault="00CB0F32" w:rsidP="00CB0F32">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907C2B">
              <w:rPr>
                <w:rFonts w:cstheme="minorHAnsi"/>
                <w:noProof/>
                <w:color w:val="000000" w:themeColor="text1"/>
              </w:rPr>
              <w:t>а) индивидуальным предпринимателем, если участником такой закупки является индивидуальный предприниматель;</w:t>
            </w:r>
          </w:p>
          <w:p w14:paraId="52F39973" w14:textId="6A620407" w:rsidR="005A2C97" w:rsidRPr="00DE3FEE" w:rsidRDefault="00CB0F32" w:rsidP="00CB0F32">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907C2B">
              <w:rPr>
                <w:rFonts w:cstheme="minorHAnsi"/>
                <w:noProof/>
                <w:color w:val="000000" w:themeColor="text1"/>
              </w:rPr>
              <w:t>б)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если участником такой закупки является юридическое лицо</w:t>
            </w:r>
            <w:r>
              <w:rPr>
                <w:rFonts w:cstheme="minorHAnsi"/>
                <w:noProof/>
                <w:color w:val="000000" w:themeColor="text1"/>
              </w:rPr>
              <w:t>.</w:t>
            </w:r>
          </w:p>
        </w:tc>
      </w:tr>
      <w:tr w:rsidR="005A2C97" w:rsidRPr="00DE3FEE" w14:paraId="54E717BF" w14:textId="77777777" w:rsidTr="00547983">
        <w:trPr>
          <w:cnfStyle w:val="000000010000" w:firstRow="0" w:lastRow="0" w:firstColumn="0" w:lastColumn="0" w:oddVBand="0" w:evenVBand="0" w:oddHBand="0" w:evenHBand="1" w:firstRowFirstColumn="0" w:firstRowLastColumn="0" w:lastRowFirstColumn="0" w:lastRowLastColumn="0"/>
          <w:trHeight w:val="2829"/>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D7954CA"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tcBorders>
              <w:top w:val="single" w:sz="4" w:space="0" w:color="auto"/>
            </w:tcBorders>
            <w:vAlign w:val="center"/>
          </w:tcPr>
          <w:p w14:paraId="02B6748C" w14:textId="77777777" w:rsidR="005A2C97" w:rsidRPr="00DE3FEE" w:rsidRDefault="002717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t>Р</w:t>
            </w:r>
            <w:r w:rsidR="005A2C97">
              <w:t>ешени</w:t>
            </w:r>
            <w:r>
              <w:t>е</w:t>
            </w:r>
            <w:r w:rsidR="005A2C97">
              <w:t xml:space="preserve"> </w:t>
            </w:r>
            <w:r w:rsidR="005A2C97" w:rsidRPr="006A2440">
              <w:t>об одобрении или о совершении крупной сделки</w:t>
            </w:r>
            <w:r>
              <w:t>.</w:t>
            </w:r>
          </w:p>
        </w:tc>
        <w:tc>
          <w:tcPr>
            <w:tcW w:w="4394" w:type="dxa"/>
            <w:tcBorders>
              <w:top w:val="single" w:sz="4" w:space="0" w:color="auto"/>
            </w:tcBorders>
            <w:vAlign w:val="center"/>
          </w:tcPr>
          <w:p w14:paraId="2CA1C3F3" w14:textId="5AB3611B" w:rsidR="005A2C97" w:rsidRPr="00DE3FEE" w:rsidRDefault="00CB0F32" w:rsidP="00CB0F32">
            <w:pPr>
              <w:cnfStyle w:val="000000010000" w:firstRow="0" w:lastRow="0" w:firstColumn="0" w:lastColumn="0" w:oddVBand="0" w:evenVBand="0" w:oddHBand="0" w:evenHBand="1" w:firstRowFirstColumn="0" w:firstRowLastColumn="0" w:lastRowFirstColumn="0" w:lastRowLastColumn="0"/>
              <w:rPr>
                <w:rFonts w:cstheme="minorHAnsi"/>
                <w:color w:val="000000" w:themeColor="text1"/>
                <w:lang w:eastAsia="ru-RU"/>
              </w:rPr>
            </w:pPr>
            <w:r w:rsidRPr="00CB0F32">
              <w:rPr>
                <w:rFonts w:cstheme="minorHAnsi"/>
                <w:color w:val="000000" w:themeColor="text1"/>
                <w:lang w:eastAsia="ru-RU"/>
              </w:rPr>
              <w:t>Копия решения или оригинал решения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участника закупки поставка товаров, выполнение работ, оказание услуг, являющихся предметом закупки, являются крупной сделкой.</w:t>
            </w:r>
          </w:p>
        </w:tc>
      </w:tr>
      <w:tr w:rsidR="005A2C97" w:rsidRPr="00DE3FEE" w14:paraId="79E8D6D5" w14:textId="77777777" w:rsidTr="001B3E0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086DC65" w14:textId="77777777" w:rsidR="005A2C97" w:rsidRPr="005E1D52"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10C1D8A6" w14:textId="77777777" w:rsidR="005A2C97" w:rsidRPr="005E1D52" w:rsidRDefault="00E55C67"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E55C67">
              <w:rPr>
                <w:rFonts w:cstheme="minorHAnsi"/>
                <w:color w:val="000000" w:themeColor="text1"/>
              </w:rPr>
              <w:t>Информация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документацией о конкурентной закупке:</w:t>
            </w:r>
          </w:p>
        </w:tc>
        <w:tc>
          <w:tcPr>
            <w:tcW w:w="4394" w:type="dxa"/>
            <w:tcBorders>
              <w:top w:val="single" w:sz="4" w:space="0" w:color="auto"/>
            </w:tcBorders>
            <w:vAlign w:val="center"/>
          </w:tcPr>
          <w:p w14:paraId="77A1167E" w14:textId="2D2D7114" w:rsidR="005A2C97" w:rsidRPr="005E1D52" w:rsidRDefault="00CB0F32"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Не требуется</w:t>
            </w:r>
          </w:p>
        </w:tc>
      </w:tr>
      <w:tr w:rsidR="005A2C97" w:rsidRPr="00DE3FEE" w14:paraId="0EBFB6D3"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4869B58" w14:textId="77777777" w:rsidR="005A2C97" w:rsidRPr="00DE3FEE" w:rsidRDefault="005A2C97" w:rsidP="00E46EEC">
            <w:pPr>
              <w:pStyle w:val="ac"/>
              <w:numPr>
                <w:ilvl w:val="0"/>
                <w:numId w:val="6"/>
              </w:numPr>
              <w:suppressAutoHyphens/>
              <w:jc w:val="both"/>
              <w:rPr>
                <w:rFonts w:cstheme="minorHAnsi"/>
                <w:color w:val="000000" w:themeColor="text1"/>
              </w:rPr>
            </w:pPr>
          </w:p>
        </w:tc>
        <w:tc>
          <w:tcPr>
            <w:tcW w:w="4273" w:type="dxa"/>
            <w:vAlign w:val="center"/>
          </w:tcPr>
          <w:p w14:paraId="6B026372" w14:textId="77777777" w:rsidR="005A2C97" w:rsidRPr="00367A31" w:rsidRDefault="00D846CE"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С</w:t>
            </w:r>
            <w:r w:rsidR="005A2C97" w:rsidRPr="002011D4">
              <w:rPr>
                <w:rFonts w:cstheme="minorHAnsi"/>
                <w:color w:val="000000" w:themeColor="text1"/>
              </w:rPr>
              <w:t>оответстви</w:t>
            </w:r>
            <w:r>
              <w:rPr>
                <w:rFonts w:cstheme="minorHAnsi"/>
                <w:color w:val="000000" w:themeColor="text1"/>
              </w:rPr>
              <w:t>е</w:t>
            </w:r>
            <w:r w:rsidR="005A2C97" w:rsidRPr="002011D4">
              <w:rPr>
                <w:rFonts w:cstheme="minorHAnsi"/>
                <w:color w:val="000000" w:themeColor="text1"/>
              </w:rPr>
              <w:t xml:space="preserve"> товара, работы или услуги</w:t>
            </w:r>
            <w:r w:rsidR="002011D4" w:rsidRPr="002011D4">
              <w:rPr>
                <w:rFonts w:cstheme="minorHAnsi"/>
                <w:color w:val="000000" w:themeColor="text1"/>
              </w:rPr>
              <w:t>, являющихся предметом закупки</w:t>
            </w:r>
            <w:r w:rsidR="00367A31">
              <w:rPr>
                <w:rFonts w:cstheme="minorHAnsi"/>
                <w:color w:val="000000" w:themeColor="text1"/>
              </w:rPr>
              <w:t xml:space="preserve">, требованиям законодательства </w:t>
            </w:r>
            <w:r w:rsidR="00367A31" w:rsidRPr="002011D4">
              <w:rPr>
                <w:rFonts w:cstheme="minorHAnsi"/>
                <w:color w:val="000000" w:themeColor="text1"/>
              </w:rPr>
              <w:t>Российской Федерации</w:t>
            </w:r>
            <w:r w:rsidR="002011D4" w:rsidRPr="002011D4">
              <w:rPr>
                <w:rFonts w:cstheme="minorHAnsi"/>
                <w:color w:val="000000" w:themeColor="text1"/>
              </w:rPr>
              <w:t>.</w:t>
            </w:r>
          </w:p>
        </w:tc>
        <w:tc>
          <w:tcPr>
            <w:tcW w:w="4394" w:type="dxa"/>
            <w:vAlign w:val="center"/>
          </w:tcPr>
          <w:p w14:paraId="55ADFC95" w14:textId="3AFDA76D" w:rsidR="005A2C97" w:rsidRPr="00B001A8" w:rsidRDefault="00CB0F32"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highlight w:val="yellow"/>
              </w:rPr>
            </w:pPr>
            <w:r w:rsidRPr="00CB0F32">
              <w:rPr>
                <w:rFonts w:cstheme="minorHAnsi"/>
                <w:color w:val="000000" w:themeColor="text1"/>
              </w:rPr>
              <w:t xml:space="preserve">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proofErr w:type="gramStart"/>
            <w:r w:rsidRPr="00CB0F32">
              <w:rPr>
                <w:rFonts w:cstheme="minorHAnsi"/>
                <w:color w:val="000000" w:themeColor="text1"/>
              </w:rPr>
              <w:t>Федерации, в случае, если</w:t>
            </w:r>
            <w:proofErr w:type="gramEnd"/>
            <w:r w:rsidRPr="00CB0F32">
              <w:rPr>
                <w:rFonts w:cstheme="minorHAnsi"/>
                <w:color w:val="000000" w:themeColor="text1"/>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w:t>
            </w:r>
          </w:p>
        </w:tc>
      </w:tr>
      <w:tr w:rsidR="00257785" w:rsidRPr="00DE3FEE" w14:paraId="334D749E"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BD57632"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7724492F" w14:textId="77777777" w:rsidR="00257785" w:rsidRPr="00F21D12" w:rsidRDefault="00257785"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Предложение о цене договора (цене лота, единицы товара, работы, услуги), за исключением проведения аукциона в электронной форме.</w:t>
            </w:r>
          </w:p>
        </w:tc>
        <w:tc>
          <w:tcPr>
            <w:tcW w:w="4394" w:type="dxa"/>
            <w:vAlign w:val="center"/>
          </w:tcPr>
          <w:p w14:paraId="46187501" w14:textId="77777777" w:rsidR="00257785" w:rsidRPr="00F21D12" w:rsidRDefault="001C0A50"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F21D12">
              <w:rPr>
                <w:rFonts w:cstheme="minorHAnsi"/>
                <w:color w:val="000000" w:themeColor="text1"/>
              </w:rPr>
              <w:t>По форме</w:t>
            </w:r>
            <w:r>
              <w:rPr>
                <w:rFonts w:cstheme="minorHAnsi"/>
                <w:color w:val="000000" w:themeColor="text1"/>
              </w:rPr>
              <w:t xml:space="preserve"> ценового предложения</w:t>
            </w:r>
          </w:p>
        </w:tc>
      </w:tr>
      <w:tr w:rsidR="00257785" w:rsidRPr="00DE3FEE" w14:paraId="78896028"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3D7F8F4A" w14:textId="77777777" w:rsidR="00257785" w:rsidRPr="00DE3FEE" w:rsidRDefault="00257785" w:rsidP="00E46EEC">
            <w:pPr>
              <w:pStyle w:val="ac"/>
              <w:numPr>
                <w:ilvl w:val="0"/>
                <w:numId w:val="6"/>
              </w:numPr>
              <w:suppressAutoHyphens/>
              <w:jc w:val="both"/>
              <w:rPr>
                <w:rFonts w:cstheme="minorHAnsi"/>
                <w:color w:val="000000" w:themeColor="text1"/>
              </w:rPr>
            </w:pPr>
          </w:p>
        </w:tc>
        <w:tc>
          <w:tcPr>
            <w:tcW w:w="4273" w:type="dxa"/>
            <w:vAlign w:val="center"/>
          </w:tcPr>
          <w:p w14:paraId="61A8E512" w14:textId="77777777" w:rsidR="00257785" w:rsidRPr="00F21D12" w:rsidRDefault="00257785"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F21D12">
              <w:rPr>
                <w:rFonts w:cstheme="minorHAnsi"/>
                <w:color w:val="000000" w:themeColor="text1"/>
              </w:rPr>
              <w:t>Предложение</w:t>
            </w:r>
            <w:r w:rsidR="00D24712">
              <w:rPr>
                <w:rFonts w:cstheme="minorHAnsi"/>
                <w:color w:val="000000" w:themeColor="text1"/>
              </w:rPr>
              <w:t xml:space="preserve"> (согласие)</w:t>
            </w:r>
            <w:r w:rsidRPr="00F21D12">
              <w:rPr>
                <w:rFonts w:cstheme="minorHAnsi"/>
                <w:color w:val="000000" w:themeColor="text1"/>
              </w:rPr>
              <w:t xml:space="preserve"> участника конкурентной закупки с участием субъектов малого и среднего предпринимательства в отношении предмета такой закупки;</w:t>
            </w:r>
          </w:p>
        </w:tc>
        <w:tc>
          <w:tcPr>
            <w:tcW w:w="4394" w:type="dxa"/>
            <w:vAlign w:val="center"/>
          </w:tcPr>
          <w:p w14:paraId="2768BF8E" w14:textId="77777777" w:rsidR="00257785" w:rsidRPr="00F21D12" w:rsidRDefault="001C0A50" w:rsidP="00E46EEC">
            <w:pPr>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По форме «Предложение участника (Часть 1 заявки»</w:t>
            </w:r>
          </w:p>
        </w:tc>
      </w:tr>
      <w:tr w:rsidR="006630CD" w:rsidRPr="00DE3FEE" w14:paraId="2D76EC06" w14:textId="77777777" w:rsidTr="005A2C97">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93AD9DD" w14:textId="77777777" w:rsidR="006630CD" w:rsidRPr="00DE3FEE" w:rsidRDefault="006630CD" w:rsidP="006630CD">
            <w:pPr>
              <w:pStyle w:val="ac"/>
              <w:numPr>
                <w:ilvl w:val="0"/>
                <w:numId w:val="6"/>
              </w:numPr>
              <w:suppressAutoHyphens/>
              <w:jc w:val="both"/>
              <w:rPr>
                <w:rFonts w:cstheme="minorHAnsi"/>
                <w:color w:val="000000" w:themeColor="text1"/>
              </w:rPr>
            </w:pPr>
          </w:p>
        </w:tc>
        <w:tc>
          <w:tcPr>
            <w:tcW w:w="4273" w:type="dxa"/>
            <w:vAlign w:val="center"/>
          </w:tcPr>
          <w:p w14:paraId="71C4CC86" w14:textId="77777777" w:rsidR="006630CD" w:rsidRPr="00DE3FEE"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Pr>
                <w:rFonts w:cstheme="minorHAnsi"/>
                <w:color w:val="000000" w:themeColor="text1"/>
              </w:rPr>
              <w:t>Д</w:t>
            </w:r>
            <w:r w:rsidRPr="00660425">
              <w:rPr>
                <w:rFonts w:cstheme="minorHAnsi"/>
                <w:color w:val="000000" w:themeColor="text1"/>
              </w:rPr>
              <w:t>екларация, подтверждающая на дату</w:t>
            </w:r>
            <w:r>
              <w:rPr>
                <w:rFonts w:cstheme="minorHAnsi"/>
                <w:color w:val="000000" w:themeColor="text1"/>
              </w:rPr>
              <w:t xml:space="preserve"> подачи заявки на участие в кон</w:t>
            </w:r>
            <w:r w:rsidRPr="00660425">
              <w:rPr>
                <w:rFonts w:cstheme="minorHAnsi"/>
                <w:color w:val="000000" w:themeColor="text1"/>
              </w:rPr>
              <w:t>курентной закупке с участием субъектов ма</w:t>
            </w:r>
            <w:r>
              <w:rPr>
                <w:rFonts w:cstheme="minorHAnsi"/>
                <w:color w:val="000000" w:themeColor="text1"/>
              </w:rPr>
              <w:t>лого и среднего предприниматель</w:t>
            </w:r>
            <w:r w:rsidRPr="00660425">
              <w:rPr>
                <w:rFonts w:cstheme="minorHAnsi"/>
                <w:color w:val="000000" w:themeColor="text1"/>
              </w:rPr>
              <w:t>ства:</w:t>
            </w:r>
          </w:p>
        </w:tc>
        <w:tc>
          <w:tcPr>
            <w:tcW w:w="4394" w:type="dxa"/>
            <w:vAlign w:val="center"/>
          </w:tcPr>
          <w:p w14:paraId="68871604"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color w:val="000000" w:themeColor="text1"/>
              </w:rPr>
              <w:fldChar w:fldCharType="begin"/>
            </w:r>
            <w:r w:rsidRPr="006630CD">
              <w:rPr>
                <w:rFonts w:cstheme="minorHAnsi"/>
                <w:color w:val="000000" w:themeColor="text1"/>
              </w:rPr>
              <w:instrText xml:space="preserve"> MERGEFIELD "Декларация" </w:instrText>
            </w:r>
            <w:r w:rsidRPr="006630CD">
              <w:rPr>
                <w:rFonts w:cstheme="minorHAnsi"/>
                <w:color w:val="000000" w:themeColor="text1"/>
              </w:rPr>
              <w:fldChar w:fldCharType="separate"/>
            </w:r>
            <w:r w:rsidRPr="006630CD">
              <w:rPr>
                <w:rFonts w:cstheme="minorHAnsi"/>
                <w:noProof/>
                <w:color w:val="000000" w:themeColor="text1"/>
              </w:rPr>
              <w:t>а) 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21647BEF"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б) неприостановление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26F3498E"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в) 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p w14:paraId="5E599C3C"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г) 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p w14:paraId="2ECB86DC"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д)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1017053"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 xml:space="preserve">е) 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w:t>
            </w:r>
            <w:r w:rsidRPr="006630CD">
              <w:rPr>
                <w:rFonts w:cstheme="minorHAnsi"/>
                <w:noProof/>
                <w:color w:val="000000" w:themeColor="text1"/>
              </w:rPr>
              <w:lastRenderedPageBreak/>
              <w:t>сети "Интернет", на которых размещены эти информация и документы);</w:t>
            </w:r>
          </w:p>
          <w:p w14:paraId="3F3F0827" w14:textId="77777777"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noProof/>
                <w:color w:val="000000" w:themeColor="text1"/>
              </w:rPr>
            </w:pPr>
            <w:r w:rsidRPr="006630CD">
              <w:rPr>
                <w:rFonts w:cstheme="minorHAnsi"/>
                <w:noProof/>
                <w:color w:val="000000" w:themeColor="text1"/>
              </w:rPr>
              <w:t>ж) 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5E71755" w14:textId="70289E80" w:rsidR="006630CD" w:rsidRPr="006630CD" w:rsidRDefault="006630CD" w:rsidP="006630CD">
            <w:pPr>
              <w:suppressAutoHyphens/>
              <w:jc w:val="both"/>
              <w:cnfStyle w:val="000000100000" w:firstRow="0" w:lastRow="0" w:firstColumn="0" w:lastColumn="0" w:oddVBand="0" w:evenVBand="0" w:oddHBand="1" w:evenHBand="0" w:firstRowFirstColumn="0" w:firstRowLastColumn="0" w:lastRowFirstColumn="0" w:lastRowLastColumn="0"/>
              <w:rPr>
                <w:rFonts w:cstheme="minorHAnsi"/>
                <w:color w:val="000000" w:themeColor="text1"/>
              </w:rPr>
            </w:pPr>
            <w:r w:rsidRPr="006630CD">
              <w:rPr>
                <w:rFonts w:cstheme="minorHAnsi"/>
                <w:noProof/>
                <w:color w:val="000000" w:themeColor="text1"/>
              </w:rPr>
              <w:t>з)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r w:rsidRPr="006630CD">
              <w:rPr>
                <w:rFonts w:cstheme="minorHAnsi"/>
                <w:color w:val="000000" w:themeColor="text1"/>
              </w:rPr>
              <w:fldChar w:fldCharType="end"/>
            </w:r>
          </w:p>
        </w:tc>
      </w:tr>
      <w:tr w:rsidR="006630CD" w:rsidRPr="00DE3FEE" w14:paraId="74F0BDDF" w14:textId="77777777" w:rsidTr="005A2C97">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6497B58" w14:textId="77777777" w:rsidR="006630CD" w:rsidRPr="00DE3FEE" w:rsidRDefault="006630CD" w:rsidP="006630CD">
            <w:pPr>
              <w:pStyle w:val="ac"/>
              <w:numPr>
                <w:ilvl w:val="0"/>
                <w:numId w:val="6"/>
              </w:numPr>
              <w:suppressAutoHyphens/>
              <w:jc w:val="both"/>
              <w:rPr>
                <w:rFonts w:cstheme="minorHAnsi"/>
                <w:color w:val="000000" w:themeColor="text1"/>
              </w:rPr>
            </w:pPr>
          </w:p>
        </w:tc>
        <w:tc>
          <w:tcPr>
            <w:tcW w:w="4273" w:type="dxa"/>
            <w:vAlign w:val="center"/>
          </w:tcPr>
          <w:p w14:paraId="0C0DBEA8" w14:textId="77777777" w:rsidR="006630CD" w:rsidRDefault="006630CD" w:rsidP="006630CD">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sidRPr="007A6892">
              <w:t xml:space="preserve">Отсутствие сведений об участнике закупки в реестре недобросовестных поставщиков, предусмотренном </w:t>
            </w:r>
            <w:r w:rsidRPr="00864C66">
              <w:t>ст. 5 Федерального закона №223-ФЗ от 18 июля 2011 г. или в реестре недобросовестных поставщиков, предусмотренном Федеральным законом №44-ФЗ от 05 апреля 2013 г.</w:t>
            </w:r>
          </w:p>
        </w:tc>
        <w:tc>
          <w:tcPr>
            <w:tcW w:w="4394" w:type="dxa"/>
            <w:vAlign w:val="center"/>
          </w:tcPr>
          <w:p w14:paraId="0657E4CA" w14:textId="77777777" w:rsidR="006630CD" w:rsidRPr="00245F51" w:rsidRDefault="006630CD" w:rsidP="006630CD">
            <w:pPr>
              <w:suppressAutoHyphens/>
              <w:jc w:val="both"/>
              <w:cnfStyle w:val="000000010000" w:firstRow="0" w:lastRow="0" w:firstColumn="0" w:lastColumn="0" w:oddVBand="0" w:evenVBand="0" w:oddHBand="0" w:evenHBand="1" w:firstRowFirstColumn="0" w:firstRowLastColumn="0" w:lastRowFirstColumn="0" w:lastRowLastColumn="0"/>
              <w:rPr>
                <w:rFonts w:cstheme="minorHAnsi"/>
                <w:color w:val="000000" w:themeColor="text1"/>
              </w:rPr>
            </w:pPr>
            <w:r>
              <w:rPr>
                <w:rFonts w:cstheme="minorHAnsi"/>
                <w:color w:val="000000" w:themeColor="text1"/>
              </w:rPr>
              <w:t>Отдельный документ не требуется</w:t>
            </w:r>
          </w:p>
        </w:tc>
      </w:tr>
    </w:tbl>
    <w:p w14:paraId="52B0FF75" w14:textId="77777777" w:rsidR="00517B49" w:rsidRDefault="00517B49">
      <w:pPr>
        <w:rPr>
          <w:rFonts w:eastAsia="Times New Roman" w:cs="Arial"/>
          <w:b/>
          <w:color w:val="000000" w:themeColor="text1"/>
          <w:lang w:eastAsia="ru-RU"/>
        </w:rPr>
      </w:pPr>
      <w:r>
        <w:br w:type="page"/>
      </w:r>
    </w:p>
    <w:p w14:paraId="6B4517A0" w14:textId="77777777" w:rsidR="00517B49" w:rsidRPr="00D01CAB" w:rsidRDefault="00517B49" w:rsidP="00517B49">
      <w:pPr>
        <w:pStyle w:val="113"/>
        <w:rPr>
          <w:color w:val="auto"/>
        </w:rPr>
      </w:pPr>
      <w:r w:rsidRPr="00D01CAB">
        <w:rPr>
          <w:color w:val="auto"/>
        </w:rPr>
        <w:lastRenderedPageBreak/>
        <w:t>Перечень</w:t>
      </w:r>
      <w:r w:rsidR="007E60B7" w:rsidRPr="00D01CAB">
        <w:rPr>
          <w:color w:val="auto"/>
        </w:rPr>
        <w:t xml:space="preserve"> необходимых</w:t>
      </w:r>
      <w:r w:rsidRPr="00D01CAB">
        <w:rPr>
          <w:color w:val="auto"/>
        </w:rPr>
        <w:t xml:space="preserve"> </w:t>
      </w:r>
      <w:r w:rsidR="007E60B7" w:rsidRPr="00D01CAB">
        <w:rPr>
          <w:color w:val="auto"/>
        </w:rPr>
        <w:t>документов</w:t>
      </w:r>
      <w:r w:rsidRPr="00D01CAB">
        <w:rPr>
          <w:color w:val="auto"/>
        </w:rPr>
        <w:t xml:space="preserve"> в случае установления критериев оценки заявок</w:t>
      </w:r>
    </w:p>
    <w:permStart w:id="30616701" w:edGrp="everyone" w:displacedByCustomXml="next"/>
    <w:sdt>
      <w:sdtPr>
        <w:rPr>
          <w:b w:val="0"/>
        </w:rPr>
        <w:alias w:val="Специальные требования"/>
        <w:tag w:val="Специальные требования"/>
        <w:id w:val="1793090837"/>
        <w:placeholder>
          <w:docPart w:val="ACAB54925B7D45B3BD9494058CB6889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D01CAB" w:rsidRPr="00D01CAB" w14:paraId="3DAE2D5C" w14:textId="77777777" w:rsidTr="00AD1C1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4A83316" w14:textId="77777777" w:rsidR="00517B49" w:rsidRPr="00D01CAB" w:rsidRDefault="00517B49" w:rsidP="00AD1C19">
                <w:pPr>
                  <w:suppressAutoHyphens/>
                </w:pPr>
                <w:r w:rsidRPr="00D01CAB">
                  <w:t>№</w:t>
                </w:r>
              </w:p>
            </w:tc>
            <w:tc>
              <w:tcPr>
                <w:tcW w:w="3118" w:type="dxa"/>
                <w:vAlign w:val="center"/>
              </w:tcPr>
              <w:p w14:paraId="53BCA470" w14:textId="77777777" w:rsidR="00517B49" w:rsidRPr="00D01CAB" w:rsidRDefault="00A653E8" w:rsidP="00AD1C19">
                <w:pPr>
                  <w:suppressAutoHyphens/>
                  <w:cnfStyle w:val="100000000000" w:firstRow="1" w:lastRow="0" w:firstColumn="0" w:lastColumn="0" w:oddVBand="0" w:evenVBand="0" w:oddHBand="0" w:evenHBand="0" w:firstRowFirstColumn="0" w:firstRowLastColumn="0" w:lastRowFirstColumn="0" w:lastRowLastColumn="0"/>
                </w:pPr>
                <w:r>
                  <w:t>Критерии оценки</w:t>
                </w:r>
              </w:p>
            </w:tc>
            <w:tc>
              <w:tcPr>
                <w:tcW w:w="4932" w:type="dxa"/>
                <w:vAlign w:val="center"/>
              </w:tcPr>
              <w:p w14:paraId="06FD478A" w14:textId="77777777" w:rsidR="00517B49" w:rsidRPr="00D01CAB" w:rsidRDefault="00517B49" w:rsidP="00A653E8">
                <w:pPr>
                  <w:suppressAutoHyphens/>
                  <w:cnfStyle w:val="100000000000" w:firstRow="1" w:lastRow="0" w:firstColumn="0" w:lastColumn="0" w:oddVBand="0" w:evenVBand="0" w:oddHBand="0" w:evenHBand="0" w:firstRowFirstColumn="0" w:firstRowLastColumn="0" w:lastRowFirstColumn="0" w:lastRowLastColumn="0"/>
                </w:pPr>
                <w:r w:rsidRPr="00D01CAB">
                  <w:t xml:space="preserve">Документы (сведения), подтверждающие соответствие </w:t>
                </w:r>
                <w:r w:rsidR="00A653E8">
                  <w:t>критериям оценки</w:t>
                </w:r>
              </w:p>
            </w:tc>
          </w:tr>
          <w:tr w:rsidR="00D01CAB" w:rsidRPr="00D01CAB" w14:paraId="5341E7E5"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0EED0D" w14:textId="77777777" w:rsidR="00517B49" w:rsidRPr="00D01CAB" w:rsidRDefault="00517B49" w:rsidP="00E46EEC">
                <w:pPr>
                  <w:pStyle w:val="ac"/>
                  <w:numPr>
                    <w:ilvl w:val="0"/>
                    <w:numId w:val="6"/>
                  </w:numPr>
                  <w:suppressAutoHyphens/>
                  <w:jc w:val="both"/>
                </w:pPr>
              </w:p>
            </w:tc>
            <w:tc>
              <w:tcPr>
                <w:tcW w:w="3118" w:type="dxa"/>
                <w:vAlign w:val="center"/>
              </w:tcPr>
              <w:p w14:paraId="7DA8E243" w14:textId="77777777" w:rsidR="00934BA3" w:rsidRPr="00D01CAB" w:rsidRDefault="00934BA3" w:rsidP="00E46EEC">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01CAB">
                  <w:rPr>
                    <w:rFonts w:cstheme="minorHAnsi"/>
                  </w:rPr>
                  <w:t xml:space="preserve">Наличие финансовых ресурсов </w:t>
                </w:r>
              </w:p>
            </w:tc>
            <w:tc>
              <w:tcPr>
                <w:tcW w:w="4932" w:type="dxa"/>
                <w:vAlign w:val="center"/>
              </w:tcPr>
              <w:sdt>
                <w:sdtPr>
                  <w:rPr>
                    <w:rFonts w:cstheme="minorHAnsi"/>
                  </w:rPr>
                  <w:id w:val="-280962050"/>
                  <w:placeholder>
                    <w:docPart w:val="72FBC18D619E4D8FB4148E18EA310AE9"/>
                  </w:placeholder>
                </w:sdtPr>
                <w:sdtEndPr/>
                <w:sdtContent>
                  <w:p w14:paraId="52FD1CAD" w14:textId="4011D42C" w:rsidR="00517B49" w:rsidRPr="00D01CAB" w:rsidRDefault="006F23DE" w:rsidP="006F23D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noProof/>
                      </w:rPr>
                      <w:t>Критерий не установлен</w:t>
                    </w:r>
                  </w:p>
                </w:sdtContent>
              </w:sdt>
            </w:tc>
          </w:tr>
          <w:tr w:rsidR="00832622" w:rsidRPr="00D01CAB" w14:paraId="15571B41"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26A2E3C" w14:textId="77777777" w:rsidR="00832622" w:rsidRPr="00D01CAB" w:rsidRDefault="00832622" w:rsidP="00832622">
                <w:pPr>
                  <w:pStyle w:val="ac"/>
                  <w:numPr>
                    <w:ilvl w:val="0"/>
                    <w:numId w:val="6"/>
                  </w:numPr>
                  <w:suppressAutoHyphens/>
                  <w:jc w:val="both"/>
                </w:pPr>
              </w:p>
            </w:tc>
            <w:tc>
              <w:tcPr>
                <w:tcW w:w="3118" w:type="dxa"/>
                <w:vAlign w:val="center"/>
              </w:tcPr>
              <w:p w14:paraId="5E7C78CE" w14:textId="77777777" w:rsidR="00832622" w:rsidRPr="00832622" w:rsidRDefault="00832622" w:rsidP="00832622">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832622">
                  <w:t>Обеспеченность кадровыми ресурсами относительно требований, предъявляемых в документации о закупке</w:t>
                </w:r>
              </w:p>
            </w:tc>
            <w:tc>
              <w:tcPr>
                <w:tcW w:w="4932" w:type="dxa"/>
                <w:vAlign w:val="center"/>
              </w:tcPr>
              <w:p w14:paraId="68335BD6" w14:textId="37786400" w:rsidR="00832622" w:rsidRPr="00D01CAB" w:rsidRDefault="000B7808" w:rsidP="00832622">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sdt>
                  <w:sdtPr>
                    <w:rPr>
                      <w:rFonts w:cstheme="minorHAnsi"/>
                    </w:rPr>
                    <w:id w:val="337427429"/>
                    <w:placeholder>
                      <w:docPart w:val="83BA4F5300C84C25AC59BBC8975F4432"/>
                    </w:placeholder>
                    <w15:color w:val="FFFF00"/>
                  </w:sdtPr>
                  <w:sdtEndPr/>
                  <w:sdtContent>
                    <w:r w:rsidR="008E3A06">
                      <w:rPr>
                        <w:rFonts w:cstheme="minorHAnsi"/>
                        <w:noProof/>
                      </w:rPr>
                      <w:t>Справка о кадровых ресурсах (наличие количества персонала с приложением подтверждающих квалификацию документов)</w:t>
                    </w:r>
                  </w:sdtContent>
                </w:sdt>
              </w:p>
            </w:tc>
          </w:tr>
          <w:tr w:rsidR="00832622" w:rsidRPr="00D01CAB" w14:paraId="6A37A239" w14:textId="77777777" w:rsidTr="00AD1C19">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9BD3F6A" w14:textId="77777777" w:rsidR="00832622" w:rsidRPr="00D01CAB" w:rsidRDefault="00832622" w:rsidP="00832622">
                <w:pPr>
                  <w:pStyle w:val="ac"/>
                  <w:numPr>
                    <w:ilvl w:val="0"/>
                    <w:numId w:val="6"/>
                  </w:numPr>
                  <w:suppressAutoHyphens/>
                  <w:jc w:val="both"/>
                </w:pPr>
              </w:p>
            </w:tc>
            <w:tc>
              <w:tcPr>
                <w:tcW w:w="3118" w:type="dxa"/>
                <w:vAlign w:val="center"/>
              </w:tcPr>
              <w:p w14:paraId="7C36A530" w14:textId="77777777" w:rsidR="00832622" w:rsidRPr="00832622" w:rsidRDefault="00832622" w:rsidP="00832622">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832622">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576C20EA" w14:textId="0779C224" w:rsidR="00832622" w:rsidRPr="00D01CAB" w:rsidRDefault="000B7808" w:rsidP="00832622">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sdt>
                  <w:sdtPr>
                    <w:rPr>
                      <w:rFonts w:cstheme="minorHAnsi"/>
                    </w:rPr>
                    <w:id w:val="-1320116371"/>
                    <w:placeholder>
                      <w:docPart w:val="8780FA3FB88A4158B7FEC44817C82470"/>
                    </w:placeholder>
                    <w15:color w:val="FFFF00"/>
                  </w:sdtPr>
                  <w:sdtEndPr/>
                  <w:sdtContent>
                    <w:r w:rsidR="008E3A06">
                      <w:rPr>
                        <w:rFonts w:cstheme="minorHAnsi"/>
                        <w:noProof/>
                      </w:rPr>
                      <w:t>Справка о материально-технических ресурсах (наличие вида, количества МТР с приложением подтверждающих документов)</w:t>
                    </w:r>
                  </w:sdtContent>
                </w:sdt>
              </w:p>
            </w:tc>
          </w:tr>
          <w:tr w:rsidR="00D01CAB" w:rsidRPr="00D01CAB" w14:paraId="643353EE" w14:textId="77777777" w:rsidTr="00AD1C19">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3575027" w14:textId="77777777" w:rsidR="00517B49" w:rsidRPr="00D01CAB" w:rsidRDefault="00517B49" w:rsidP="00E46EEC">
                <w:pPr>
                  <w:pStyle w:val="ac"/>
                  <w:numPr>
                    <w:ilvl w:val="0"/>
                    <w:numId w:val="6"/>
                  </w:numPr>
                  <w:suppressAutoHyphens/>
                  <w:jc w:val="both"/>
                </w:pPr>
              </w:p>
            </w:tc>
            <w:tc>
              <w:tcPr>
                <w:tcW w:w="3118" w:type="dxa"/>
                <w:vAlign w:val="center"/>
              </w:tcPr>
              <w:p w14:paraId="77AAD423" w14:textId="77777777" w:rsidR="00517B49" w:rsidRPr="00D01CAB" w:rsidRDefault="00517B49" w:rsidP="00E46EEC">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t>Наличие опыта исполнения аналогичных договоров</w:t>
                </w:r>
              </w:p>
            </w:tc>
            <w:tc>
              <w:tcPr>
                <w:tcW w:w="4932" w:type="dxa"/>
                <w:vAlign w:val="center"/>
              </w:tcPr>
              <w:sdt>
                <w:sdtPr>
                  <w:rPr>
                    <w:rFonts w:cstheme="minorHAnsi"/>
                  </w:rPr>
                  <w:id w:val="-2005498372"/>
                  <w:placeholder>
                    <w:docPart w:val="C3CEBEE90AEF4E9687DB41D2AE23870F"/>
                  </w:placeholder>
                  <w15:color w:val="FFFF00"/>
                </w:sdtPr>
                <w:sdtEndPr/>
                <w:sdtContent>
                  <w:sdt>
                    <w:sdtPr>
                      <w:rPr>
                        <w:rFonts w:cstheme="minorHAnsi"/>
                      </w:rPr>
                      <w:id w:val="950976435"/>
                      <w:placeholder>
                        <w:docPart w:val="8AA756B65DA743F9AA11C15EFD4CE585"/>
                      </w:placeholder>
                      <w15:color w:val="FFFF00"/>
                    </w:sdtPr>
                    <w:sdtEndPr/>
                    <w:sdtContent>
                      <w:p w14:paraId="47CFEE3E" w14:textId="77777777" w:rsidR="008E3A06" w:rsidRDefault="008E3A06" w:rsidP="008E3A06">
                        <w:pPr>
                          <w:jc w:val="both"/>
                          <w:cnfStyle w:val="000000010000" w:firstRow="0" w:lastRow="0" w:firstColumn="0" w:lastColumn="0" w:oddVBand="0" w:evenVBand="0" w:oddHBand="0" w:evenHBand="1" w:firstRowFirstColumn="0" w:firstRowLastColumn="0" w:lastRowFirstColumn="0" w:lastRowLastColumn="0"/>
                          <w:rPr>
                            <w:rFonts w:cstheme="minorHAnsi"/>
                          </w:rPr>
                        </w:pPr>
                        <w:r w:rsidRPr="00D01CAB">
                          <w:rPr>
                            <w:rFonts w:cstheme="minorHAnsi"/>
                          </w:rPr>
                          <w:fldChar w:fldCharType="begin"/>
                        </w:r>
                        <w:r w:rsidRPr="00D01CAB">
                          <w:rPr>
                            <w:rFonts w:cstheme="minorHAnsi"/>
                          </w:rPr>
                          <w:instrText xml:space="preserve"> MERGEFIELD "Требование_о_наличии_опыта_исполнения_до" </w:instrText>
                        </w:r>
                        <w:r w:rsidRPr="00D01CAB">
                          <w:rPr>
                            <w:rFonts w:cstheme="minorHAnsi"/>
                          </w:rPr>
                          <w:fldChar w:fldCharType="separate"/>
                        </w:r>
                        <w:r w:rsidRPr="00907C2B">
                          <w:rPr>
                            <w:rFonts w:cstheme="minorHAnsi"/>
                            <w:noProof/>
                          </w:rPr>
                          <w:t>Указание в справке об опыте надлежаще исполненных участником аналогичных договоров (по форме заявки на участие в закупке), копии этих договоров, предоставляются в соответствии с п. 7.7.1 (особенности рассмотрения сведений об опыте)</w:t>
                        </w:r>
                        <w:r w:rsidRPr="00D01CAB">
                          <w:rPr>
                            <w:rFonts w:cstheme="minorHAnsi"/>
                          </w:rPr>
                          <w:fldChar w:fldCharType="end"/>
                        </w:r>
                      </w:p>
                    </w:sdtContent>
                  </w:sdt>
                  <w:p w14:paraId="6F99392D" w14:textId="0EF3AC46" w:rsidR="00517B49" w:rsidRPr="00D01CAB" w:rsidRDefault="000B7808" w:rsidP="00E46EEC">
                    <w:pPr>
                      <w:jc w:val="both"/>
                      <w:cnfStyle w:val="000000010000" w:firstRow="0" w:lastRow="0" w:firstColumn="0" w:lastColumn="0" w:oddVBand="0" w:evenVBand="0" w:oddHBand="0" w:evenHBand="1" w:firstRowFirstColumn="0" w:firstRowLastColumn="0" w:lastRowFirstColumn="0" w:lastRowLastColumn="0"/>
                      <w:rPr>
                        <w:rFonts w:cstheme="minorHAnsi"/>
                      </w:rPr>
                    </w:pPr>
                  </w:p>
                </w:sdtContent>
              </w:sdt>
            </w:tc>
          </w:tr>
          <w:permEnd w:id="30616701"/>
        </w:tbl>
      </w:sdtContent>
    </w:sdt>
    <w:p w14:paraId="2027B08C" w14:textId="77777777" w:rsidR="002B2E7D" w:rsidRPr="00D01CAB" w:rsidRDefault="00427ECF">
      <w:pPr>
        <w:rPr>
          <w:rFonts w:eastAsia="Times New Roman" w:cs="Arial"/>
          <w:b/>
          <w:lang w:eastAsia="ru-RU"/>
        </w:rPr>
      </w:pPr>
      <w:r w:rsidRPr="00D01CAB">
        <w:br w:type="page"/>
      </w:r>
    </w:p>
    <w:p w14:paraId="2DACB198" w14:textId="77777777" w:rsidR="006F77E2" w:rsidRDefault="006F77E2" w:rsidP="006F77E2">
      <w:pPr>
        <w:pStyle w:val="1"/>
        <w:numPr>
          <w:ilvl w:val="0"/>
          <w:numId w:val="0"/>
        </w:numPr>
        <w:sectPr w:rsidR="006F77E2" w:rsidSect="00243AC8">
          <w:pgSz w:w="11906" w:h="16838"/>
          <w:pgMar w:top="709" w:right="1701" w:bottom="1276" w:left="1701" w:header="709" w:footer="709" w:gutter="0"/>
          <w:cols w:space="708"/>
          <w:docGrid w:linePitch="360"/>
        </w:sectPr>
      </w:pPr>
    </w:p>
    <w:p w14:paraId="5525D9AD" w14:textId="77777777" w:rsidR="00C832C8" w:rsidRDefault="00E74450" w:rsidP="00495AFF">
      <w:pPr>
        <w:pStyle w:val="113"/>
        <w:spacing w:line="240" w:lineRule="auto"/>
        <w:jc w:val="both"/>
      </w:pPr>
      <w:bookmarkStart w:id="9" w:name="_Ref129679952"/>
      <w:bookmarkStart w:id="10" w:name="_Ref534988683"/>
      <w:bookmarkStart w:id="11" w:name="_Ref534988777"/>
      <w:r>
        <w:rPr>
          <w:rFonts w:cstheme="minorHAnsi"/>
        </w:rPr>
        <w:lastRenderedPageBreak/>
        <w:t>Требования, установленные</w:t>
      </w:r>
      <w:r w:rsidR="00977EA8" w:rsidRPr="00DE3FEE">
        <w:rPr>
          <w:rFonts w:cstheme="minorHAnsi"/>
        </w:rPr>
        <w:t xml:space="preserve"> в соответствии с законодательством РФ к лицам, осуществляющим поставку товара, выполнение работы, оказание услуги, являющихся предметом закупки, за исключением случая,</w:t>
      </w:r>
      <w:r w:rsidR="00977EA8">
        <w:rPr>
          <w:rFonts w:cstheme="minorHAnsi"/>
        </w:rPr>
        <w:t xml:space="preserve"> предусмотренного </w:t>
      </w:r>
      <w:proofErr w:type="spellStart"/>
      <w:r w:rsidR="00977EA8" w:rsidRPr="006E50DA">
        <w:rPr>
          <w:rFonts w:cstheme="minorHAnsi"/>
        </w:rPr>
        <w:t>пп</w:t>
      </w:r>
      <w:proofErr w:type="spellEnd"/>
      <w:r w:rsidR="00977EA8" w:rsidRPr="006E50DA">
        <w:rPr>
          <w:rFonts w:cstheme="minorHAnsi"/>
        </w:rPr>
        <w:t xml:space="preserve">."е" </w:t>
      </w:r>
      <w:proofErr w:type="gramStart"/>
      <w:r w:rsidR="00977EA8" w:rsidRPr="006E50DA">
        <w:rPr>
          <w:rFonts w:cstheme="minorHAnsi"/>
        </w:rPr>
        <w:t>п.1</w:t>
      </w:r>
      <w:r w:rsidR="004F4D34">
        <w:rPr>
          <w:rFonts w:cstheme="minorHAnsi"/>
        </w:rPr>
        <w:t>1</w:t>
      </w:r>
      <w:r w:rsidR="00977EA8" w:rsidRPr="00DE3FEE">
        <w:rPr>
          <w:rFonts w:cstheme="minorHAnsi"/>
        </w:rPr>
        <w:t>;</w:t>
      </w:r>
      <w:r w:rsidR="00495AFF" w:rsidRPr="00495AFF">
        <w:t>,</w:t>
      </w:r>
      <w:proofErr w:type="gramEnd"/>
      <w:r w:rsidR="00495AFF" w:rsidRPr="00495AFF">
        <w:t xml:space="preserve"> а именно:</w:t>
      </w:r>
      <w:bookmarkEnd w:id="9"/>
      <w:r w:rsidR="004C03F1">
        <w:t xml:space="preserve"> </w:t>
      </w:r>
    </w:p>
    <w:p w14:paraId="281CAA4D" w14:textId="77777777" w:rsidR="00F406BC" w:rsidRPr="00F406BC" w:rsidRDefault="00F406BC" w:rsidP="00F406BC">
      <w:pPr>
        <w:pStyle w:val="113"/>
        <w:numPr>
          <w:ilvl w:val="6"/>
          <w:numId w:val="1"/>
        </w:numPr>
        <w:spacing w:line="240" w:lineRule="auto"/>
        <w:jc w:val="both"/>
      </w:pPr>
      <w:r>
        <w:t>Общие требования</w:t>
      </w:r>
    </w:p>
    <w:permStart w:id="2032539495" w:edGrp="everyone" w:displacedByCustomXml="next"/>
    <w:sdt>
      <w:sdtPr>
        <w:rPr>
          <w:rFonts w:eastAsia="Times New Roman" w:cs="Arial"/>
          <w:b w:val="0"/>
          <w:color w:val="000000" w:themeColor="text1"/>
          <w:lang w:eastAsia="ru-RU"/>
        </w:rPr>
        <w:alias w:val="Общие требования"/>
        <w:tag w:val="Общие требования"/>
        <w:id w:val="-950855154"/>
        <w:placeholder>
          <w:docPart w:val="1278E24F2B404F23879D9D3BAC0171C8"/>
        </w:placeholder>
        <w15:color w:val="FFFF00"/>
      </w:sdtPr>
      <w:sdtEndPr/>
      <w:sdtContent>
        <w:tbl>
          <w:tblPr>
            <w:tblStyle w:val="affffb"/>
            <w:tblW w:w="8512" w:type="dxa"/>
            <w:tblLook w:val="04A0" w:firstRow="1" w:lastRow="0" w:firstColumn="1" w:lastColumn="0" w:noHBand="0" w:noVBand="1"/>
          </w:tblPr>
          <w:tblGrid>
            <w:gridCol w:w="452"/>
            <w:gridCol w:w="10"/>
            <w:gridCol w:w="3108"/>
            <w:gridCol w:w="10"/>
            <w:gridCol w:w="4922"/>
            <w:gridCol w:w="10"/>
          </w:tblGrid>
          <w:tr w:rsidR="00C832C8" w:rsidRPr="0047532E" w14:paraId="3CD74657" w14:textId="77777777" w:rsidTr="0011501A">
            <w:trPr>
              <w:gridAfter w:val="1"/>
              <w:cnfStyle w:val="100000000000" w:firstRow="1" w:lastRow="0" w:firstColumn="0" w:lastColumn="0" w:oddVBand="0" w:evenVBand="0" w:oddHBand="0"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EBE0763" w14:textId="77777777" w:rsidR="00C832C8" w:rsidRPr="0047532E" w:rsidRDefault="00C832C8" w:rsidP="00C832C8">
                <w:pPr>
                  <w:suppressAutoHyphens/>
                </w:pPr>
                <w:r w:rsidRPr="0047532E">
                  <w:t>№</w:t>
                </w:r>
              </w:p>
            </w:tc>
            <w:tc>
              <w:tcPr>
                <w:tcW w:w="3118" w:type="dxa"/>
                <w:gridSpan w:val="2"/>
                <w:vAlign w:val="center"/>
              </w:tcPr>
              <w:p w14:paraId="0B2E62BF" w14:textId="77777777" w:rsidR="00C832C8" w:rsidRPr="0047532E" w:rsidRDefault="00E74450" w:rsidP="00C832C8">
                <w:pPr>
                  <w:suppressAutoHyphens/>
                  <w:cnfStyle w:val="100000000000" w:firstRow="1" w:lastRow="0" w:firstColumn="0" w:lastColumn="0" w:oddVBand="0" w:evenVBand="0" w:oddHBand="0" w:evenHBand="0" w:firstRowFirstColumn="0" w:firstRowLastColumn="0" w:lastRowFirstColumn="0" w:lastRowLastColumn="0"/>
                </w:pPr>
                <w:r>
                  <w:t>Требование</w:t>
                </w:r>
                <w:r w:rsidR="00AC6489">
                  <w:t xml:space="preserve"> </w:t>
                </w:r>
              </w:p>
            </w:tc>
            <w:tc>
              <w:tcPr>
                <w:tcW w:w="4932" w:type="dxa"/>
                <w:gridSpan w:val="2"/>
                <w:vAlign w:val="center"/>
              </w:tcPr>
              <w:p w14:paraId="0D8EDD95" w14:textId="77777777" w:rsidR="00C832C8" w:rsidRPr="0047532E" w:rsidRDefault="00E74450" w:rsidP="00AC6489">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rsidR="00967E73">
                  <w:t>.</w:t>
                </w:r>
              </w:p>
            </w:tc>
          </w:tr>
          <w:tr w:rsidR="0011501A" w14:paraId="35839A52" w14:textId="77777777" w:rsidTr="0011501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29B24DB3" w14:textId="77777777" w:rsidR="0011501A" w:rsidRPr="0057727C" w:rsidRDefault="0011501A" w:rsidP="0011501A">
                <w:pPr>
                  <w:pStyle w:val="ac"/>
                  <w:numPr>
                    <w:ilvl w:val="0"/>
                    <w:numId w:val="6"/>
                  </w:numPr>
                  <w:suppressAutoHyphens/>
                  <w:jc w:val="both"/>
                </w:pPr>
              </w:p>
            </w:tc>
            <w:tc>
              <w:tcPr>
                <w:tcW w:w="3118" w:type="dxa"/>
                <w:gridSpan w:val="2"/>
                <w:vAlign w:val="center"/>
              </w:tcPr>
              <w:p w14:paraId="385B9A8E" w14:textId="77777777" w:rsidR="0011501A" w:rsidRDefault="0011501A" w:rsidP="007D7D70">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2D44FADA" w14:textId="77777777" w:rsidR="0011501A" w:rsidRPr="00B4490B" w:rsidRDefault="000B7808" w:rsidP="007D7D70">
                <w:pPr>
                  <w:pStyle w:val="afffff"/>
                  <w:jc w:val="both"/>
                  <w:cnfStyle w:val="000000100000" w:firstRow="0" w:lastRow="0" w:firstColumn="0" w:lastColumn="0" w:oddVBand="0" w:evenVBand="0" w:oddHBand="1" w:evenHBand="0" w:firstRowFirstColumn="0" w:firstRowLastColumn="0" w:lastRowFirstColumn="0" w:lastRowLastColumn="0"/>
                </w:pPr>
                <w:sdt>
                  <w:sdtPr>
                    <w:id w:val="-1252425604"/>
                    <w:placeholder>
                      <w:docPart w:val="9469C199E096497C85FC382F819446B1"/>
                    </w:placeholder>
                    <w15:color w:val="FFFF00"/>
                  </w:sdtPr>
                  <w:sdtEndPr/>
                  <w:sdtContent>
                    <w:r w:rsidR="0011501A">
                      <w:rPr>
                        <w:noProof/>
                      </w:rPr>
                      <w:fldChar w:fldCharType="begin"/>
                    </w:r>
                    <w:r w:rsidR="0011501A">
                      <w:rPr>
                        <w:noProof/>
                      </w:rPr>
                      <w:instrText xml:space="preserve"> MERGEFIELD "Документ_о_СРО" </w:instrText>
                    </w:r>
                    <w:r w:rsidR="0011501A">
                      <w:rPr>
                        <w:noProof/>
                      </w:rPr>
                      <w:fldChar w:fldCharType="separate"/>
                    </w:r>
                    <w:r w:rsidR="00DC65AD">
                      <w:rPr>
                        <w:noProof/>
                      </w:rPr>
                      <w:t>«Документ_о_СРО»</w:t>
                    </w:r>
                    <w:r w:rsidR="0011501A">
                      <w:rPr>
                        <w:noProof/>
                      </w:rPr>
                      <w:fldChar w:fldCharType="end"/>
                    </w:r>
                    <w:r w:rsidR="0011501A">
                      <w:t xml:space="preserve"> </w:t>
                    </w:r>
                  </w:sdtContent>
                </w:sdt>
              </w:p>
            </w:tc>
            <w:sdt>
              <w:sdtPr>
                <w:id w:val="-771472505"/>
                <w:placeholder>
                  <w:docPart w:val="82AA9765445D4B9682E689EB87019A22"/>
                </w:placeholder>
                <w15:color w:val="FFFF00"/>
              </w:sdtPr>
              <w:sdtEndPr/>
              <w:sdtContent>
                <w:sdt>
                  <w:sdtPr>
                    <w:id w:val="-286208054"/>
                    <w:placeholder>
                      <w:docPart w:val="144EA86696784C9F922DDD1DBDE291A6"/>
                    </w:placeholder>
                    <w15:color w:val="FFFF00"/>
                  </w:sdtPr>
                  <w:sdtEndPr/>
                  <w:sdtContent>
                    <w:tc>
                      <w:tcPr>
                        <w:tcW w:w="4932" w:type="dxa"/>
                        <w:gridSpan w:val="2"/>
                        <w:vAlign w:val="center"/>
                      </w:tcPr>
                      <w:p w14:paraId="4A5838B0" w14:textId="3EE5B3C3" w:rsidR="0011501A" w:rsidRDefault="000B7808" w:rsidP="007D7D70">
                        <w:pPr>
                          <w:pStyle w:val="afffff"/>
                          <w:jc w:val="both"/>
                          <w:cnfStyle w:val="000000100000" w:firstRow="0" w:lastRow="0" w:firstColumn="0" w:lastColumn="0" w:oddVBand="0" w:evenVBand="0" w:oddHBand="1" w:evenHBand="0" w:firstRowFirstColumn="0" w:firstRowLastColumn="0" w:lastRowFirstColumn="0" w:lastRowLastColumn="0"/>
                        </w:pPr>
                        <w:r>
                          <w:fldChar w:fldCharType="begin"/>
                        </w:r>
                        <w:r>
                          <w:instrText xml:space="preserve"> MERGEFIELD Справка_СРО </w:instrText>
                        </w:r>
                        <w:r>
                          <w:fldChar w:fldCharType="separate"/>
                        </w:r>
                        <w:r w:rsidR="00CC7886" w:rsidRPr="00907C2B">
                          <w:rPr>
                            <w:noProof/>
                          </w:rPr>
                          <w:t>Требование не установлено</w:t>
                        </w:r>
                        <w:r>
                          <w:rPr>
                            <w:noProof/>
                          </w:rPr>
                          <w:fldChar w:fldCharType="end"/>
                        </w:r>
                      </w:p>
                    </w:tc>
                  </w:sdtContent>
                </w:sdt>
              </w:sdtContent>
            </w:sdt>
          </w:tr>
        </w:tbl>
      </w:sdtContent>
    </w:sdt>
    <w:permEnd w:id="2032539495"/>
    <w:p w14:paraId="14C4023A" w14:textId="77777777" w:rsidR="00F406BC" w:rsidRDefault="00F406BC" w:rsidP="00F406BC">
      <w:pPr>
        <w:pStyle w:val="113"/>
        <w:numPr>
          <w:ilvl w:val="6"/>
          <w:numId w:val="1"/>
        </w:numPr>
        <w:spacing w:line="240" w:lineRule="auto"/>
        <w:jc w:val="both"/>
      </w:pPr>
      <w:r>
        <w:t>Специальные требования</w:t>
      </w:r>
    </w:p>
    <w:permStart w:id="313883729" w:edGrp="everyone" w:displacedByCustomXml="next"/>
    <w:sdt>
      <w:sdtPr>
        <w:rPr>
          <w:b w:val="0"/>
        </w:rPr>
        <w:alias w:val="Специальные требования"/>
        <w:tag w:val="Специальные требования"/>
        <w:id w:val="558212787"/>
        <w:placeholder>
          <w:docPart w:val="59A9E7C8E8864E44867D33EAFDE46950"/>
        </w:placeholder>
        <w15:color w:val="FFFF00"/>
      </w:sdtPr>
      <w:sdtEndPr/>
      <w:sdtContent>
        <w:tbl>
          <w:tblPr>
            <w:tblStyle w:val="affffb"/>
            <w:tblW w:w="8502" w:type="dxa"/>
            <w:tblLook w:val="04A0" w:firstRow="1" w:lastRow="0" w:firstColumn="1" w:lastColumn="0" w:noHBand="0" w:noVBand="1"/>
          </w:tblPr>
          <w:tblGrid>
            <w:gridCol w:w="452"/>
            <w:gridCol w:w="3118"/>
            <w:gridCol w:w="4932"/>
          </w:tblGrid>
          <w:tr w:rsidR="00F406BC" w:rsidRPr="0047532E" w14:paraId="6103D991" w14:textId="77777777" w:rsidTr="00F406B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E9614A8" w14:textId="77777777" w:rsidR="00F406BC" w:rsidRPr="0047532E" w:rsidRDefault="00F406BC" w:rsidP="007D7D70">
                <w:pPr>
                  <w:suppressAutoHyphens/>
                </w:pPr>
                <w:r w:rsidRPr="0047532E">
                  <w:t>№</w:t>
                </w:r>
              </w:p>
            </w:tc>
            <w:tc>
              <w:tcPr>
                <w:tcW w:w="3118" w:type="dxa"/>
                <w:vAlign w:val="center"/>
              </w:tcPr>
              <w:p w14:paraId="1EA3439B" w14:textId="77777777" w:rsidR="00F406BC" w:rsidRPr="0047532E" w:rsidRDefault="00F406BC" w:rsidP="007D7D70">
                <w:pPr>
                  <w:suppressAutoHyphens/>
                  <w:cnfStyle w:val="100000000000" w:firstRow="1" w:lastRow="0" w:firstColumn="0" w:lastColumn="0" w:oddVBand="0" w:evenVBand="0" w:oddHBand="0" w:evenHBand="0" w:firstRowFirstColumn="0" w:firstRowLastColumn="0" w:lastRowFirstColumn="0" w:lastRowLastColumn="0"/>
                </w:pPr>
                <w:r>
                  <w:t xml:space="preserve">Требование </w:t>
                </w:r>
              </w:p>
            </w:tc>
            <w:tc>
              <w:tcPr>
                <w:tcW w:w="4932" w:type="dxa"/>
                <w:vAlign w:val="center"/>
              </w:tcPr>
              <w:p w14:paraId="78654B3A" w14:textId="77777777" w:rsidR="00F406BC" w:rsidRPr="0047532E" w:rsidRDefault="00F406BC" w:rsidP="007D7D70">
                <w:pPr>
                  <w:suppressAutoHyphens/>
                  <w:cnfStyle w:val="100000000000" w:firstRow="1" w:lastRow="0" w:firstColumn="0" w:lastColumn="0" w:oddVBand="0" w:evenVBand="0" w:oddHBand="0" w:evenHBand="0" w:firstRowFirstColumn="0" w:firstRowLastColumn="0" w:lastRowFirstColumn="0" w:lastRowLastColumn="0"/>
                </w:pPr>
                <w:r w:rsidRPr="00E20ECC">
                  <w:t>Документы (сведения), подтверждающие соответствие требованию</w:t>
                </w:r>
                <w:r>
                  <w:t>.</w:t>
                </w:r>
              </w:p>
            </w:tc>
          </w:tr>
          <w:tr w:rsidR="00F406BC" w14:paraId="4D9E78C8" w14:textId="77777777" w:rsidTr="00F406B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BBE8649" w14:textId="77777777" w:rsidR="00F406BC" w:rsidRPr="0057727C" w:rsidRDefault="00F406BC" w:rsidP="00F406BC">
                <w:pPr>
                  <w:pStyle w:val="ac"/>
                  <w:numPr>
                    <w:ilvl w:val="0"/>
                    <w:numId w:val="6"/>
                  </w:numPr>
                  <w:suppressAutoHyphens/>
                  <w:jc w:val="both"/>
                </w:pPr>
              </w:p>
            </w:tc>
            <w:tc>
              <w:tcPr>
                <w:tcW w:w="3118" w:type="dxa"/>
                <w:vAlign w:val="center"/>
              </w:tcPr>
              <w:p w14:paraId="07328CF8" w14:textId="77777777" w:rsidR="00F406BC" w:rsidRPr="007A6892" w:rsidRDefault="00832622" w:rsidP="007D7D70">
                <w:pPr>
                  <w:suppressAutoHyphens/>
                  <w:jc w:val="both"/>
                  <w:cnfStyle w:val="000000100000" w:firstRow="0" w:lastRow="0" w:firstColumn="0" w:lastColumn="0" w:oddVBand="0" w:evenVBand="0" w:oddHBand="1" w:evenHBand="0" w:firstRowFirstColumn="0" w:firstRowLastColumn="0" w:lastRowFirstColumn="0" w:lastRowLastColumn="0"/>
                </w:pPr>
                <w:r w:rsidRPr="00832622">
                  <w:t xml:space="preserve">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w:t>
                </w:r>
                <w:r w:rsidRPr="00CC7886">
                  <w:rPr>
                    <w:sz w:val="16"/>
                    <w:szCs w:val="16"/>
                  </w:rPr>
                  <w:t>закупки</w:t>
                </w:r>
              </w:p>
            </w:tc>
            <w:sdt>
              <w:sdtPr>
                <w:id w:val="2051421314"/>
                <w:placeholder>
                  <w:docPart w:val="044684B4A87D45E6B83ED24E96118617"/>
                </w:placeholder>
                <w15:color w:val="FFFF00"/>
              </w:sdtPr>
              <w:sdtEndPr/>
              <w:sdtContent>
                <w:sdt>
                  <w:sdtPr>
                    <w:id w:val="-1253978031"/>
                    <w:placeholder>
                      <w:docPart w:val="985329B7CC3344E0BB31A3D215582D82"/>
                    </w:placeholder>
                    <w15:color w:val="FFFF00"/>
                  </w:sdtPr>
                  <w:sdtEndPr/>
                  <w:sdtContent>
                    <w:tc>
                      <w:tcPr>
                        <w:tcW w:w="4932" w:type="dxa"/>
                        <w:vAlign w:val="center"/>
                      </w:tcPr>
                      <w:p w14:paraId="54EC66C0" w14:textId="77777777" w:rsidR="00855BED" w:rsidRDefault="00CC7886" w:rsidP="007D7D70">
                        <w:pPr>
                          <w:suppressAutoHyphens/>
                          <w:jc w:val="both"/>
                          <w:cnfStyle w:val="000000100000" w:firstRow="0" w:lastRow="0" w:firstColumn="0" w:lastColumn="0" w:oddVBand="0" w:evenVBand="0" w:oddHBand="1" w:evenHBand="0" w:firstRowFirstColumn="0" w:firstRowLastColumn="0" w:lastRowFirstColumn="0" w:lastRowLastColumn="0"/>
                          <w:rPr>
                            <w:lang w:eastAsia="ar-SA"/>
                          </w:rPr>
                        </w:pPr>
                        <w:r w:rsidRPr="00CC7886">
                          <w:rPr>
                            <w:lang w:eastAsia="ar-SA"/>
                          </w:rPr>
                          <w:t>Наличие лицензии на выполнение работ по огнезащите материалов, изделий и конструкций., в соответствии с п.9 приложения постановления Правительства РФ от 28 июля 2020 г. N 1128 «Об утверждении положения о лицензировании деятельности по монтажу, техническому обслуживанию и ремонту средств обеспечения пожарной безопасности зданий и сооружений».</w:t>
                        </w:r>
                      </w:p>
                      <w:p w14:paraId="0C2EBD7A" w14:textId="77777777" w:rsidR="00855BED" w:rsidRDefault="00855BED" w:rsidP="00855BED">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Наличие удостоверений (предоставление копий удостоверений или протоколов заседаний аттестационной комиссии) у персонала планируемого к привлечению на производство работ на высоте - согласно п.14 Правил по охране труда при работе на высоте (Приказ Минтруда России от 16.11.2020 № 782н):</w:t>
                        </w:r>
                      </w:p>
                      <w:p w14:paraId="7827B01B" w14:textId="77777777" w:rsidR="00855BED" w:rsidRDefault="00855BED" w:rsidP="00855BED">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1. У рабочих минимум у 1 чел (для работников, допускаемых в составе бригады) - 1 группы по безопасности работ на высоте.</w:t>
                        </w:r>
                      </w:p>
                      <w:p w14:paraId="259C0441" w14:textId="77777777" w:rsidR="00855BED" w:rsidRDefault="00855BED" w:rsidP="00855BED">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2.  У ИТР минимум у 1 чел (для мастеров, бригадиров, работников, назначаемых по наряду-допуску на производство работ на высоте ответственными исполнителями работ на высоте) - 2 группы по безопасности работ на высоте.</w:t>
                        </w:r>
                      </w:p>
                      <w:p w14:paraId="6D5C029C" w14:textId="77777777" w:rsidR="00855BED" w:rsidRDefault="00855BED" w:rsidP="00855BED">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3. У ИТР минимум у 1 чел (для ответственных руководителей работ на высоте, выполняемых по наряду-допуску) - 3 группы по безопасности работ на высоте.</w:t>
                        </w:r>
                      </w:p>
                      <w:p w14:paraId="7DDD0212" w14:textId="77777777" w:rsidR="00855BED" w:rsidRDefault="00855BED" w:rsidP="00855BED">
                        <w:pPr>
                          <w:suppressAutoHyphens/>
                          <w:jc w:val="both"/>
                          <w:cnfStyle w:val="000000100000" w:firstRow="0" w:lastRow="0" w:firstColumn="0" w:lastColumn="0" w:oddVBand="0" w:evenVBand="0" w:oddHBand="1" w:evenHBand="0" w:firstRowFirstColumn="0" w:firstRowLastColumn="0" w:lastRowFirstColumn="0" w:lastRowLastColumn="0"/>
                          <w:rPr>
                            <w:noProof/>
                          </w:rPr>
                        </w:pPr>
                        <w:r>
                          <w:rPr>
                            <w:noProof/>
                          </w:rPr>
                          <w:t>ИЛИ</w:t>
                        </w:r>
                      </w:p>
                      <w:p w14:paraId="3956AFAE" w14:textId="22A55FDB" w:rsidR="00F406BC" w:rsidRPr="00CC7886" w:rsidRDefault="00855BED" w:rsidP="00855BED">
                        <w:pPr>
                          <w:suppressAutoHyphens/>
                          <w:jc w:val="both"/>
                          <w:cnfStyle w:val="000000100000" w:firstRow="0" w:lastRow="0" w:firstColumn="0" w:lastColumn="0" w:oddVBand="0" w:evenVBand="0" w:oddHBand="1" w:evenHBand="0" w:firstRowFirstColumn="0" w:firstRowLastColumn="0" w:lastRowFirstColumn="0" w:lastRowLastColumn="0"/>
                        </w:pPr>
                        <w:r>
                          <w:rPr>
                            <w:noProof/>
                          </w:rPr>
                          <w:t>Гарантийное письмо, подтверждающее предоставление документов, согласно требованиям при работе на высоте на этапе заключения договора</w:t>
                        </w:r>
                        <w:r>
                          <w:rPr>
                            <w:lang w:eastAsia="ar-SA"/>
                          </w:rPr>
                          <w:t xml:space="preserve"> </w:t>
                        </w:r>
                      </w:p>
                    </w:tc>
                  </w:sdtContent>
                </w:sdt>
              </w:sdtContent>
            </w:sdt>
          </w:tr>
          <w:tr w:rsidR="00832622" w14:paraId="016E7986" w14:textId="77777777" w:rsidTr="00F406B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38C70F0" w14:textId="77777777" w:rsidR="00832622" w:rsidRPr="0057727C" w:rsidRDefault="00832622" w:rsidP="00832622">
                <w:pPr>
                  <w:pStyle w:val="ac"/>
                  <w:numPr>
                    <w:ilvl w:val="0"/>
                    <w:numId w:val="6"/>
                  </w:numPr>
                  <w:suppressAutoHyphens/>
                  <w:jc w:val="both"/>
                </w:pPr>
              </w:p>
            </w:tc>
            <w:tc>
              <w:tcPr>
                <w:tcW w:w="3118" w:type="dxa"/>
                <w:vAlign w:val="center"/>
              </w:tcPr>
              <w:p w14:paraId="4DD590B0" w14:textId="77777777" w:rsidR="00832622" w:rsidRPr="00832622" w:rsidRDefault="00832622" w:rsidP="00832622">
                <w:pPr>
                  <w:suppressAutoHyphens/>
                  <w:jc w:val="both"/>
                  <w:cnfStyle w:val="000000010000" w:firstRow="0" w:lastRow="0" w:firstColumn="0" w:lastColumn="0" w:oddVBand="0" w:evenVBand="0" w:oddHBand="0" w:evenHBand="1" w:firstRowFirstColumn="0" w:firstRowLastColumn="0" w:lastRowFirstColumn="0" w:lastRowLastColumn="0"/>
                </w:pPr>
                <w:r w:rsidRPr="00832622">
                  <w:t>Обеспеченность кадровыми ресурсами относительно требований, предъявляемых в документации о закупке</w:t>
                </w:r>
              </w:p>
            </w:tc>
            <w:tc>
              <w:tcPr>
                <w:tcW w:w="4932" w:type="dxa"/>
                <w:vAlign w:val="center"/>
              </w:tcPr>
              <w:p w14:paraId="151C8030" w14:textId="1E8A7D89" w:rsidR="00832622" w:rsidRPr="00CC7886" w:rsidRDefault="00CC7886" w:rsidP="00832622">
                <w:pPr>
                  <w:jc w:val="both"/>
                  <w:cnfStyle w:val="000000010000" w:firstRow="0" w:lastRow="0" w:firstColumn="0" w:lastColumn="0" w:oddVBand="0" w:evenVBand="0" w:oddHBand="0" w:evenHBand="1" w:firstRowFirstColumn="0" w:firstRowLastColumn="0" w:lastRowFirstColumn="0" w:lastRowLastColumn="0"/>
                </w:pPr>
                <w:r>
                  <w:rPr>
                    <w:rFonts w:cstheme="minorHAnsi"/>
                    <w:noProof/>
                  </w:rPr>
                  <w:t>Справка о кадровых ресурсах (наличие количества персонала с приложением подтверждающих квалификацию документов)</w:t>
                </w:r>
              </w:p>
            </w:tc>
          </w:tr>
          <w:tr w:rsidR="00832622" w14:paraId="58CF4064" w14:textId="77777777" w:rsidTr="00F406B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638B31E" w14:textId="77777777" w:rsidR="00832622" w:rsidRPr="0057727C" w:rsidRDefault="00832622" w:rsidP="00832622">
                <w:pPr>
                  <w:pStyle w:val="ac"/>
                  <w:numPr>
                    <w:ilvl w:val="0"/>
                    <w:numId w:val="6"/>
                  </w:numPr>
                  <w:suppressAutoHyphens/>
                  <w:jc w:val="both"/>
                </w:pPr>
              </w:p>
            </w:tc>
            <w:tc>
              <w:tcPr>
                <w:tcW w:w="3118" w:type="dxa"/>
                <w:vAlign w:val="center"/>
              </w:tcPr>
              <w:p w14:paraId="483C4A89" w14:textId="77777777" w:rsidR="00832622" w:rsidRPr="00832622" w:rsidRDefault="00832622" w:rsidP="00832622">
                <w:pPr>
                  <w:suppressAutoHyphens/>
                  <w:jc w:val="both"/>
                  <w:cnfStyle w:val="000000100000" w:firstRow="0" w:lastRow="0" w:firstColumn="0" w:lastColumn="0" w:oddVBand="0" w:evenVBand="0" w:oddHBand="1" w:evenHBand="0" w:firstRowFirstColumn="0" w:firstRowLastColumn="0" w:lastRowFirstColumn="0" w:lastRowLastColumn="0"/>
                </w:pPr>
                <w:r w:rsidRPr="00832622">
                  <w:t>Обеспеченность материально-техническими ресурсами относительно требований, предъявляемых в документации о закупке</w:t>
                </w:r>
              </w:p>
            </w:tc>
            <w:tc>
              <w:tcPr>
                <w:tcW w:w="4932" w:type="dxa"/>
                <w:vAlign w:val="center"/>
              </w:tcPr>
              <w:p w14:paraId="4C04376D" w14:textId="3615D047" w:rsidR="00832622" w:rsidRDefault="00CC7886" w:rsidP="00832622">
                <w:pPr>
                  <w:jc w:val="both"/>
                  <w:cnfStyle w:val="000000100000" w:firstRow="0" w:lastRow="0" w:firstColumn="0" w:lastColumn="0" w:oddVBand="0" w:evenVBand="0" w:oddHBand="1" w:evenHBand="0" w:firstRowFirstColumn="0" w:firstRowLastColumn="0" w:lastRowFirstColumn="0" w:lastRowLastColumn="0"/>
                </w:pPr>
                <w:r w:rsidRPr="00CC7886">
                  <w:t>Справка о материально-технических ресурсах (наличие вида, количества МТР с приложением подтверждающих документов)</w:t>
                </w:r>
              </w:p>
            </w:tc>
          </w:tr>
          <w:tr w:rsidR="00F406BC" w14:paraId="179F8341" w14:textId="77777777" w:rsidTr="00F406BC">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1E61678" w14:textId="77777777" w:rsidR="00F406BC" w:rsidRPr="0057727C" w:rsidRDefault="00F406BC" w:rsidP="00F406BC">
                <w:pPr>
                  <w:pStyle w:val="ac"/>
                  <w:numPr>
                    <w:ilvl w:val="0"/>
                    <w:numId w:val="6"/>
                  </w:numPr>
                  <w:suppressAutoHyphens/>
                  <w:jc w:val="both"/>
                </w:pPr>
              </w:p>
            </w:tc>
            <w:tc>
              <w:tcPr>
                <w:tcW w:w="3118" w:type="dxa"/>
                <w:vAlign w:val="center"/>
              </w:tcPr>
              <w:sdt>
                <w:sdtPr>
                  <w:id w:val="1960291085"/>
                  <w:placeholder>
                    <w:docPart w:val="23E8ABC9466E4B47A3D3FCB5A5983DBD"/>
                  </w:placeholder>
                  <w15:color w:val="FFFF00"/>
                </w:sdtPr>
                <w:sdtEndPr>
                  <w:rPr>
                    <w:noProof/>
                  </w:rPr>
                </w:sdtEndPr>
                <w:sdtContent>
                  <w:p w14:paraId="12F8C0C7" w14:textId="77777777" w:rsidR="00F406BC" w:rsidRDefault="00F406BC" w:rsidP="007D7D70">
                    <w:pPr>
                      <w:suppressAutoHyphens/>
                      <w:jc w:val="both"/>
                      <w:cnfStyle w:val="000000010000" w:firstRow="0" w:lastRow="0" w:firstColumn="0" w:lastColumn="0" w:oddVBand="0" w:evenVBand="0" w:oddHBand="0" w:evenHBand="1" w:firstRowFirstColumn="0" w:firstRowLastColumn="0" w:lastRowFirstColumn="0" w:lastRowLastColumn="0"/>
                    </w:pPr>
                    <w:r>
                      <w:t>Аттестация НАКС</w:t>
                    </w:r>
                  </w:p>
                </w:sdtContent>
              </w:sdt>
            </w:tc>
            <w:sdt>
              <w:sdtPr>
                <w:id w:val="1662197679"/>
                <w:placeholder>
                  <w:docPart w:val="8D67BA4C0E3D4B29BC5A4C2D15CD514A"/>
                </w:placeholder>
                <w15:color w:val="FFFF00"/>
              </w:sdtPr>
              <w:sdtEndPr/>
              <w:sdtContent>
                <w:sdt>
                  <w:sdtPr>
                    <w:id w:val="-797290672"/>
                    <w:placeholder>
                      <w:docPart w:val="FAFDD5C1411B4F548A69CFD76ADFC947"/>
                    </w:placeholder>
                    <w15:color w:val="FFFF00"/>
                  </w:sdtPr>
                  <w:sdtEndPr/>
                  <w:sdtContent>
                    <w:tc>
                      <w:tcPr>
                        <w:tcW w:w="4932" w:type="dxa"/>
                        <w:vAlign w:val="center"/>
                      </w:tcPr>
                      <w:p w14:paraId="6C085B32" w14:textId="7D57B3FD" w:rsidR="00F406BC" w:rsidRDefault="00CC7886" w:rsidP="007D7D70">
                        <w:pPr>
                          <w:jc w:val="both"/>
                          <w:cnfStyle w:val="000000010000" w:firstRow="0" w:lastRow="0" w:firstColumn="0" w:lastColumn="0" w:oddVBand="0" w:evenVBand="0" w:oddHBand="0" w:evenHBand="1" w:firstRowFirstColumn="0" w:firstRowLastColumn="0" w:lastRowFirstColumn="0" w:lastRowLastColumn="0"/>
                        </w:pPr>
                        <w:r>
                          <w:t>Требование не установлено</w:t>
                        </w:r>
                      </w:p>
                    </w:tc>
                  </w:sdtContent>
                </w:sdt>
              </w:sdtContent>
            </w:sdt>
          </w:tr>
          <w:permEnd w:id="313883729"/>
        </w:tbl>
      </w:sdtContent>
    </w:sdt>
    <w:p w14:paraId="5D7B1247" w14:textId="77777777" w:rsidR="00F406BC" w:rsidRDefault="00F406BC" w:rsidP="00F406BC">
      <w:pPr>
        <w:pStyle w:val="113"/>
        <w:numPr>
          <w:ilvl w:val="0"/>
          <w:numId w:val="0"/>
        </w:numPr>
        <w:spacing w:line="240" w:lineRule="auto"/>
        <w:jc w:val="both"/>
      </w:pPr>
    </w:p>
    <w:p w14:paraId="55791A70" w14:textId="77777777" w:rsidR="00B93B01" w:rsidRPr="005E1D52" w:rsidRDefault="00B93B01" w:rsidP="00B93B01">
      <w:pPr>
        <w:pStyle w:val="113"/>
        <w:spacing w:line="240" w:lineRule="auto"/>
        <w:jc w:val="both"/>
      </w:pPr>
      <w:r w:rsidRPr="005E1D52">
        <w:t>Требование по обеспечению заявки на участие в закупочной процедуре</w:t>
      </w:r>
    </w:p>
    <w:permStart w:id="255020574" w:edGrp="everyone" w:displacedByCustomXml="next"/>
    <w:sdt>
      <w:sdtPr>
        <w:rPr>
          <w:b w:val="0"/>
        </w:rPr>
        <w:alias w:val="Специальные требования"/>
        <w:tag w:val="Специальные требования"/>
        <w:id w:val="798342438"/>
        <w:placeholder>
          <w:docPart w:val="DF0C3852DA5E4DEEA9D2ACA36B8E90F2"/>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B93B01" w:rsidRPr="005E1D52" w14:paraId="0F28E194" w14:textId="77777777" w:rsidTr="007D7D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1F82311" w14:textId="77777777" w:rsidR="00B93B01" w:rsidRPr="005E1D52" w:rsidRDefault="00B93B01" w:rsidP="007D7D70">
                <w:pPr>
                  <w:suppressAutoHyphens/>
                </w:pPr>
                <w:r w:rsidRPr="005E1D52">
                  <w:t>№</w:t>
                </w:r>
              </w:p>
            </w:tc>
            <w:tc>
              <w:tcPr>
                <w:tcW w:w="3118" w:type="dxa"/>
                <w:vAlign w:val="center"/>
              </w:tcPr>
              <w:p w14:paraId="4765F7A0" w14:textId="77777777" w:rsidR="00B93B01" w:rsidRPr="005E1D52" w:rsidRDefault="00B93B01" w:rsidP="007D7D70">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2DD994A9" w14:textId="77777777" w:rsidR="00B93B01" w:rsidRPr="005E1D52" w:rsidRDefault="00B93B01" w:rsidP="007D7D70">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2F0BC7" w:rsidRPr="005E1D52" w14:paraId="7600908F" w14:textId="77777777" w:rsidTr="007D7D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E629780" w14:textId="77777777" w:rsidR="002F0BC7" w:rsidRPr="005E1D52" w:rsidRDefault="002F0BC7" w:rsidP="002F0BC7">
                <w:pPr>
                  <w:pStyle w:val="ac"/>
                  <w:numPr>
                    <w:ilvl w:val="0"/>
                    <w:numId w:val="6"/>
                  </w:numPr>
                  <w:suppressAutoHyphens/>
                  <w:jc w:val="both"/>
                </w:pPr>
              </w:p>
            </w:tc>
            <w:tc>
              <w:tcPr>
                <w:tcW w:w="3118" w:type="dxa"/>
                <w:vAlign w:val="center"/>
              </w:tcPr>
              <w:p w14:paraId="175ACDD6" w14:textId="77777777" w:rsidR="002F0BC7" w:rsidRPr="005E1D52" w:rsidRDefault="002F0BC7"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заявки</w:t>
                </w:r>
              </w:p>
            </w:tc>
            <w:tc>
              <w:tcPr>
                <w:tcW w:w="4932" w:type="dxa"/>
                <w:vAlign w:val="center"/>
              </w:tcPr>
              <w:p w14:paraId="11975766" w14:textId="61BBD760" w:rsidR="002F0BC7" w:rsidRPr="005E1D52" w:rsidRDefault="00463252" w:rsidP="002F0BC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2F0BC7" w:rsidRPr="005E1D52" w14:paraId="2E9FE94E" w14:textId="77777777" w:rsidTr="007D7D7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EB6BA1C" w14:textId="77777777" w:rsidR="002F0BC7" w:rsidRPr="005E1D52" w:rsidRDefault="002F0BC7" w:rsidP="002F0BC7">
                <w:pPr>
                  <w:pStyle w:val="ac"/>
                  <w:numPr>
                    <w:ilvl w:val="0"/>
                    <w:numId w:val="6"/>
                  </w:numPr>
                  <w:suppressAutoHyphens/>
                  <w:jc w:val="both"/>
                </w:pPr>
              </w:p>
            </w:tc>
            <w:tc>
              <w:tcPr>
                <w:tcW w:w="3118" w:type="dxa"/>
                <w:vAlign w:val="center"/>
              </w:tcPr>
              <w:p w14:paraId="130E76E7" w14:textId="77777777" w:rsidR="002F0BC7" w:rsidRPr="005E1D52" w:rsidRDefault="002F0BC7"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 xml:space="preserve">Форма обеспечения заявки </w:t>
                </w:r>
              </w:p>
            </w:tc>
            <w:tc>
              <w:tcPr>
                <w:tcW w:w="4932" w:type="dxa"/>
                <w:vAlign w:val="center"/>
              </w:tcPr>
              <w:p w14:paraId="2CF42E45" w14:textId="45837D29" w:rsidR="002F0BC7" w:rsidRPr="005E1D52" w:rsidRDefault="00463252" w:rsidP="002F0BC7">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bl>
      </w:sdtContent>
    </w:sdt>
    <w:permEnd w:id="255020574"/>
    <w:p w14:paraId="47C61FD1" w14:textId="77777777" w:rsidR="003C3303" w:rsidRPr="005E1D52" w:rsidRDefault="003C3303" w:rsidP="003C3303">
      <w:pPr>
        <w:pStyle w:val="113"/>
        <w:spacing w:line="240" w:lineRule="auto"/>
        <w:jc w:val="both"/>
      </w:pPr>
      <w:r w:rsidRPr="005E1D52">
        <w:t>Требование по обеспечению договора на участие в закупочной процедуре</w:t>
      </w:r>
    </w:p>
    <w:permStart w:id="1964529255" w:edGrp="everyone" w:displacedByCustomXml="next"/>
    <w:sdt>
      <w:sdtPr>
        <w:rPr>
          <w:b w:val="0"/>
        </w:rPr>
        <w:alias w:val="Специальные требования"/>
        <w:tag w:val="Специальные требования"/>
        <w:id w:val="-692846911"/>
        <w:placeholder>
          <w:docPart w:val="132699F8A4C7454D87FE803C8F417570"/>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3C3303" w:rsidRPr="005E1D52" w14:paraId="5B6F76CA" w14:textId="77777777" w:rsidTr="007D7D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6BF5D89" w14:textId="77777777" w:rsidR="003C3303" w:rsidRPr="005E1D52" w:rsidRDefault="003C3303" w:rsidP="007D7D70">
                <w:pPr>
                  <w:suppressAutoHyphens/>
                </w:pPr>
                <w:r w:rsidRPr="005E1D52">
                  <w:t>№</w:t>
                </w:r>
              </w:p>
            </w:tc>
            <w:tc>
              <w:tcPr>
                <w:tcW w:w="3118" w:type="dxa"/>
                <w:vAlign w:val="center"/>
              </w:tcPr>
              <w:p w14:paraId="4674049F" w14:textId="77777777" w:rsidR="003C3303" w:rsidRPr="005E1D52" w:rsidRDefault="003C3303" w:rsidP="007D7D70">
                <w:pPr>
                  <w:suppressAutoHyphens/>
                  <w:cnfStyle w:val="100000000000" w:firstRow="1" w:lastRow="0" w:firstColumn="0" w:lastColumn="0" w:oddVBand="0" w:evenVBand="0" w:oddHBand="0" w:evenHBand="0" w:firstRowFirstColumn="0" w:firstRowLastColumn="0" w:lastRowFirstColumn="0" w:lastRowLastColumn="0"/>
                </w:pPr>
                <w:r w:rsidRPr="005E1D52">
                  <w:t>Требование</w:t>
                </w:r>
              </w:p>
            </w:tc>
            <w:tc>
              <w:tcPr>
                <w:tcW w:w="4932" w:type="dxa"/>
                <w:vAlign w:val="center"/>
              </w:tcPr>
              <w:p w14:paraId="6BE215E9" w14:textId="77777777" w:rsidR="003C3303" w:rsidRPr="005E1D52" w:rsidRDefault="003C3303" w:rsidP="007D7D70">
                <w:pPr>
                  <w:suppressAutoHyphens/>
                  <w:cnfStyle w:val="100000000000" w:firstRow="1" w:lastRow="0" w:firstColumn="0" w:lastColumn="0" w:oddVBand="0" w:evenVBand="0" w:oddHBand="0" w:evenHBand="0" w:firstRowFirstColumn="0" w:firstRowLastColumn="0" w:lastRowFirstColumn="0" w:lastRowLastColumn="0"/>
                </w:pPr>
                <w:r w:rsidRPr="005E1D52">
                  <w:t>Документы (сведения), подтверждающие соответствие требованию</w:t>
                </w:r>
              </w:p>
            </w:tc>
          </w:tr>
          <w:tr w:rsidR="003C3303" w:rsidRPr="005E1D52" w14:paraId="27560394" w14:textId="77777777" w:rsidTr="007D7D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E2D19FE" w14:textId="77777777" w:rsidR="003C3303" w:rsidRPr="005E1D52" w:rsidRDefault="003C3303" w:rsidP="007D7D70">
                <w:pPr>
                  <w:pStyle w:val="ac"/>
                  <w:numPr>
                    <w:ilvl w:val="0"/>
                    <w:numId w:val="6"/>
                  </w:numPr>
                  <w:suppressAutoHyphens/>
                  <w:jc w:val="both"/>
                </w:pPr>
              </w:p>
            </w:tc>
            <w:tc>
              <w:tcPr>
                <w:tcW w:w="3118" w:type="dxa"/>
                <w:vAlign w:val="center"/>
              </w:tcPr>
              <w:p w14:paraId="034B13B9" w14:textId="77777777" w:rsidR="003C3303" w:rsidRPr="005E1D52" w:rsidRDefault="003C3303" w:rsidP="007D7D7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5E1D52">
                  <w:rPr>
                    <w:rFonts w:cstheme="minorHAnsi"/>
                  </w:rPr>
                  <w:t>Размер обеспечения договора</w:t>
                </w:r>
              </w:p>
            </w:tc>
            <w:tc>
              <w:tcPr>
                <w:tcW w:w="4932" w:type="dxa"/>
                <w:vAlign w:val="center"/>
              </w:tcPr>
              <w:p w14:paraId="724049A4" w14:textId="2E185FA9" w:rsidR="003C3303" w:rsidRPr="005E1D52" w:rsidRDefault="00463252" w:rsidP="007D7D7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3C3303" w:rsidRPr="005E1D52" w14:paraId="42996B01" w14:textId="77777777" w:rsidTr="007D7D7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9D41E02" w14:textId="77777777" w:rsidR="003C3303" w:rsidRPr="005E1D52" w:rsidRDefault="003C3303" w:rsidP="007D7D70">
                <w:pPr>
                  <w:pStyle w:val="ac"/>
                  <w:numPr>
                    <w:ilvl w:val="0"/>
                    <w:numId w:val="6"/>
                  </w:numPr>
                  <w:suppressAutoHyphens/>
                  <w:jc w:val="both"/>
                </w:pPr>
              </w:p>
            </w:tc>
            <w:tc>
              <w:tcPr>
                <w:tcW w:w="3118" w:type="dxa"/>
                <w:vAlign w:val="center"/>
              </w:tcPr>
              <w:p w14:paraId="498FF304" w14:textId="77777777" w:rsidR="003C3303" w:rsidRPr="005E1D52" w:rsidRDefault="003C3303" w:rsidP="007D7D7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Форма обеспечения договора</w:t>
                </w:r>
              </w:p>
            </w:tc>
            <w:tc>
              <w:tcPr>
                <w:tcW w:w="4932" w:type="dxa"/>
                <w:vAlign w:val="center"/>
              </w:tcPr>
              <w:p w14:paraId="326AB473" w14:textId="2E9DB0DF" w:rsidR="003C3303" w:rsidRPr="005E1D52" w:rsidRDefault="00463252" w:rsidP="007D7D70">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r w:rsidR="000F0AB7" w:rsidRPr="00C736AB" w14:paraId="05CB1DBD" w14:textId="77777777" w:rsidTr="007D7D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2AAED4B" w14:textId="77777777" w:rsidR="000F0AB7" w:rsidRPr="00633AC2" w:rsidRDefault="000F0AB7" w:rsidP="000F0AB7">
                <w:pPr>
                  <w:pStyle w:val="ac"/>
                  <w:numPr>
                    <w:ilvl w:val="0"/>
                    <w:numId w:val="6"/>
                  </w:numPr>
                  <w:suppressAutoHyphens/>
                  <w:jc w:val="both"/>
                </w:pPr>
              </w:p>
            </w:tc>
            <w:tc>
              <w:tcPr>
                <w:tcW w:w="3118" w:type="dxa"/>
                <w:vAlign w:val="center"/>
              </w:tcPr>
              <w:p w14:paraId="425E0740" w14:textId="77777777" w:rsidR="000F0AB7" w:rsidRPr="000F0AB7" w:rsidRDefault="000F0AB7" w:rsidP="007D7D7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0F0AB7">
                  <w:rPr>
                    <w:rFonts w:cstheme="minorHAnsi"/>
                  </w:rPr>
                  <w:t>Обеспечиваемые обязательства</w:t>
                </w:r>
              </w:p>
            </w:tc>
            <w:tc>
              <w:tcPr>
                <w:tcW w:w="4932" w:type="dxa"/>
                <w:vAlign w:val="center"/>
              </w:tcPr>
              <w:p w14:paraId="2C48F426" w14:textId="2DF5DF51" w:rsidR="000F0AB7" w:rsidRPr="00846D09" w:rsidRDefault="00463252" w:rsidP="007D7D70">
                <w:pPr>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3C3303" w:rsidRPr="00D01CAB" w14:paraId="2A588637" w14:textId="77777777" w:rsidTr="007D7D7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C409D85" w14:textId="77777777" w:rsidR="003C3303" w:rsidRPr="005E1D52" w:rsidRDefault="003C3303" w:rsidP="007D7D70">
                <w:pPr>
                  <w:pStyle w:val="ac"/>
                  <w:numPr>
                    <w:ilvl w:val="0"/>
                    <w:numId w:val="6"/>
                  </w:numPr>
                  <w:suppressAutoHyphens/>
                  <w:jc w:val="both"/>
                </w:pPr>
              </w:p>
            </w:tc>
            <w:tc>
              <w:tcPr>
                <w:tcW w:w="3118" w:type="dxa"/>
                <w:vAlign w:val="center"/>
              </w:tcPr>
              <w:p w14:paraId="35E7EA8F" w14:textId="77777777" w:rsidR="003C3303" w:rsidRPr="005E1D52" w:rsidRDefault="003C3303" w:rsidP="007D7D7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5E1D52">
                  <w:rPr>
                    <w:rFonts w:cstheme="minorHAnsi"/>
                  </w:rPr>
                  <w:t>Срок предоставления обеспечения договора</w:t>
                </w:r>
              </w:p>
            </w:tc>
            <w:tc>
              <w:tcPr>
                <w:tcW w:w="4932" w:type="dxa"/>
                <w:vAlign w:val="center"/>
              </w:tcPr>
              <w:p w14:paraId="1D1E315D" w14:textId="23B31609" w:rsidR="003C3303" w:rsidRDefault="00463252" w:rsidP="007D7D70">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bl>
      </w:sdtContent>
    </w:sdt>
    <w:permEnd w:id="1964529255"/>
    <w:p w14:paraId="2121C61F" w14:textId="77777777" w:rsidR="003C3303" w:rsidRPr="00736283" w:rsidRDefault="003C3303" w:rsidP="003C3303">
      <w:pPr>
        <w:pStyle w:val="113"/>
        <w:spacing w:line="240" w:lineRule="auto"/>
        <w:jc w:val="both"/>
      </w:pPr>
      <w:r w:rsidRPr="00736283">
        <w:t>Требования по обеспечению аванса</w:t>
      </w:r>
    </w:p>
    <w:permStart w:id="1092515832" w:edGrp="everyone" w:displacedByCustomXml="next"/>
    <w:sdt>
      <w:sdtPr>
        <w:rPr>
          <w:b w:val="0"/>
        </w:rPr>
        <w:alias w:val="Специальные требования"/>
        <w:tag w:val="Специальные требования"/>
        <w:id w:val="-582680519"/>
        <w:placeholder>
          <w:docPart w:val="CA81FB870AF94A9AADE65C0A340BDC59"/>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3C3303" w:rsidRPr="00736283" w14:paraId="3141AA9F" w14:textId="77777777" w:rsidTr="007D7D7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7BA5A72" w14:textId="77777777" w:rsidR="003C3303" w:rsidRPr="00736283" w:rsidRDefault="003C3303" w:rsidP="007D7D70">
                <w:pPr>
                  <w:suppressAutoHyphens/>
                </w:pPr>
                <w:r w:rsidRPr="00736283">
                  <w:t>№</w:t>
                </w:r>
              </w:p>
            </w:tc>
            <w:tc>
              <w:tcPr>
                <w:tcW w:w="3118" w:type="dxa"/>
                <w:vAlign w:val="center"/>
              </w:tcPr>
              <w:p w14:paraId="332C9052" w14:textId="77777777" w:rsidR="003C3303" w:rsidRPr="00736283" w:rsidRDefault="003C3303" w:rsidP="007D7D70">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4FA96983" w14:textId="77777777" w:rsidR="003C3303" w:rsidRPr="00736283" w:rsidRDefault="003C3303" w:rsidP="007D7D70">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3C3303" w:rsidRPr="00736283" w14:paraId="58A6F4AF" w14:textId="77777777" w:rsidTr="007D7D70">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F3B5C0B" w14:textId="77777777" w:rsidR="003C3303" w:rsidRPr="00736283" w:rsidRDefault="003C3303" w:rsidP="007D7D70">
                <w:pPr>
                  <w:pStyle w:val="ac"/>
                  <w:numPr>
                    <w:ilvl w:val="0"/>
                    <w:numId w:val="6"/>
                  </w:numPr>
                  <w:suppressAutoHyphens/>
                  <w:jc w:val="both"/>
                </w:pPr>
              </w:p>
            </w:tc>
            <w:tc>
              <w:tcPr>
                <w:tcW w:w="3118" w:type="dxa"/>
                <w:vAlign w:val="center"/>
              </w:tcPr>
              <w:p w14:paraId="6346FA5F" w14:textId="77777777" w:rsidR="003C3303" w:rsidRPr="00736283" w:rsidRDefault="003C3303" w:rsidP="007D7D7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34FFE953" w14:textId="2FB7BE1C" w:rsidR="003C3303" w:rsidRPr="00736283" w:rsidRDefault="00463252" w:rsidP="007D7D70">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3C3303" w:rsidRPr="00C736AB" w14:paraId="51458E1C" w14:textId="77777777" w:rsidTr="007D7D70">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805CE1F" w14:textId="77777777" w:rsidR="003C3303" w:rsidRPr="00736283" w:rsidRDefault="003C3303" w:rsidP="007D7D70">
                <w:pPr>
                  <w:pStyle w:val="ac"/>
                  <w:numPr>
                    <w:ilvl w:val="0"/>
                    <w:numId w:val="6"/>
                  </w:numPr>
                  <w:suppressAutoHyphens/>
                  <w:jc w:val="both"/>
                </w:pPr>
              </w:p>
            </w:tc>
            <w:tc>
              <w:tcPr>
                <w:tcW w:w="3118" w:type="dxa"/>
                <w:vAlign w:val="center"/>
              </w:tcPr>
              <w:p w14:paraId="31C127FF" w14:textId="77777777" w:rsidR="003C3303" w:rsidRPr="00736283" w:rsidRDefault="003C3303" w:rsidP="007D7D7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5A2825F8" w14:textId="562F6A2E" w:rsidR="003C3303" w:rsidRDefault="00463252" w:rsidP="007D7D70">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permEnd w:id="1092515832"/>
        </w:tbl>
      </w:sdtContent>
    </w:sdt>
    <w:p w14:paraId="74699B0A" w14:textId="77777777" w:rsidR="00C832C8" w:rsidRDefault="00C832C8">
      <w:pPr>
        <w:rPr>
          <w:rFonts w:eastAsia="Times New Roman" w:cs="Arial"/>
          <w:b/>
          <w:color w:val="000000" w:themeColor="text1"/>
          <w:sz w:val="24"/>
          <w:lang w:eastAsia="ru-RU"/>
        </w:rPr>
      </w:pPr>
      <w:r>
        <w:br w:type="page"/>
      </w:r>
    </w:p>
    <w:p w14:paraId="126DCACB" w14:textId="77777777" w:rsidR="00696A07" w:rsidRDefault="00696A07" w:rsidP="00696A07">
      <w:pPr>
        <w:pStyle w:val="1"/>
      </w:pPr>
      <w:bookmarkStart w:id="12" w:name="_Toc143602492"/>
      <w:r>
        <w:lastRenderedPageBreak/>
        <w:t>Требования к заявке на участие в закупке</w:t>
      </w:r>
      <w:bookmarkEnd w:id="10"/>
      <w:bookmarkEnd w:id="12"/>
    </w:p>
    <w:p w14:paraId="1909807A" w14:textId="77777777" w:rsidR="00696A07" w:rsidRPr="002011D4" w:rsidRDefault="00421159" w:rsidP="00696A07">
      <w:pPr>
        <w:pStyle w:val="113"/>
      </w:pPr>
      <w:r w:rsidRPr="002011D4">
        <w:t>С</w:t>
      </w:r>
      <w:r w:rsidR="00696A07" w:rsidRPr="002011D4">
        <w:t>остав заявки</w:t>
      </w:r>
    </w:p>
    <w:p w14:paraId="1C927AAD" w14:textId="77777777" w:rsidR="00480129" w:rsidRDefault="002741DB" w:rsidP="002741DB">
      <w:pPr>
        <w:pStyle w:val="111"/>
      </w:pPr>
      <w:r w:rsidRPr="002741DB">
        <w:t xml:space="preserve">Заявка на участие </w:t>
      </w:r>
      <w:r>
        <w:t xml:space="preserve">в конкурсе </w:t>
      </w:r>
      <w:r w:rsidRPr="002741DB">
        <w:t>в электронной форме состоит из двух частей и предложения участника закупки о цене договора (цене лота, единицы товара, работы, услуги)</w:t>
      </w:r>
      <w:r w:rsidR="00696A07">
        <w:t>.</w:t>
      </w:r>
    </w:p>
    <w:sdt>
      <w:sdtPr>
        <w:alias w:val="Части заявки"/>
        <w:tag w:val="Части заявки"/>
        <w:id w:val="-631405894"/>
        <w:lock w:val="sdtLocked"/>
        <w:placeholder>
          <w:docPart w:val="1D2A7AF856F94BB084D6453FE3C66280"/>
        </w:placeholder>
        <w15:color w:val="00CCFF"/>
        <w:docPartList>
          <w:docPartGallery w:val="Quick Parts"/>
          <w:docPartCategory w:val="Документация о закупке: части заявки"/>
        </w:docPartList>
      </w:sdtPr>
      <w:sdtEndPr/>
      <w:sdtContent>
        <w:p w14:paraId="3A78F4B9" w14:textId="77777777" w:rsidR="00D24712" w:rsidRPr="00A7091C" w:rsidRDefault="00D24712" w:rsidP="00D24712">
          <w:pPr>
            <w:pStyle w:val="111"/>
            <w:rPr>
              <w:color w:val="auto"/>
            </w:rPr>
          </w:pPr>
          <w:r w:rsidRPr="00A7091C">
            <w:rPr>
              <w:color w:val="auto"/>
            </w:rPr>
            <w:t>Первая часть заявки на участие в конкурсе в электронной форме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w:t>
          </w:r>
          <w:r>
            <w:rPr>
              <w:color w:val="auto"/>
            </w:rPr>
            <w:t xml:space="preserve"> </w:t>
          </w:r>
          <w:r w:rsidRPr="00A7091C">
            <w:rPr>
              <w:color w:val="auto"/>
            </w:rPr>
            <w:t>пп.</w:t>
          </w:r>
          <w:r>
            <w:rPr>
              <w:color w:val="auto"/>
            </w:rPr>
            <w:t xml:space="preserve">10, п 4.1 </w:t>
          </w:r>
          <w:r w:rsidRPr="00A7091C">
            <w:rPr>
              <w:color w:val="auto"/>
            </w:rPr>
            <w:t xml:space="preserve">документации о закупке. </w:t>
          </w:r>
        </w:p>
        <w:p w14:paraId="4D5127AF" w14:textId="77777777" w:rsidR="00B664F1" w:rsidRPr="00B664F1" w:rsidRDefault="002741DB" w:rsidP="00E74450">
          <w:pPr>
            <w:pStyle w:val="111"/>
          </w:pPr>
          <w:r w:rsidRPr="00D24712">
            <w:rPr>
              <w:color w:val="auto"/>
            </w:rPr>
            <w:t>Вторая часть данной заявки должна содержать информацию и доку</w:t>
          </w:r>
          <w:r w:rsidR="005A2C97" w:rsidRPr="00D24712">
            <w:rPr>
              <w:color w:val="auto"/>
            </w:rPr>
            <w:t>менты,</w:t>
          </w:r>
          <w:r w:rsidR="008169DE" w:rsidRPr="00D24712">
            <w:rPr>
              <w:color w:val="auto"/>
            </w:rPr>
            <w:t xml:space="preserve"> предусмотренные </w:t>
          </w:r>
          <w:proofErr w:type="spellStart"/>
          <w:r w:rsidR="008169DE" w:rsidRPr="00D24712">
            <w:rPr>
              <w:color w:val="auto"/>
            </w:rPr>
            <w:t>пп</w:t>
          </w:r>
          <w:proofErr w:type="spellEnd"/>
          <w:r w:rsidR="008169DE" w:rsidRPr="00D24712">
            <w:rPr>
              <w:color w:val="auto"/>
            </w:rPr>
            <w:t xml:space="preserve">. 1 - </w:t>
          </w:r>
          <w:r w:rsidR="00A5201A" w:rsidRPr="00D24712">
            <w:rPr>
              <w:color w:val="auto"/>
            </w:rPr>
            <w:t>8</w:t>
          </w:r>
          <w:r w:rsidR="008169DE" w:rsidRPr="00D24712">
            <w:rPr>
              <w:color w:val="auto"/>
            </w:rPr>
            <w:t xml:space="preserve"> и 1</w:t>
          </w:r>
          <w:r w:rsidR="00A5201A" w:rsidRPr="00D24712">
            <w:rPr>
              <w:color w:val="auto"/>
            </w:rPr>
            <w:t>1</w:t>
          </w:r>
          <w:r w:rsidRPr="00D24712">
            <w:rPr>
              <w:color w:val="auto"/>
            </w:rPr>
            <w:t>, п.</w:t>
          </w:r>
          <w:r w:rsidR="00B664F1" w:rsidRPr="00D24712">
            <w:rPr>
              <w:color w:val="auto"/>
            </w:rPr>
            <w:t>4.1</w:t>
          </w:r>
          <w:r w:rsidRPr="00D24712">
            <w:rPr>
              <w:color w:val="auto"/>
            </w:rPr>
            <w:t xml:space="preserve">, а также </w:t>
          </w:r>
          <w:r w:rsidR="00427ECF">
            <w:t xml:space="preserve">п. </w:t>
          </w:r>
          <w:r w:rsidR="00B664F1">
            <w:t>4.2</w:t>
          </w:r>
          <w:r w:rsidR="00B664F1" w:rsidRPr="00D24712">
            <w:rPr>
              <w:color w:val="auto"/>
            </w:rPr>
            <w:t xml:space="preserve"> настоящей документации</w:t>
          </w:r>
          <w:r w:rsidRPr="00D24712">
            <w:rPr>
              <w:color w:val="auto"/>
            </w:rPr>
            <w:t xml:space="preserve"> в отношении критериев и по</w:t>
          </w:r>
          <w:r w:rsidR="00427ECF" w:rsidRPr="00D24712">
            <w:rPr>
              <w:color w:val="auto"/>
            </w:rPr>
            <w:t>рядка оценки и сопоставления за</w:t>
          </w:r>
          <w:r w:rsidRPr="00D24712">
            <w:rPr>
              <w:color w:val="auto"/>
            </w:rPr>
            <w:t xml:space="preserve">явок на участие в такой закупке, применяемых к участникам закупки (в случае установления в документации о конкурентной закупке этих критериев). </w:t>
          </w:r>
        </w:p>
        <w:p w14:paraId="3D6C538B" w14:textId="77777777" w:rsidR="00D20516" w:rsidRPr="005A2C97" w:rsidRDefault="002741DB" w:rsidP="002741DB">
          <w:pPr>
            <w:pStyle w:val="111"/>
          </w:pPr>
          <w:r w:rsidRPr="002741DB">
            <w:rPr>
              <w:color w:val="auto"/>
            </w:rPr>
            <w:t>При этом информация и документы должны содержаться в заявке на участие в конкурсе в электронной форме</w:t>
          </w:r>
          <w:r w:rsidR="00517B49">
            <w:rPr>
              <w:color w:val="auto"/>
            </w:rPr>
            <w:t>,</w:t>
          </w:r>
          <w:r w:rsidRPr="002741DB">
            <w:rPr>
              <w:color w:val="auto"/>
            </w:rPr>
            <w:t xml:space="preserve"> в случае установления обязанности их представления в соответствии с п </w:t>
          </w:r>
          <w:r w:rsidR="00B664F1">
            <w:rPr>
              <w:color w:val="auto"/>
            </w:rPr>
            <w:t>4.1</w:t>
          </w:r>
        </w:p>
        <w:p w14:paraId="7FCDD5B5" w14:textId="77777777" w:rsidR="005A2C97" w:rsidRDefault="005A2C97" w:rsidP="005A2C97">
          <w:pPr>
            <w:pStyle w:val="111"/>
          </w:pPr>
          <w:r w:rsidRPr="005A2C97">
            <w:t>Декларация</w:t>
          </w:r>
          <w:r w:rsidR="00255AE9">
            <w:t>, предусмотренная пп.1</w:t>
          </w:r>
          <w:r w:rsidR="00A5201A">
            <w:t>1</w:t>
          </w:r>
          <w:r>
            <w:t xml:space="preserve"> п.4.1</w:t>
          </w:r>
          <w:r w:rsidRPr="005A2C97">
            <w:t xml:space="preserve">, представляется в составе заявки участником конкурентной закупки с использованием программно-аппаратных средств электронной площадки. Оператор электронной площадки обеспечивает участнику конкурентной закупки с участием субъектов малого и среднего предпринимательства возможность включения в состав заявки и направления заказчику информации и документов, указанных в п. </w:t>
          </w:r>
          <w:r>
            <w:t>4.1</w:t>
          </w:r>
          <w:r w:rsidRPr="005A2C97">
            <w:t>, посредством программно-аппаратных средств электронной площадки в случае их представления данному оператору при аккредитации на электронной площадке в соответствии с ч.18, ст. 3.4, 223-ФЗ</w:t>
          </w:r>
        </w:p>
        <w:p w14:paraId="168C7545" w14:textId="77777777" w:rsidR="0040473C" w:rsidRDefault="00A441DD" w:rsidP="00130788">
          <w:pPr>
            <w:pStyle w:val="111"/>
          </w:pPr>
          <w:r>
            <w:t>Ценовое предложение указывается только в форме ценового предложения</w:t>
          </w:r>
          <w:r w:rsidR="0040473C">
            <w:t xml:space="preserve"> (не является частью 2 или 3; является самостоятельным документом)</w:t>
          </w:r>
          <w:r>
            <w:t>.</w:t>
          </w:r>
        </w:p>
        <w:p w14:paraId="257B9CED" w14:textId="77777777" w:rsidR="00552DD0" w:rsidRDefault="00C2001F" w:rsidP="002741DB">
          <w:pPr>
            <w:pStyle w:val="111"/>
          </w:pPr>
          <w:r>
            <w:t>З</w:t>
          </w:r>
          <w:r w:rsidR="002741DB" w:rsidRPr="002741DB">
            <w:t>аявка</w:t>
          </w:r>
          <w:r>
            <w:t xml:space="preserve"> </w:t>
          </w:r>
          <w:r w:rsidR="002741DB" w:rsidRPr="002741DB">
            <w:t>отклоняется в случае содержания в первой части заявки на участие сведений об участнике и (или) о ценовом предложении</w:t>
          </w:r>
          <w:r w:rsidR="0040473C">
            <w:t>.</w:t>
          </w:r>
        </w:p>
      </w:sdtContent>
    </w:sdt>
    <w:p w14:paraId="1240072B" w14:textId="77777777" w:rsidR="005A5FA9" w:rsidRDefault="005A5FA9" w:rsidP="005A5FA9">
      <w:pPr>
        <w:pStyle w:val="113"/>
      </w:pPr>
      <w:r>
        <w:t>Форма заявки</w:t>
      </w:r>
    </w:p>
    <w:p w14:paraId="3D5FB2A5" w14:textId="77777777" w:rsidR="00173337" w:rsidRPr="00173337" w:rsidRDefault="005A5FA9" w:rsidP="00421159">
      <w:pPr>
        <w:pStyle w:val="111"/>
      </w:pPr>
      <w:r>
        <w:t>Форма заявки на участие</w:t>
      </w:r>
      <w:r w:rsidR="00824FDA">
        <w:t xml:space="preserve"> </w:t>
      </w:r>
      <w:r>
        <w:t xml:space="preserve">в закупке </w:t>
      </w:r>
      <w:r w:rsidR="00824FDA">
        <w:t xml:space="preserve">(форма части заявки на участие в закупке) </w:t>
      </w:r>
      <w:r>
        <w:t>определяется формой, прилагаемой к документации о закупке.</w:t>
      </w:r>
    </w:p>
    <w:p w14:paraId="1B553C5C" w14:textId="77777777" w:rsidR="00FE3E2C" w:rsidRDefault="00FE3E2C" w:rsidP="00FE3E2C">
      <w:pPr>
        <w:pStyle w:val="113"/>
      </w:pPr>
      <w:r>
        <w:t>Оформление заявки</w:t>
      </w:r>
    </w:p>
    <w:sdt>
      <w:sdtPr>
        <w:alias w:val="Оформление заявки"/>
        <w:tag w:val="Оформление заявки"/>
        <w:id w:val="283306258"/>
        <w:lock w:val="sdtLocked"/>
        <w:placeholder>
          <w:docPart w:val="7D40F3C7DE0C4977B9AA8B31E93C803A"/>
        </w:placeholder>
        <w15:color w:val="00CCFF"/>
        <w:docPartList>
          <w:docPartGallery w:val="Quick Parts"/>
          <w:docPartCategory w:val="Документация о закупке: форма заявки"/>
        </w:docPartList>
      </w:sdtPr>
      <w:sdtEndPr/>
      <w:sdtContent>
        <w:p w14:paraId="2FF955C9" w14:textId="77777777" w:rsidR="00A441DD" w:rsidRDefault="00A441DD" w:rsidP="006909D6">
          <w:pPr>
            <w:pStyle w:val="111"/>
          </w:pPr>
          <w: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0B5CDAFC" w14:textId="77777777" w:rsidR="00A441DD" w:rsidRDefault="00A441DD" w:rsidP="006909D6">
          <w:pPr>
            <w:pStyle w:val="111"/>
          </w:pPr>
          <w:r>
            <w:t>Электронный документ должен допускать поиск и копирование произвольных фрагментов.</w:t>
          </w:r>
        </w:p>
        <w:p w14:paraId="0449BCA8" w14:textId="77777777" w:rsidR="00A441DD" w:rsidRDefault="00A441DD" w:rsidP="00A1655D">
          <w:pPr>
            <w:pStyle w:val="111"/>
          </w:pPr>
          <w:r>
            <w:t>Электронные формы заявки заполняются в формах, прилагаемых к документации о закупке.</w:t>
          </w:r>
        </w:p>
        <w:p w14:paraId="1BD73AF8" w14:textId="77777777" w:rsidR="00A441DD" w:rsidRDefault="00A441DD" w:rsidP="00A1655D">
          <w:pPr>
            <w:pStyle w:val="111"/>
          </w:pPr>
          <w:r>
            <w:t>Заполненные формы заявки представляются в том же виде, в каком были заполнены (не требуется перевод в другой формат)</w:t>
          </w:r>
          <w:r w:rsidRPr="00D9475E">
            <w:t>.</w:t>
          </w:r>
        </w:p>
        <w:p w14:paraId="2AFE0FF1" w14:textId="77777777" w:rsidR="00421159" w:rsidRDefault="00A441DD" w:rsidP="006909D6">
          <w:pPr>
            <w:pStyle w:val="111"/>
          </w:pPr>
          <w:r>
            <w:lastRenderedPageBreak/>
            <w:t>Не требуется распечатывание заполненных электронных форм, их подписание и сканирование.</w:t>
          </w:r>
        </w:p>
      </w:sdtContent>
    </w:sdt>
    <w:p w14:paraId="6FB64DD7" w14:textId="77777777" w:rsidR="00421159" w:rsidRDefault="00421159" w:rsidP="00421159">
      <w:pPr>
        <w:pStyle w:val="113"/>
      </w:pPr>
      <w:r>
        <w:t>Содержание заявки</w:t>
      </w:r>
    </w:p>
    <w:p w14:paraId="3FD52146" w14:textId="77777777" w:rsidR="00C47B45" w:rsidRDefault="00C47B45" w:rsidP="00C47B45">
      <w:pPr>
        <w:pStyle w:val="111"/>
      </w:pPr>
      <w:r w:rsidRPr="00075178">
        <w:t>Заявка</w:t>
      </w:r>
      <w:r>
        <w:t xml:space="preserve"> составляется на русском языке.</w:t>
      </w:r>
    </w:p>
    <w:p w14:paraId="6E6A511F" w14:textId="77777777" w:rsidR="00C47B45" w:rsidRDefault="00C47B45" w:rsidP="00C47B45">
      <w:pPr>
        <w:pStyle w:val="111"/>
      </w:pPr>
      <w:r>
        <w:t>Документы, представляемые</w:t>
      </w:r>
      <w:r w:rsidRPr="00304C71">
        <w:t xml:space="preserve"> на иностранном языке</w:t>
      </w:r>
      <w:r>
        <w:t>,</w:t>
      </w:r>
      <w:r w:rsidRPr="00304C71">
        <w:t xml:space="preserve"> должн</w:t>
      </w:r>
      <w:r>
        <w:t>ы</w:t>
      </w:r>
      <w:r w:rsidRPr="00304C71">
        <w:t xml:space="preserve"> сопровождаться представлением перевода на русский язык</w:t>
      </w:r>
      <w:r>
        <w:t xml:space="preserve">, </w:t>
      </w:r>
      <w:r w:rsidRPr="00304C71">
        <w:t>заверенного надлежащим образом</w:t>
      </w:r>
      <w:r>
        <w:t>.</w:t>
      </w:r>
    </w:p>
    <w:p w14:paraId="7FB6F22B" w14:textId="77777777" w:rsidR="00C47B45" w:rsidRDefault="00C47B45" w:rsidP="00C47B45">
      <w:pPr>
        <w:pStyle w:val="111"/>
      </w:pPr>
      <w:r w:rsidRPr="00585125">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r>
        <w:t>.</w:t>
      </w:r>
    </w:p>
    <w:p w14:paraId="287548A5" w14:textId="77777777" w:rsidR="00C47B45" w:rsidRPr="00245E58" w:rsidRDefault="00C47B45" w:rsidP="00C47B45">
      <w:pPr>
        <w:pStyle w:val="111"/>
        <w:rPr>
          <w:color w:val="auto"/>
        </w:rPr>
      </w:pPr>
      <w:r>
        <w:t>Все документы, входящие в состав заявки на участие в закупке, должны иметь четко читаемый текст.</w:t>
      </w:r>
    </w:p>
    <w:p w14:paraId="3670A082" w14:textId="77777777" w:rsidR="00245E58" w:rsidRPr="007C01B2" w:rsidRDefault="00245E58" w:rsidP="00C47B45">
      <w:pPr>
        <w:pStyle w:val="111"/>
        <w:rPr>
          <w:color w:val="auto"/>
        </w:rPr>
      </w:pPr>
      <w:r>
        <w:t>Заявка не должна содержать противоречивую информацию или допускать двусмысленных толкований.</w:t>
      </w:r>
    </w:p>
    <w:p w14:paraId="19CA6868" w14:textId="77777777" w:rsidR="007C01B2" w:rsidRPr="007C01B2" w:rsidRDefault="007C01B2" w:rsidP="007C01B2">
      <w:pPr>
        <w:pStyle w:val="111"/>
        <w:rPr>
          <w:color w:val="auto"/>
        </w:rPr>
      </w:pPr>
      <w:r w:rsidRPr="007C01B2">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051414B5" w14:textId="77777777" w:rsidR="007C01B2" w:rsidRPr="002B6816" w:rsidRDefault="007C01B2" w:rsidP="007C01B2">
      <w:pPr>
        <w:pStyle w:val="111"/>
        <w:numPr>
          <w:ilvl w:val="0"/>
          <w:numId w:val="0"/>
        </w:numPr>
        <w:rPr>
          <w:color w:val="auto"/>
        </w:rPr>
      </w:pPr>
      <w:r w:rsidRPr="007C01B2">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6E6B1CB2" w14:textId="77777777" w:rsidR="00E45189" w:rsidRPr="005E1D52" w:rsidRDefault="00E45189" w:rsidP="00E45189">
      <w:pPr>
        <w:pStyle w:val="113"/>
      </w:pPr>
      <w:r>
        <w:t>Общие требования к обеспечению исполнения обязательств</w:t>
      </w:r>
    </w:p>
    <w:p w14:paraId="1E38DAAB" w14:textId="77777777" w:rsidR="00E45189" w:rsidRDefault="00E45189" w:rsidP="00E45189">
      <w:pPr>
        <w:pStyle w:val="111"/>
      </w:pPr>
      <w:r w:rsidRPr="005E1D52">
        <w:t>При проведении процедуры закупки Заказчик вправе предусмотреть представление обеспечения исполнения обязательств, с</w:t>
      </w:r>
      <w:r>
        <w:t>вязанных с участием в процедуре.</w:t>
      </w:r>
    </w:p>
    <w:p w14:paraId="06298B4C" w14:textId="77777777" w:rsidR="00E45189" w:rsidRDefault="00E45189" w:rsidP="00E45189">
      <w:pPr>
        <w:pStyle w:val="111"/>
      </w:pPr>
      <w:r>
        <w:t>При осуществлении конкурентной закупки с участием СМСП в качестве обеспечительных мер на участие в такой конкурентной закупке (если требование об обеспечении установлено заказчиком в документации о конкурентной закупке) может предоставляться:</w:t>
      </w:r>
    </w:p>
    <w:p w14:paraId="02D1866E" w14:textId="77777777" w:rsidR="00E45189" w:rsidRDefault="00E45189" w:rsidP="00E45189">
      <w:pPr>
        <w:pStyle w:val="a0"/>
      </w:pPr>
      <w:r w:rsidRPr="00781C01">
        <w:t xml:space="preserve">путем внесения денежных средств; </w:t>
      </w:r>
    </w:p>
    <w:p w14:paraId="3B1ED6B2" w14:textId="77777777" w:rsidR="00E45189" w:rsidRDefault="00E45189" w:rsidP="00E45189">
      <w:pPr>
        <w:pStyle w:val="a0"/>
      </w:pPr>
      <w:r>
        <w:t>предоставления векселя (ей).</w:t>
      </w:r>
    </w:p>
    <w:p w14:paraId="291F2F01" w14:textId="77777777" w:rsidR="00E45189" w:rsidRDefault="00E45189" w:rsidP="00E45189">
      <w:pPr>
        <w:pStyle w:val="a0"/>
      </w:pPr>
      <w:r w:rsidRPr="00781C01">
        <w:t>предоставление</w:t>
      </w:r>
      <w:r>
        <w:t>м</w:t>
      </w:r>
      <w:r w:rsidRPr="00781C01">
        <w:t xml:space="preserve"> независимой гарантии. </w:t>
      </w:r>
    </w:p>
    <w:p w14:paraId="2C5AF6A8" w14:textId="77777777" w:rsidR="00E45189" w:rsidRDefault="00E45189" w:rsidP="00E45189">
      <w:pPr>
        <w:pStyle w:val="111"/>
      </w:pPr>
      <w:r w:rsidRPr="00592425">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38B554D6" w14:textId="77777777" w:rsidR="00E45189" w:rsidRDefault="00E45189" w:rsidP="00E45189">
      <w:pPr>
        <w:pStyle w:val="111"/>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1F846C5D" w14:textId="77777777" w:rsidR="00E45189" w:rsidRDefault="00E45189" w:rsidP="00E45189">
      <w:pPr>
        <w:pStyle w:val="111"/>
      </w:pPr>
      <w:r>
        <w:t>Денежные средства, внесенные на счет, указанный в документации о конкурентной закупке, либо переданные векселя в качестве обеспечения заявки на участие в конкурентной закупке, возвращаются на счет участника закупки в течение не более чем 7 рабочих дней с даты наступления одного из следующих случаев:</w:t>
      </w:r>
    </w:p>
    <w:p w14:paraId="363DDE5D" w14:textId="77777777" w:rsidR="00E45189" w:rsidRDefault="00E45189" w:rsidP="00E45189">
      <w:pPr>
        <w:pStyle w:val="a0"/>
      </w:pPr>
      <w:r>
        <w:lastRenderedPageBreak/>
        <w:t>подписание протокола подведения итогов конкурентной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7E88608F" w14:textId="77777777" w:rsidR="00E45189" w:rsidRDefault="00E45189" w:rsidP="00E45189">
      <w:pPr>
        <w:pStyle w:val="a0"/>
      </w:pPr>
      <w:r>
        <w:t>отмена закупки;</w:t>
      </w:r>
    </w:p>
    <w:p w14:paraId="50ED58CA" w14:textId="77777777" w:rsidR="00E45189" w:rsidRDefault="00E45189" w:rsidP="00E45189">
      <w:pPr>
        <w:pStyle w:val="a0"/>
      </w:pPr>
      <w:r>
        <w:t>отклонение заявки участника закупки;</w:t>
      </w:r>
    </w:p>
    <w:p w14:paraId="3C742D8D" w14:textId="77777777" w:rsidR="00E45189" w:rsidRDefault="00E45189" w:rsidP="00E45189">
      <w:pPr>
        <w:pStyle w:val="a0"/>
      </w:pPr>
      <w:r>
        <w:t>отзыв заявки участником закупки до окончания срока подачи заявок;</w:t>
      </w:r>
    </w:p>
    <w:p w14:paraId="500450D7" w14:textId="77777777" w:rsidR="00E45189" w:rsidRDefault="00E45189" w:rsidP="00E45189">
      <w:pPr>
        <w:pStyle w:val="a0"/>
      </w:pPr>
      <w:r>
        <w:t>получение заявки на участие в закупке после окончания срока подачи заявок;</w:t>
      </w:r>
    </w:p>
    <w:p w14:paraId="509E210B" w14:textId="77777777" w:rsidR="00E45189" w:rsidRDefault="00E45189" w:rsidP="00E45189">
      <w:pPr>
        <w:pStyle w:val="a0"/>
      </w:pPr>
      <w:r>
        <w:t xml:space="preserve">отстранение участника закупки от участия в закупке или отказ от заключения договора с победителем закупки.  </w:t>
      </w:r>
    </w:p>
    <w:p w14:paraId="5D669423" w14:textId="77777777" w:rsidR="00E45189" w:rsidRDefault="00E45189" w:rsidP="00E45189">
      <w:pPr>
        <w:pStyle w:val="111"/>
      </w:pPr>
      <w:r>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E2463F">
        <w:t>заявок принимает векселя (ей) А</w:t>
      </w:r>
      <w:r>
        <w:t xml:space="preserve">О «Иркутскэнерго», ООО «Иркутская энергосбытовая компания», ООО «ТД </w:t>
      </w:r>
      <w:proofErr w:type="spellStart"/>
      <w:r>
        <w:t>ЕвроСибЭнерго</w:t>
      </w:r>
      <w:proofErr w:type="spellEnd"/>
      <w:r>
        <w:t>», Банков.</w:t>
      </w:r>
    </w:p>
    <w:p w14:paraId="434DE732" w14:textId="3745B44F" w:rsidR="00E45189" w:rsidRDefault="00E45189" w:rsidP="00E45189">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81CB66E8C239485196F94856A329A0E5"/>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463252">
            <w:rPr>
              <w:noProof/>
            </w:rPr>
            <w:t>Иркутская обл., г. Черемхово, ул. Маяковского, д. 162.</w:t>
          </w:r>
          <w:r>
            <w:rPr>
              <w:noProof/>
            </w:rPr>
            <w:fldChar w:fldCharType="end"/>
          </w:r>
        </w:sdtContent>
      </w:sdt>
      <w:r w:rsidRPr="005E1D52">
        <w:t>.</w:t>
      </w:r>
    </w:p>
    <w:p w14:paraId="1EAB32E5" w14:textId="77777777" w:rsidR="00E45189" w:rsidRDefault="00E45189" w:rsidP="00E45189">
      <w:pPr>
        <w:pStyle w:val="111"/>
      </w:pPr>
      <w:r w:rsidRPr="00592425">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28CC4AD8" w14:textId="77777777" w:rsidR="00912915" w:rsidRDefault="00912915" w:rsidP="00912915">
      <w:pPr>
        <w:pStyle w:val="111"/>
      </w:pPr>
      <w:r w:rsidRPr="00201206">
        <w:t>В случае, если документацией о закупке установлена возможность обеспечения исполнения обязательств на участие в закупке, путем предоставления независимой гарантии, Заказчик в качестве обеспечения заявок принимает независимые гарантии, выданные гарантом, предусмотренным ч. 1 ст. 45 ФЗ от 5.04.2013 г. N 44-ФЗ "О контрактной системе в сфере закупок товаров, работ, услуг для обеспечения государственных и муниципальных нужд" (44-ФЗ), информация о независимой гарантии должна быть включена в реестр независимых гарантий, предусмотренный частью 8 статьи 45 Федерального закона от 5 апреля 2013 года N 44-ФЗ</w:t>
      </w:r>
      <w:r>
        <w:t>.</w:t>
      </w:r>
    </w:p>
    <w:p w14:paraId="405FF72B" w14:textId="77777777" w:rsidR="00E45189" w:rsidRPr="00204881" w:rsidRDefault="00E45189" w:rsidP="00E45189">
      <w:pPr>
        <w:pStyle w:val="111"/>
        <w:rPr>
          <w:color w:val="auto"/>
        </w:rPr>
      </w:pPr>
      <w:r w:rsidRPr="00204881">
        <w:rPr>
          <w:color w:val="auto"/>
        </w:rPr>
        <w:t xml:space="preserve">Независимая гарантия не может быть отозвана выдавшим ее гарантом </w:t>
      </w:r>
    </w:p>
    <w:p w14:paraId="3C99F707" w14:textId="77777777" w:rsidR="00E45189" w:rsidRPr="00204881" w:rsidRDefault="00E45189" w:rsidP="00E45189">
      <w:pPr>
        <w:pStyle w:val="111"/>
        <w:rPr>
          <w:color w:val="auto"/>
        </w:rPr>
      </w:pPr>
      <w:r w:rsidRPr="00204881">
        <w:rPr>
          <w:color w:val="auto"/>
        </w:rPr>
        <w:t>Независимая гарантия должна содержать:</w:t>
      </w:r>
    </w:p>
    <w:p w14:paraId="79A6892D" w14:textId="77777777" w:rsidR="00E45189" w:rsidRPr="00204881" w:rsidRDefault="00E45189" w:rsidP="00E45189">
      <w:pPr>
        <w:pStyle w:val="a0"/>
        <w:rPr>
          <w:color w:val="auto"/>
        </w:rPr>
      </w:pPr>
      <w:r w:rsidRPr="00204881">
        <w:rPr>
          <w:color w:val="auto"/>
        </w:rPr>
        <w:t>условие об обязанности гаранта уплатить заказчику (бенефициару) денежную сумму по независимой гарантии не позднее десяти рабочих дней со дня, следующего за днем получения гарантом требования заказчика (бенефициара), соответствующего условиям такой независимой гарантии, при отсутствии предусмотренных Гражданским кодексом Российской Федерации оснований для отказа в удовлетворении этого требования;</w:t>
      </w:r>
    </w:p>
    <w:p w14:paraId="04E9880D" w14:textId="77777777" w:rsidR="00E45189" w:rsidRPr="00204881" w:rsidRDefault="00E45189" w:rsidP="00E45189">
      <w:pPr>
        <w:pStyle w:val="a0"/>
        <w:rPr>
          <w:color w:val="auto"/>
        </w:rPr>
      </w:pPr>
      <w:r w:rsidRPr="00204881">
        <w:rPr>
          <w:color w:val="auto"/>
        </w:rPr>
        <w:t>перечень документов, подлежащих представлению заказчиком гаранту одновременно с требованием об уплате денежной суммы по независимой гарантии, в случае установления такого перечня Правительством Российской Федерации в соответствии с п. 4 ч. 32 ст. 3.4. ФЗ №223;</w:t>
      </w:r>
    </w:p>
    <w:p w14:paraId="0E150237" w14:textId="77777777" w:rsidR="00E45189" w:rsidRPr="00204881" w:rsidRDefault="00E45189" w:rsidP="00E45189">
      <w:pPr>
        <w:pStyle w:val="a0"/>
        <w:rPr>
          <w:color w:val="auto"/>
        </w:rPr>
      </w:pPr>
      <w:r w:rsidRPr="00204881">
        <w:rPr>
          <w:color w:val="auto"/>
        </w:rPr>
        <w:t>указание на срок действия независимой гарантии, который не может составлять менее одного месяца с даты окончания срока подачи заявок на участие в такой закупке.</w:t>
      </w:r>
    </w:p>
    <w:p w14:paraId="5702A0E4" w14:textId="77777777" w:rsidR="00E45189" w:rsidRPr="00204881" w:rsidRDefault="00E45189" w:rsidP="00E45189">
      <w:pPr>
        <w:pStyle w:val="a0"/>
        <w:rPr>
          <w:color w:val="auto"/>
        </w:rPr>
      </w:pPr>
      <w:r w:rsidRPr="00204881">
        <w:rPr>
          <w:color w:val="auto"/>
        </w:rPr>
        <w:t xml:space="preserve">Дополнительные требования, предусмотренные п.5 и </w:t>
      </w:r>
      <w:r>
        <w:rPr>
          <w:color w:val="auto"/>
        </w:rPr>
        <w:t>п.</w:t>
      </w:r>
      <w:r w:rsidRPr="00204881">
        <w:rPr>
          <w:color w:val="auto"/>
        </w:rPr>
        <w:t>6 ПП №1397 от 09.08.2022 г.</w:t>
      </w:r>
    </w:p>
    <w:p w14:paraId="1AE32B6A" w14:textId="77777777" w:rsidR="00E45189" w:rsidRPr="00204881" w:rsidRDefault="00E45189" w:rsidP="00E45189">
      <w:pPr>
        <w:pStyle w:val="111"/>
        <w:rPr>
          <w:color w:val="auto"/>
        </w:rPr>
      </w:pPr>
      <w:r w:rsidRPr="00204881">
        <w:rPr>
          <w:color w:val="auto"/>
        </w:rPr>
        <w:lastRenderedPageBreak/>
        <w:t>Несоответствие независимой гарантии, предоставленной участником закупки с участием субъектов малого и среднего предпринимательства, требованиям, предусмотренным настоящим пунктом, является основанием для отказа в принятии ее заказчиком</w:t>
      </w:r>
      <w:r>
        <w:rPr>
          <w:color w:val="auto"/>
        </w:rPr>
        <w:t>.</w:t>
      </w:r>
    </w:p>
    <w:p w14:paraId="18053A28" w14:textId="77777777" w:rsidR="00E45189" w:rsidRPr="00204881" w:rsidRDefault="00E45189" w:rsidP="00E45189">
      <w:pPr>
        <w:pStyle w:val="111"/>
        <w:rPr>
          <w:color w:val="auto"/>
        </w:rPr>
      </w:pPr>
      <w:r w:rsidRPr="00204881">
        <w:rPr>
          <w:color w:val="auto"/>
        </w:rPr>
        <w:t xml:space="preserve">Гарант в случае просрочки исполнения обязательств по независимой гарантии, требование об уплате </w:t>
      </w:r>
      <w:proofErr w:type="gramStart"/>
      <w:r w:rsidRPr="00204881">
        <w:rPr>
          <w:color w:val="auto"/>
        </w:rPr>
        <w:t>денежной суммы</w:t>
      </w:r>
      <w:proofErr w:type="gramEnd"/>
      <w:r w:rsidRPr="00204881">
        <w:rPr>
          <w:color w:val="auto"/>
        </w:rPr>
        <w:t xml:space="preserve"> по которой соответствует условиям такой независимой гарантии и предъявлено заказчиком до окончания срока ее действия, обязан за каждый день просрочки уплатить заказчику неустойку (пени) в размере 0,1 процента денежной суммы, подлежащей уплате по такой независимой гарантии.</w:t>
      </w:r>
    </w:p>
    <w:p w14:paraId="1B94D04C" w14:textId="77777777" w:rsidR="00E45189" w:rsidRDefault="00E45189" w:rsidP="00E45189">
      <w:pPr>
        <w:pStyle w:val="111"/>
      </w:pPr>
      <w:r w:rsidRPr="004147DF">
        <w:t>Независимая гарантия не должна содержать условия:</w:t>
      </w:r>
    </w:p>
    <w:p w14:paraId="3707BD31" w14:textId="77777777" w:rsidR="00E45189" w:rsidRDefault="00E45189" w:rsidP="00E45189">
      <w:pPr>
        <w:pStyle w:val="a0"/>
      </w:pPr>
      <w:r w:rsidRPr="004147DF">
        <w:t>предусматривающие или влекущие представление заказчиком (бенефициаром) гаранту, в том числе одновременно с требованием об уплате денежной суммы по независимой гарантии, документов, не предусмотренных перечнями, указанными в п</w:t>
      </w:r>
      <w:r>
        <w:t>.</w:t>
      </w:r>
      <w:r w:rsidRPr="004147DF">
        <w:t xml:space="preserve">8 и </w:t>
      </w:r>
      <w:r>
        <w:t>п.</w:t>
      </w:r>
      <w:r w:rsidRPr="004147DF">
        <w:t xml:space="preserve">9 </w:t>
      </w:r>
      <w:r>
        <w:t>ПП №1397 от 09.08.2022 г.</w:t>
      </w:r>
      <w:r w:rsidRPr="004147DF">
        <w:t>;</w:t>
      </w:r>
    </w:p>
    <w:p w14:paraId="3EF1C283" w14:textId="77777777" w:rsidR="00E45189" w:rsidRDefault="00E45189" w:rsidP="00E45189">
      <w:pPr>
        <w:pStyle w:val="a0"/>
      </w:pPr>
      <w:r w:rsidRPr="004147DF">
        <w:t>о праве гаранта отказывать в удовлетворении требования заказчика (бенефициара) об уплате денежной суммы по независимой гарантии в случае непредставления заказчиком (бенефициаром) гаранту уведомления о нарушении поставщиком (подрядчиком, исполнителем) условий догов</w:t>
      </w:r>
      <w:r>
        <w:t>ора или о расторжении договора;</w:t>
      </w:r>
    </w:p>
    <w:p w14:paraId="5BC000E4" w14:textId="77777777" w:rsidR="00E45189" w:rsidRDefault="00E45189" w:rsidP="00E45189">
      <w:pPr>
        <w:pStyle w:val="a0"/>
      </w:pPr>
      <w:r w:rsidRPr="004147DF">
        <w:t>допускающие или влекущие взимание гарантом с заказчика (бенефициара) платы за представление заказчиком (бенефициаром) гаранту требования об уплате денежной суммы по независимой гарантии, направленного в форме электронного документа, или влекущие необходимость использования заказчиком (бенефициаром) информационных систем, предусматривающих взимание с него платы при представлении такого требования в форме электронного документа.</w:t>
      </w:r>
    </w:p>
    <w:p w14:paraId="6FEF1AD8" w14:textId="77777777" w:rsidR="00E45189" w:rsidRPr="004147DF" w:rsidRDefault="00E45189" w:rsidP="00E45189">
      <w:pPr>
        <w:pStyle w:val="111"/>
      </w:pPr>
      <w:r w:rsidRPr="004147DF">
        <w:t>Возврат независимой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42E5BF83" w14:textId="77777777" w:rsidR="00E45189" w:rsidRDefault="00E45189" w:rsidP="00E45189">
      <w:pPr>
        <w:pStyle w:val="111"/>
      </w:pPr>
      <w:r>
        <w:t>Возврат денежных средств, векселей, внесенных в качестве обеспечения заявок, не осуществляется, либо предъявляется требование об уплате денежных сумм по независимой гарантии, либо вексель предъявляется к исполнению,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02F0E5ED" w14:textId="77777777" w:rsidR="00E45189" w:rsidRDefault="00E45189" w:rsidP="00E45189">
      <w:pPr>
        <w:pStyle w:val="a0"/>
      </w:pPr>
      <w:r>
        <w:t>уклонение или отказ участника закупки заключить договор;</w:t>
      </w:r>
    </w:p>
    <w:p w14:paraId="6EB166B3" w14:textId="77777777" w:rsidR="00E45189" w:rsidRDefault="00E45189" w:rsidP="00E45189">
      <w:pPr>
        <w:pStyle w:val="a0"/>
      </w:pPr>
      <w:r>
        <w:t xml:space="preserve">непредоставление или предоставление с нарушением условий, установленных Положением о закупке, документацией о конкурентной закупке до заключения договора Заказчику обеспечения исполнения договора. </w:t>
      </w:r>
    </w:p>
    <w:p w14:paraId="26BDC450" w14:textId="77777777" w:rsidR="00E45189" w:rsidRDefault="00E45189" w:rsidP="00E45189">
      <w:pPr>
        <w:pStyle w:val="a0"/>
      </w:pPr>
      <w:r>
        <w:t>3предоставления заведомо ложных сведений или намеренного искажения информации или документов, приведенных в составе заявки;</w:t>
      </w:r>
    </w:p>
    <w:p w14:paraId="5920EF07" w14:textId="77777777" w:rsidR="00E45189" w:rsidRPr="00016178" w:rsidRDefault="00E45189" w:rsidP="00E45189">
      <w:pPr>
        <w:pStyle w:val="a0"/>
      </w:pPr>
      <w:r>
        <w:t>изменения или отзыва заявки в течение срока ее действия после истечения срока окончания приема заявок.</w:t>
      </w:r>
    </w:p>
    <w:p w14:paraId="5F7EC1B3" w14:textId="77777777" w:rsidR="00E45189" w:rsidRDefault="00E45189" w:rsidP="00E45189">
      <w:pPr>
        <w:pStyle w:val="111"/>
      </w:pPr>
      <w:r>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1CD9C7EC" w14:textId="77777777" w:rsidR="00E45189" w:rsidRDefault="00E45189" w:rsidP="00E45189">
      <w:pPr>
        <w:pStyle w:val="111"/>
      </w:pPr>
      <w:r>
        <w:lastRenderedPageBreak/>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конкурентной закупке.</w:t>
      </w:r>
    </w:p>
    <w:p w14:paraId="69D75EAE" w14:textId="77777777" w:rsidR="00E45189" w:rsidRPr="005E1D52" w:rsidRDefault="00E45189" w:rsidP="00E45189">
      <w:pPr>
        <w:pStyle w:val="113"/>
      </w:pPr>
      <w:r>
        <w:t>Требования к обеспечению заявки на участие в закупе</w:t>
      </w:r>
    </w:p>
    <w:p w14:paraId="06583106" w14:textId="77777777" w:rsidR="00E45189" w:rsidRDefault="00E45189" w:rsidP="00E45189">
      <w:pPr>
        <w:pStyle w:val="111"/>
      </w:pPr>
      <w:r w:rsidRPr="00781C01">
        <w:t xml:space="preserve">Форма обеспечения исполнения обязательств по договору устанавливается в документации о закупке в </w:t>
      </w:r>
      <w:r>
        <w:rPr>
          <w:b/>
        </w:rPr>
        <w:t>пп.21, п 4.4</w:t>
      </w:r>
      <w:r>
        <w:t xml:space="preserve"> </w:t>
      </w:r>
    </w:p>
    <w:p w14:paraId="005D77AB" w14:textId="77777777" w:rsidR="00E45189" w:rsidRPr="005E1D52" w:rsidRDefault="00E45189" w:rsidP="00E45189">
      <w:pPr>
        <w:pStyle w:val="111"/>
      </w:pPr>
      <w:r w:rsidRPr="005E1D52">
        <w:t>Заказчик не устанавливает в документации о конкурентной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конкурентной закупке требование к обеспечению заявок на участие в закупке в размере не более 2% НМЦД</w:t>
      </w:r>
      <w:r>
        <w:t xml:space="preserve"> с учетом НДС</w:t>
      </w:r>
      <w:r w:rsidRPr="005E1D52">
        <w:t>.</w:t>
      </w:r>
    </w:p>
    <w:p w14:paraId="1CC48F59" w14:textId="77777777" w:rsidR="00E45189" w:rsidRPr="004621B1" w:rsidRDefault="00E45189" w:rsidP="00E45189">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3BBC13F6" w14:textId="77777777" w:rsidR="00E45189" w:rsidRDefault="00E45189" w:rsidP="00E45189">
      <w:pPr>
        <w:pStyle w:val="111"/>
      </w:pPr>
      <w:r w:rsidRPr="005E1D52">
        <w:t>Возврат участнику закупки обеспечения заявки на участие в закупке не производится в следующих случаях:</w:t>
      </w:r>
    </w:p>
    <w:p w14:paraId="3956A94C" w14:textId="77777777" w:rsidR="00E45189" w:rsidRDefault="00E45189" w:rsidP="00E45189">
      <w:pPr>
        <w:pStyle w:val="a0"/>
      </w:pPr>
      <w:r w:rsidRPr="005E1D52">
        <w:t>уклонение или отказа участника закупки от заключения договора;</w:t>
      </w:r>
    </w:p>
    <w:p w14:paraId="4CA995C9" w14:textId="77777777" w:rsidR="00E45189" w:rsidRPr="005E1D52" w:rsidRDefault="00E45189" w:rsidP="00E45189">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20E41D4F" w14:textId="77777777" w:rsidR="00E45189" w:rsidRPr="0025595D" w:rsidRDefault="00E45189" w:rsidP="00E45189">
      <w:pPr>
        <w:pStyle w:val="11"/>
        <w:spacing w:before="240"/>
        <w:jc w:val="left"/>
        <w:rPr>
          <w:rFonts w:cs="Calibri"/>
          <w:b/>
        </w:rPr>
      </w:pPr>
      <w:r>
        <w:rPr>
          <w:b/>
        </w:rPr>
        <w:t>Требования к обеспечению договора на участие в закупке</w:t>
      </w:r>
    </w:p>
    <w:p w14:paraId="6A4518A4" w14:textId="77777777" w:rsidR="00E45189" w:rsidRPr="005E1D52" w:rsidRDefault="00E45189" w:rsidP="00E45189">
      <w:pPr>
        <w:pStyle w:val="111"/>
      </w:pPr>
      <w:r w:rsidRPr="005E1D52">
        <w:t xml:space="preserve">Форма обеспечения исполнения обязательств по договору устанавливается в документации о закупке в </w:t>
      </w:r>
      <w:r>
        <w:rPr>
          <w:b/>
        </w:rPr>
        <w:t xml:space="preserve">пп.23, п 4.5 </w:t>
      </w:r>
    </w:p>
    <w:p w14:paraId="77CF4D93" w14:textId="77777777" w:rsidR="00E45189" w:rsidRDefault="00E45189" w:rsidP="00E45189">
      <w:pPr>
        <w:pStyle w:val="111"/>
      </w:pPr>
      <w:r w:rsidRPr="005E1D52">
        <w:t>Размер обеспечения исполнения обязательств по договору может устанавливается</w:t>
      </w:r>
      <w:r>
        <w:t>:</w:t>
      </w:r>
    </w:p>
    <w:p w14:paraId="66E00639" w14:textId="77777777" w:rsidR="00E45189" w:rsidRDefault="00E45189" w:rsidP="00E45189">
      <w:pPr>
        <w:pStyle w:val="a0"/>
      </w:pPr>
      <w:r>
        <w:t>не более 5% от НМЦД с учетом НДС, если договором не предусмотрена выплата аванса;</w:t>
      </w:r>
    </w:p>
    <w:p w14:paraId="3B5BA26E" w14:textId="77777777" w:rsidR="00E45189" w:rsidRPr="005E1D52" w:rsidRDefault="00E45189" w:rsidP="00E45189">
      <w:pPr>
        <w:pStyle w:val="a0"/>
      </w:pPr>
      <w:r>
        <w:t>в размере аванса, если договором предусмотрена его выплата.</w:t>
      </w:r>
    </w:p>
    <w:p w14:paraId="45733B1D" w14:textId="77777777" w:rsidR="00E45189" w:rsidRDefault="00E45189" w:rsidP="00E45189">
      <w:pPr>
        <w:pStyle w:val="111"/>
      </w:pPr>
      <w:r w:rsidRPr="005E1D52">
        <w:t xml:space="preserve">Исполнение договора может обеспечиваться предоставлением </w:t>
      </w:r>
      <w:r>
        <w:t>независимой гарантией</w:t>
      </w:r>
      <w:r w:rsidRPr="005E1D52">
        <w:t xml:space="preserve"> (если данный способ обеспечения предусмотрен докумен</w:t>
      </w:r>
      <w:r>
        <w:t xml:space="preserve">тацией о конкурентной закупке) </w:t>
      </w:r>
      <w:r w:rsidRPr="005E1D52">
        <w:t>или внесением денежных средств на счет, указанный Заказчиком в документации о конкурентной закупке</w:t>
      </w:r>
      <w:r>
        <w:t xml:space="preserve">, или передачей векселя (ей) по адресу: </w:t>
      </w:r>
      <w:sdt>
        <w:sdtPr>
          <w:alias w:val="Адрес местонахождения (юр. адрес) заказчика"/>
          <w:tag w:val="Адрес местонахождения (юр. адрес) заказчика"/>
          <w:id w:val="717010175"/>
          <w:placeholder>
            <w:docPart w:val="FD286CD51A8349ECB4917E3BB35AC1C7"/>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DC65AD">
            <w:rPr>
              <w:noProof/>
            </w:rPr>
            <w:t>«Местонахождение_заказчика»</w:t>
          </w:r>
          <w:r>
            <w:rPr>
              <w:noProof/>
            </w:rPr>
            <w:fldChar w:fldCharType="end"/>
          </w:r>
        </w:sdtContent>
      </w:sdt>
      <w:r w:rsidRPr="005E1D52">
        <w:t>.</w:t>
      </w:r>
    </w:p>
    <w:p w14:paraId="70AFA99D" w14:textId="77777777" w:rsidR="00E45189" w:rsidRDefault="00E45189" w:rsidP="00E45189">
      <w:pPr>
        <w:pStyle w:val="111"/>
      </w:pPr>
      <w:r w:rsidRPr="00F43D5D">
        <w:t xml:space="preserve">В отношении независимой гарантии, предоставляемой в качестве обеспечения исполнения договора, заключаемого по результатам конкурентной закупки с участием субъектов малого и среднего предпринимательства, применяются </w:t>
      </w:r>
      <w:r>
        <w:rPr>
          <w:b/>
        </w:rPr>
        <w:t xml:space="preserve">п. 5.5.9, п. 5.5.10, </w:t>
      </w:r>
      <w:proofErr w:type="spellStart"/>
      <w:r>
        <w:rPr>
          <w:b/>
        </w:rPr>
        <w:t>пп</w:t>
      </w:r>
      <w:proofErr w:type="spellEnd"/>
      <w:r>
        <w:rPr>
          <w:b/>
        </w:rPr>
        <w:t>. «а» и «б» п.5.5</w:t>
      </w:r>
      <w:r w:rsidRPr="00204881">
        <w:rPr>
          <w:b/>
        </w:rPr>
        <w:t>.11,</w:t>
      </w:r>
      <w:r>
        <w:rPr>
          <w:b/>
        </w:rPr>
        <w:t xml:space="preserve"> п. 5.5.12, п. 5.5</w:t>
      </w:r>
      <w:r w:rsidRPr="00204881">
        <w:rPr>
          <w:b/>
        </w:rPr>
        <w:t>.13</w:t>
      </w:r>
      <w:r>
        <w:t>.</w:t>
      </w:r>
    </w:p>
    <w:p w14:paraId="1E0AE353" w14:textId="77777777" w:rsidR="00E45189" w:rsidRDefault="00E45189" w:rsidP="00E45189">
      <w:pPr>
        <w:pStyle w:val="111"/>
        <w:numPr>
          <w:ilvl w:val="0"/>
          <w:numId w:val="0"/>
        </w:numPr>
      </w:pPr>
      <w:r w:rsidRPr="00F43D5D">
        <w:t xml:space="preserve">При </w:t>
      </w:r>
      <w:r>
        <w:t>этом такая независимая гарантия:</w:t>
      </w:r>
    </w:p>
    <w:p w14:paraId="22BFA139" w14:textId="77777777" w:rsidR="00E45189" w:rsidRDefault="00E45189" w:rsidP="00E45189">
      <w:pPr>
        <w:pStyle w:val="a0"/>
      </w:pPr>
      <w:r>
        <w:t xml:space="preserve">должна содержать указание на срок ее действия, который не может составлять менее одного месяца с даты </w:t>
      </w:r>
      <w:proofErr w:type="gramStart"/>
      <w:r>
        <w:t>окончания</w:t>
      </w:r>
      <w:proofErr w:type="gramEnd"/>
      <w:r>
        <w:t xml:space="preserve"> предусмотренного извещением об осуществлении конкурентной закупки с участием субъектов малого и среднего предпринимательства, документацией о такой закупке срока исполнения основного обязательства;</w:t>
      </w:r>
    </w:p>
    <w:p w14:paraId="2C98D8C8" w14:textId="77777777" w:rsidR="00E45189" w:rsidRPr="005E1D52" w:rsidRDefault="00E45189" w:rsidP="00E45189">
      <w:pPr>
        <w:pStyle w:val="a0"/>
      </w:pPr>
      <w:r>
        <w:lastRenderedPageBreak/>
        <w:t>не должна содержать условие о представлении заказчиком гаранту судебных актов, подтверждающих неисполнение участником закупки обязательств, обеспечиваемых независимой гарантией.</w:t>
      </w:r>
    </w:p>
    <w:p w14:paraId="7EC138A9" w14:textId="77777777" w:rsidR="00E45189" w:rsidRPr="005E1D52" w:rsidRDefault="00E45189" w:rsidP="00E45189">
      <w:pPr>
        <w:pStyle w:val="111"/>
      </w:pPr>
      <w:r w:rsidRPr="005E1D52">
        <w:t>Способ обеспечения исполнения договора определяется участником закупки, с которым заключается договор, самостоятельно в случае, если документацией о конкурентной закупке предусмотрены два или более способа обеспечения договора.</w:t>
      </w:r>
    </w:p>
    <w:p w14:paraId="55A79A96" w14:textId="77777777" w:rsidR="00E45189" w:rsidRPr="005E1D52" w:rsidRDefault="00E45189" w:rsidP="00E45189">
      <w:pPr>
        <w:pStyle w:val="111"/>
      </w:pPr>
      <w:r w:rsidRPr="005E1D52">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19E25B9D" w14:textId="77777777" w:rsidR="00E45189" w:rsidRPr="005E1D52" w:rsidRDefault="00E45189" w:rsidP="00E45189">
      <w:pPr>
        <w:pStyle w:val="111"/>
      </w:pPr>
      <w:r w:rsidRPr="005E1D52">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1BE157D3" w14:textId="77777777" w:rsidR="00E45189" w:rsidRDefault="00E45189" w:rsidP="00E45189">
      <w:pPr>
        <w:pStyle w:val="111"/>
      </w:pPr>
      <w:r w:rsidRPr="005E1D52">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2EF2FF90" w14:textId="77777777" w:rsidR="00E45189" w:rsidRDefault="00E45189" w:rsidP="00E45189">
      <w:pPr>
        <w:pStyle w:val="113"/>
      </w:pPr>
      <w:r>
        <w:t>Требования к обеспечению аванса</w:t>
      </w:r>
    </w:p>
    <w:p w14:paraId="3B42FCD9" w14:textId="77777777" w:rsidR="00E45189" w:rsidRPr="0025595D" w:rsidRDefault="00E45189" w:rsidP="00E45189">
      <w:pPr>
        <w:pStyle w:val="111"/>
        <w:rPr>
          <w:rFonts w:cs="Times New Roman"/>
        </w:rPr>
      </w:pPr>
      <w:r w:rsidRPr="0025595D">
        <w:t xml:space="preserve">Форма обеспечения аванса устанавливается </w:t>
      </w:r>
      <w:r>
        <w:t xml:space="preserve">в документации о закупке в </w:t>
      </w:r>
      <w:r w:rsidRPr="004178DC">
        <w:rPr>
          <w:b/>
        </w:rPr>
        <w:t>пп.25</w:t>
      </w:r>
      <w:r w:rsidRPr="0025595D">
        <w:t>.</w:t>
      </w:r>
      <w:r>
        <w:t xml:space="preserve"> </w:t>
      </w:r>
      <w:r w:rsidRPr="004178DC">
        <w:rPr>
          <w:b/>
        </w:rPr>
        <w:t>п 4.6</w:t>
      </w:r>
      <w:r>
        <w:rPr>
          <w:b/>
        </w:rPr>
        <w:t xml:space="preserve"> </w:t>
      </w:r>
    </w:p>
    <w:p w14:paraId="13EAD9E4" w14:textId="77777777" w:rsidR="00E45189" w:rsidRPr="0025595D" w:rsidRDefault="00E45189" w:rsidP="00E45189">
      <w:pPr>
        <w:pStyle w:val="111"/>
        <w:rPr>
          <w:color w:val="FF0000"/>
        </w:rPr>
      </w:pPr>
      <w:r w:rsidRPr="0025595D">
        <w:t>Размер обеспечения аванса составляет 100 (Сто) процентов от суммы аванса и предоставляется в соответствии с проектом договора.</w:t>
      </w:r>
    </w:p>
    <w:p w14:paraId="33B5B720" w14:textId="77777777" w:rsidR="00E45189" w:rsidRPr="0025595D" w:rsidRDefault="00E45189" w:rsidP="00E45189">
      <w:pPr>
        <w:pStyle w:val="111"/>
        <w:rPr>
          <w:color w:val="000000"/>
        </w:rPr>
      </w:pPr>
      <w:r w:rsidRPr="0025595D">
        <w:t xml:space="preserve">Обеспечение аванса предоставляется на период до полного исполнения обязательств по Договору. </w:t>
      </w:r>
    </w:p>
    <w:p w14:paraId="5D3F2269" w14:textId="77777777" w:rsidR="00E45189" w:rsidRPr="0025595D" w:rsidRDefault="00E45189" w:rsidP="00E45189">
      <w:pPr>
        <w:pStyle w:val="111"/>
      </w:pPr>
      <w:r w:rsidRPr="0025595D">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5A18038A" w14:textId="77777777" w:rsidR="00E45189" w:rsidRPr="0025595D" w:rsidRDefault="00E45189" w:rsidP="00E45189">
      <w:pPr>
        <w:pStyle w:val="111"/>
      </w:pPr>
      <w:r w:rsidRPr="0025595D">
        <w:t>Обеспечение аванса может быть предоставлено в виде:</w:t>
      </w:r>
    </w:p>
    <w:p w14:paraId="664CA676" w14:textId="77777777" w:rsidR="00E45189" w:rsidRPr="0025595D" w:rsidRDefault="00E45189" w:rsidP="00E45189">
      <w:pPr>
        <w:pStyle w:val="a0"/>
      </w:pPr>
      <w:r w:rsidRPr="0025595D">
        <w:t xml:space="preserve">безотзывной </w:t>
      </w:r>
      <w:r>
        <w:t>независимой</w:t>
      </w:r>
      <w:r w:rsidRPr="0025595D">
        <w:t xml:space="preserve"> гарантии, выданной банком или иной кредитной организацией, соответствующей требованиям, установленным в </w:t>
      </w:r>
      <w:r w:rsidRPr="0075287D">
        <w:rPr>
          <w:b/>
        </w:rPr>
        <w:t>п.</w:t>
      </w:r>
      <w:r w:rsidRPr="0025595D">
        <w:t xml:space="preserve"> </w:t>
      </w:r>
      <w:r>
        <w:rPr>
          <w:b/>
          <w:bCs/>
        </w:rPr>
        <w:t>5.5.9 – 5.5.15</w:t>
      </w:r>
      <w:r w:rsidRPr="0025595D">
        <w:rPr>
          <w:b/>
          <w:bCs/>
        </w:rPr>
        <w:t>.</w:t>
      </w:r>
      <w:r w:rsidRPr="0025595D">
        <w:t xml:space="preserve"> настоящей документации.</w:t>
      </w:r>
    </w:p>
    <w:p w14:paraId="259AFB33" w14:textId="77777777" w:rsidR="00E45189" w:rsidRPr="0025595D" w:rsidRDefault="00E45189" w:rsidP="00E45189">
      <w:pPr>
        <w:pStyle w:val="a0"/>
      </w:pPr>
      <w:r w:rsidRPr="0025595D">
        <w:t xml:space="preserve">передачей заказчику в залог денежных средств, в том числе в форме вклада (депозита), в размере аванса, предусмотренного Договором. </w:t>
      </w:r>
    </w:p>
    <w:p w14:paraId="45A39072" w14:textId="77777777" w:rsidR="00E45189" w:rsidRPr="0025595D" w:rsidRDefault="00E45189" w:rsidP="00E45189">
      <w:pPr>
        <w:pStyle w:val="111"/>
      </w:pPr>
      <w:r w:rsidRPr="0025595D">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2EE932BE" w14:textId="77777777" w:rsidR="00E45189" w:rsidRPr="0025595D" w:rsidRDefault="00E45189" w:rsidP="00E45189">
      <w:pPr>
        <w:pStyle w:val="111"/>
      </w:pPr>
      <w:r w:rsidRPr="0025595D">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434C67E2" w14:textId="77777777" w:rsidR="00E45189" w:rsidRPr="0025595D" w:rsidRDefault="00E45189" w:rsidP="00E45189">
      <w:pPr>
        <w:pStyle w:val="a0"/>
      </w:pPr>
      <w:r w:rsidRPr="0025595D">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653A202B" w14:textId="77777777" w:rsidR="00E45189" w:rsidRPr="0025595D" w:rsidRDefault="00E45189" w:rsidP="00E45189">
      <w:pPr>
        <w:pStyle w:val="a0"/>
      </w:pPr>
      <w:r w:rsidRPr="0025595D">
        <w:lastRenderedPageBreak/>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01F0EE03" w14:textId="77777777" w:rsidR="00E45189" w:rsidRPr="0025595D" w:rsidRDefault="00E45189" w:rsidP="00E45189">
      <w:pPr>
        <w:pStyle w:val="111"/>
      </w:pPr>
      <w:r w:rsidRPr="0025595D">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12E79B25" w14:textId="77777777" w:rsidR="00E45189" w:rsidRPr="0025595D" w:rsidRDefault="00E45189" w:rsidP="00E45189">
      <w:pPr>
        <w:pStyle w:val="a0"/>
      </w:pPr>
      <w:r w:rsidRPr="0025595D">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5A379ACE" w14:textId="77777777" w:rsidR="00E45189" w:rsidRDefault="00E45189" w:rsidP="00E45189">
      <w:pPr>
        <w:pStyle w:val="111"/>
      </w:pPr>
      <w:r w:rsidRPr="0025595D">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223AC2CE" w14:textId="77777777" w:rsidR="00696A07" w:rsidRDefault="00696A07" w:rsidP="00696A07">
      <w:pPr>
        <w:pStyle w:val="113"/>
      </w:pPr>
      <w:r>
        <w:t>Требования к описанию предложения</w:t>
      </w:r>
    </w:p>
    <w:p w14:paraId="435016E0" w14:textId="77777777" w:rsidR="000943A0" w:rsidRPr="002E30A6" w:rsidRDefault="000943A0" w:rsidP="000943A0">
      <w:pPr>
        <w:pStyle w:val="111"/>
        <w:rPr>
          <w:color w:val="auto"/>
        </w:rPr>
      </w:pPr>
      <w:r w:rsidRPr="002E30A6">
        <w:rPr>
          <w:color w:val="auto"/>
        </w:rPr>
        <w:t>Описание предлагаемой продукции, предоставляемое участником</w:t>
      </w:r>
      <w:r>
        <w:rPr>
          <w:color w:val="auto"/>
        </w:rPr>
        <w:t xml:space="preserve">, если иное не предусмотрено, </w:t>
      </w:r>
      <w:r w:rsidRPr="002E30A6">
        <w:rPr>
          <w:color w:val="auto"/>
        </w:rPr>
        <w:t>выражается согласием с требованиями документации о закупке.</w:t>
      </w:r>
    </w:p>
    <w:p w14:paraId="728A787F" w14:textId="77777777" w:rsidR="00696A07" w:rsidRDefault="00696A07" w:rsidP="00696A07">
      <w:pPr>
        <w:pStyle w:val="111"/>
      </w:pPr>
      <w:r>
        <w:t xml:space="preserve">При подаче альтернативного предложения (если это допускается документацией о закупке), альтернативное предложение </w:t>
      </w:r>
      <w:r w:rsidRPr="0042025B">
        <w:t>должно содержать</w:t>
      </w:r>
      <w:r w:rsidR="00882829">
        <w:t>:</w:t>
      </w:r>
      <w:r w:rsidRPr="0042025B">
        <w:t xml:space="preserve"> </w:t>
      </w:r>
      <w:r w:rsidR="00882829">
        <w:t xml:space="preserve">1) </w:t>
      </w:r>
      <w:r w:rsidRPr="0042025B">
        <w:t>описание</w:t>
      </w:r>
      <w:r w:rsidRPr="006B5FE0">
        <w:t xml:space="preserve"> </w:t>
      </w:r>
      <w:r w:rsidRPr="0042025B">
        <w:t xml:space="preserve">потребительских свойств, условий эксплуатации, </w:t>
      </w:r>
      <w:r w:rsidR="00882829">
        <w:t xml:space="preserve">2) </w:t>
      </w:r>
      <w:r w:rsidRPr="0042025B">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453D9A45" w14:textId="77777777" w:rsidR="00D35ECD" w:rsidRDefault="00D35ECD" w:rsidP="00D35ECD">
      <w:pPr>
        <w:pStyle w:val="111"/>
      </w:pPr>
      <w:r>
        <w:t xml:space="preserve">При подаче альтернативного предложения предлагаемые </w:t>
      </w:r>
      <w:r w:rsidRPr="0042025B">
        <w:t>технически</w:t>
      </w:r>
      <w:r>
        <w:t>е</w:t>
      </w:r>
      <w:r w:rsidRPr="0042025B">
        <w:t>, эксплуатационны</w:t>
      </w:r>
      <w:r>
        <w:t xml:space="preserve">е </w:t>
      </w:r>
      <w:r w:rsidRPr="0042025B">
        <w:t>и</w:t>
      </w:r>
      <w:r>
        <w:t>ли</w:t>
      </w:r>
      <w:r w:rsidRPr="0042025B">
        <w:t xml:space="preserve"> ины</w:t>
      </w:r>
      <w:r>
        <w:t>е</w:t>
      </w:r>
      <w:r w:rsidRPr="0042025B">
        <w:t xml:space="preserve"> свойств</w:t>
      </w:r>
      <w:r>
        <w:t>а</w:t>
      </w:r>
      <w:r w:rsidRPr="0042025B">
        <w:t xml:space="preserve"> и характеристик</w:t>
      </w:r>
      <w:r>
        <w:t>и должны отличаться в части или полностью от</w:t>
      </w:r>
      <w:r w:rsidRPr="0042025B">
        <w:t xml:space="preserve"> указанны</w:t>
      </w:r>
      <w:r>
        <w:t>х</w:t>
      </w:r>
      <w:r w:rsidRPr="0042025B">
        <w:t xml:space="preserve"> в описании закупаемой продукции, определенном документацией о закупке</w:t>
      </w:r>
      <w:r>
        <w:t>.</w:t>
      </w:r>
    </w:p>
    <w:p w14:paraId="675425E7" w14:textId="77777777" w:rsidR="000943A0" w:rsidRPr="0042025B" w:rsidRDefault="000943A0" w:rsidP="000943A0">
      <w:pPr>
        <w:pStyle w:val="111"/>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223EEAC8" w14:textId="77777777" w:rsidR="00696A07" w:rsidRDefault="00696A07" w:rsidP="00696A07">
      <w:pPr>
        <w:pStyle w:val="111"/>
      </w:pPr>
      <w:r w:rsidRPr="0042025B">
        <w:t>Предложение участника закупки в отношении условий дого</w:t>
      </w:r>
      <w:r>
        <w:t xml:space="preserve">вора (коммерческое предложение) </w:t>
      </w:r>
      <w:r w:rsidRPr="0042025B">
        <w:t>описыва</w:t>
      </w:r>
      <w:r>
        <w:t>е</w:t>
      </w:r>
      <w:r w:rsidRPr="0042025B">
        <w:t xml:space="preserve">тся путем заполнения соответствующих полей формы </w:t>
      </w:r>
      <w:r w:rsidR="00332193">
        <w:t xml:space="preserve">второй части </w:t>
      </w:r>
      <w:r w:rsidRPr="0042025B">
        <w:t>заявки</w:t>
      </w:r>
      <w:r>
        <w:t>.</w:t>
      </w:r>
    </w:p>
    <w:p w14:paraId="62C1C8A8" w14:textId="77777777" w:rsidR="000943A0" w:rsidRDefault="000943A0" w:rsidP="000943A0">
      <w:pPr>
        <w:pStyle w:val="111"/>
      </w:pPr>
      <w:r w:rsidRPr="002E30A6">
        <w:rPr>
          <w:color w:val="auto"/>
        </w:rPr>
        <w:t>Техническое предложение</w:t>
      </w:r>
      <w:r>
        <w:rPr>
          <w:color w:val="auto"/>
        </w:rPr>
        <w:t xml:space="preserve"> (в том случае, если оно предусмотрено) </w:t>
      </w:r>
      <w:r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Pr>
          <w:color w:val="auto"/>
        </w:rPr>
        <w:t xml:space="preserve">описание предлагаемой продукции, или иным путем, обозначенным в техническом задании </w:t>
      </w:r>
      <w:r w:rsidRPr="002E30A6">
        <w:rPr>
          <w:color w:val="auto"/>
        </w:rPr>
        <w:t>(</w:t>
      </w:r>
      <w:r>
        <w:rPr>
          <w:color w:val="auto"/>
        </w:rPr>
        <w:t>в том числе при</w:t>
      </w:r>
      <w:r w:rsidRPr="002E30A6">
        <w:rPr>
          <w:color w:val="auto"/>
        </w:rPr>
        <w:t xml:space="preserve"> подаче альтернативного предложения)</w:t>
      </w:r>
      <w:r>
        <w:rPr>
          <w:color w:val="auto"/>
        </w:rPr>
        <w:t>.</w:t>
      </w:r>
    </w:p>
    <w:p w14:paraId="3F3BB23E" w14:textId="77777777" w:rsidR="00696A07" w:rsidRDefault="00696A07" w:rsidP="00696A07">
      <w:pPr>
        <w:pStyle w:val="111"/>
      </w:pPr>
      <w: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7031CCDC" w14:textId="77777777" w:rsidR="00696A07" w:rsidRPr="0042025B" w:rsidRDefault="00696A07" w:rsidP="00245E58">
      <w:pPr>
        <w:pStyle w:val="111"/>
      </w:pPr>
      <w: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418D1A0B" w14:textId="77777777" w:rsidR="00696A07" w:rsidRDefault="00A05E5E" w:rsidP="00696A07">
      <w:pPr>
        <w:pStyle w:val="113"/>
      </w:pPr>
      <w:r>
        <w:t>Обработка ошибок</w:t>
      </w:r>
      <w:r w:rsidR="00696A07">
        <w:t xml:space="preserve"> документации</w:t>
      </w:r>
      <w:r w:rsidR="001E00DB">
        <w:t xml:space="preserve"> о закупке</w:t>
      </w:r>
    </w:p>
    <w:p w14:paraId="5D2CF73A" w14:textId="77777777" w:rsidR="00696A07" w:rsidRDefault="00696A07" w:rsidP="00696A07">
      <w:pPr>
        <w:pStyle w:val="111"/>
      </w:pPr>
      <w:r w:rsidRPr="0042025B">
        <w:t>При обнаружении ошибки в описании закупаемой продукции (описании предмета закупки</w:t>
      </w:r>
      <w:r>
        <w:t>, описании</w:t>
      </w:r>
      <w:r w:rsidRPr="0042025B">
        <w:t>) участник</w:t>
      </w:r>
      <w:r>
        <w:t xml:space="preserve"> закупки:</w:t>
      </w:r>
    </w:p>
    <w:p w14:paraId="2115671B" w14:textId="77777777" w:rsidR="00696A07" w:rsidRDefault="00696A07" w:rsidP="00696A07">
      <w:pPr>
        <w:pStyle w:val="a0"/>
      </w:pPr>
      <w:r>
        <w:lastRenderedPageBreak/>
        <w:t>указывает ошибочный пункт документации о закупке,</w:t>
      </w:r>
    </w:p>
    <w:p w14:paraId="4D213406" w14:textId="77777777" w:rsidR="00696A07" w:rsidRDefault="00696A07" w:rsidP="00696A07">
      <w:pPr>
        <w:pStyle w:val="a0"/>
      </w:pPr>
      <w:r>
        <w:t xml:space="preserve">указывает </w:t>
      </w:r>
      <w:r w:rsidRPr="0042025B">
        <w:t xml:space="preserve">краткое обоснование признания описания ошибочным, </w:t>
      </w:r>
    </w:p>
    <w:p w14:paraId="0DD5B362" w14:textId="77777777" w:rsidR="00696A07" w:rsidRDefault="00696A07" w:rsidP="00696A07">
      <w:pPr>
        <w:pStyle w:val="a0"/>
      </w:pPr>
      <w:r w:rsidRPr="0042025B">
        <w:t xml:space="preserve">взамен </w:t>
      </w:r>
      <w:r>
        <w:t xml:space="preserve">ошибочного пункта </w:t>
      </w:r>
      <w:r w:rsidRPr="0042025B">
        <w:t xml:space="preserve">предлагает </w:t>
      </w:r>
      <w:r>
        <w:t>собственное описание в части ошибочного пункта</w:t>
      </w:r>
      <w:r w:rsidRPr="00EC4E0C">
        <w:t xml:space="preserve"> </w:t>
      </w:r>
      <w:r>
        <w:t>документации о закупке (исправление),</w:t>
      </w:r>
    </w:p>
    <w:p w14:paraId="5A4F6AFA" w14:textId="77777777" w:rsidR="00696A07" w:rsidRDefault="00696A07" w:rsidP="00696A07">
      <w:pPr>
        <w:pStyle w:val="a0"/>
      </w:pPr>
      <w:r>
        <w:t>подает исправление как запрос разъяснений в порядке подачи запросов разъяснений.</w:t>
      </w:r>
    </w:p>
    <w:p w14:paraId="33C7D163" w14:textId="77777777" w:rsidR="00BC611E" w:rsidRDefault="00696A07" w:rsidP="00553638">
      <w:pPr>
        <w:pStyle w:val="1"/>
      </w:pPr>
      <w:r>
        <w:br w:type="page"/>
      </w:r>
      <w:bookmarkStart w:id="13" w:name="_Ref6045534"/>
      <w:bookmarkStart w:id="14" w:name="_Toc143602493"/>
      <w:bookmarkStart w:id="15" w:name="_Ref534988748"/>
      <w:bookmarkEnd w:id="11"/>
      <w:r w:rsidR="00BC611E">
        <w:lastRenderedPageBreak/>
        <w:t xml:space="preserve">Обзор процедуры, </w:t>
      </w:r>
      <w:r w:rsidR="00496594">
        <w:t>участие в закупке</w:t>
      </w:r>
      <w:bookmarkEnd w:id="13"/>
      <w:bookmarkEnd w:id="14"/>
    </w:p>
    <w:p w14:paraId="13B89145" w14:textId="77777777" w:rsidR="00BC611E" w:rsidRDefault="00BC611E" w:rsidP="00BC611E">
      <w:pPr>
        <w:pStyle w:val="113"/>
      </w:pPr>
      <w:r>
        <w:t>Правовая основа закупки</w:t>
      </w:r>
    </w:p>
    <w:sdt>
      <w:sdtPr>
        <w:alias w:val="Правовое основание закупки"/>
        <w:tag w:val="Правовое основание закупки"/>
        <w:id w:val="-1810700711"/>
        <w:lock w:val="sdtLocked"/>
        <w:placeholder>
          <w:docPart w:val="1D2A7AF856F94BB084D6453FE3C66280"/>
        </w:placeholder>
        <w15:color w:val="00CCFF"/>
        <w:docPartList>
          <w:docPartGallery w:val="Quick Parts"/>
          <w:docPartCategory w:val="Документация о закупке: правовое основание закупки"/>
        </w:docPartList>
      </w:sdtPr>
      <w:sdtEndPr/>
      <w:sdtContent>
        <w:p w14:paraId="2AA9B06D" w14:textId="77777777" w:rsidR="00BC611E" w:rsidRDefault="00A441DD" w:rsidP="00BC611E">
          <w:pPr>
            <w:pStyle w:val="111"/>
          </w:pPr>
          <w:r>
            <w:t xml:space="preserve">Процедура проводится в соответствии с настоящей документацией, в соответствии с положением о закупке заказчика и Федеральным законом №223-ФЗ </w:t>
          </w:r>
          <w:r w:rsidRPr="004C438E">
            <w:t xml:space="preserve">от 18.07.2011 </w:t>
          </w:r>
          <w:r>
            <w:t>«</w:t>
          </w:r>
          <w:r w:rsidRPr="00F04F4B">
            <w:t>О закупках товаров, работ, услуг от</w:t>
          </w:r>
          <w:r>
            <w:t>дельными видами юридических лиц».</w:t>
          </w:r>
        </w:p>
      </w:sdtContent>
    </w:sdt>
    <w:p w14:paraId="4AE20D74" w14:textId="77777777" w:rsidR="00E45AF7" w:rsidRDefault="00E45AF7" w:rsidP="009675CA">
      <w:pPr>
        <w:pStyle w:val="111"/>
      </w:pPr>
      <w:r>
        <w:t>Документация о закупке представляет собой настоящий документ</w:t>
      </w:r>
      <w:r w:rsidR="009675CA">
        <w:t xml:space="preserve"> и приложения</w:t>
      </w:r>
      <w:r w:rsidR="009675CA">
        <w:rPr>
          <w:rStyle w:val="affffff1"/>
        </w:rPr>
        <w:footnoteReference w:id="1"/>
      </w:r>
      <w:r w:rsidR="009675CA">
        <w:t>.</w:t>
      </w:r>
    </w:p>
    <w:p w14:paraId="5D2AFC65" w14:textId="77777777" w:rsidR="00BC611E" w:rsidRDefault="00BC611E" w:rsidP="00BC611E">
      <w:pPr>
        <w:pStyle w:val="113"/>
      </w:pPr>
      <w:r>
        <w:t>Порядок предоставления документации о закупке</w:t>
      </w:r>
    </w:p>
    <w:p w14:paraId="5521A60D" w14:textId="77777777" w:rsidR="00BC611E" w:rsidRPr="005F279A" w:rsidRDefault="00BC611E" w:rsidP="00BC611E">
      <w:pPr>
        <w:pStyle w:val="111"/>
        <w:rPr>
          <w:rStyle w:val="ae"/>
          <w:color w:val="auto"/>
          <w:u w:val="none"/>
        </w:rPr>
      </w:pPr>
      <w:r>
        <w:rPr>
          <w:rStyle w:val="ae"/>
          <w:color w:val="auto"/>
          <w:u w:val="none"/>
        </w:rPr>
        <w:t xml:space="preserve">Документация о закупке предоставляется </w:t>
      </w:r>
      <w:sdt>
        <w:sdtPr>
          <w:alias w:val="Порядок предоставления документации"/>
          <w:tag w:val="Порядок предоставления документации"/>
          <w:id w:val="1073938678"/>
          <w:placeholder>
            <w:docPart w:val="9DE356359B5040A1870651261A59BC38"/>
          </w:placeholder>
          <w15:color w:val="FFFF00"/>
        </w:sdtPr>
        <w:sdtEndPr/>
        <w:sdtContent>
          <w:r w:rsidRPr="00642FE4">
            <w:t>в соответствии с регламентирующими документами места предоставления документации о закупке</w:t>
          </w:r>
        </w:sdtContent>
      </w:sdt>
      <w:r>
        <w:rPr>
          <w:rStyle w:val="ae"/>
          <w:color w:val="auto"/>
          <w:u w:val="none"/>
        </w:rPr>
        <w:t>.</w:t>
      </w:r>
    </w:p>
    <w:p w14:paraId="06EC2821" w14:textId="77777777" w:rsidR="00BC611E" w:rsidRDefault="00BC611E" w:rsidP="00BC611E">
      <w:pPr>
        <w:pStyle w:val="111"/>
        <w:rPr>
          <w:noProof/>
        </w:rPr>
      </w:pPr>
      <w:r>
        <w:rPr>
          <w:noProof/>
        </w:rPr>
        <w:t>Документация о закупке предоставляется без взимания платы.</w:t>
      </w:r>
    </w:p>
    <w:p w14:paraId="2CCC2094" w14:textId="77777777" w:rsidR="00BC611E" w:rsidRDefault="00BC611E" w:rsidP="00BC611E">
      <w:pPr>
        <w:pStyle w:val="111"/>
        <w:rPr>
          <w:noProof/>
        </w:rPr>
      </w:pPr>
      <w:r>
        <w:rPr>
          <w:noProof/>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2E0A9626" w14:textId="77777777" w:rsidR="00BC611E" w:rsidRDefault="00BC611E" w:rsidP="00BC611E">
      <w:pPr>
        <w:pStyle w:val="111"/>
        <w:rPr>
          <w:noProof/>
        </w:rPr>
      </w:pPr>
      <w:r>
        <w:rPr>
          <w:noProof/>
        </w:rPr>
        <w:t>Участники закупки самостоятельно отслеживают изменения или разъяснения документации о закупке.</w:t>
      </w:r>
    </w:p>
    <w:p w14:paraId="672EF51C" w14:textId="77777777" w:rsidR="00F55EE8" w:rsidRDefault="00F55EE8" w:rsidP="00F55EE8">
      <w:pPr>
        <w:pStyle w:val="113"/>
      </w:pPr>
      <w:r>
        <w:t xml:space="preserve">Разрешение коллизий </w:t>
      </w:r>
      <w:r w:rsidR="00492F5D">
        <w:t xml:space="preserve">и неполноты </w:t>
      </w:r>
      <w:r>
        <w:t>документации о закупке</w:t>
      </w:r>
    </w:p>
    <w:p w14:paraId="0F7E340D" w14:textId="77777777" w:rsidR="00F02835" w:rsidRDefault="00F02835" w:rsidP="00F02835">
      <w:pPr>
        <w:pStyle w:val="111"/>
      </w:pPr>
      <w:r>
        <w:t>При противоречии</w:t>
      </w:r>
      <w:r w:rsidRPr="00F02835">
        <w:t xml:space="preserve"> </w:t>
      </w:r>
      <w:r>
        <w:t xml:space="preserve">текста </w:t>
      </w:r>
      <w:r w:rsidRPr="00F02835">
        <w:t>док</w:t>
      </w:r>
      <w:r>
        <w:t>ументации о закупке, размещенно</w:t>
      </w:r>
      <w:r w:rsidR="00BA4419">
        <w:t>го</w:t>
      </w:r>
      <w:r w:rsidRPr="00F02835">
        <w:t xml:space="preserve"> в различных источниках, </w:t>
      </w:r>
      <w:r w:rsidR="009A483E">
        <w:t xml:space="preserve">и текста документации о закупке, </w:t>
      </w:r>
      <w:r w:rsidR="009A483E" w:rsidRPr="00F02835">
        <w:t>ра</w:t>
      </w:r>
      <w:r w:rsidR="009A483E">
        <w:t>змещенного</w:t>
      </w:r>
      <w:r w:rsidR="009A483E" w:rsidRPr="00F02835">
        <w:t xml:space="preserve"> в </w:t>
      </w:r>
      <w:r w:rsidR="009A483E">
        <w:t xml:space="preserve">месте </w:t>
      </w:r>
      <w:r w:rsidR="009A483E" w:rsidRPr="00F02835">
        <w:t xml:space="preserve">предоставления документации о закупке </w:t>
      </w:r>
      <w:r w:rsidR="009A483E">
        <w:t xml:space="preserve">— </w:t>
      </w:r>
      <w:r w:rsidR="00E22A92">
        <w:t>применяется</w:t>
      </w:r>
      <w:r w:rsidR="009A483E">
        <w:t xml:space="preserve"> </w:t>
      </w:r>
      <w:r w:rsidR="00E22A92">
        <w:t>текст</w:t>
      </w:r>
      <w:r>
        <w:t xml:space="preserve"> </w:t>
      </w:r>
      <w:r w:rsidRPr="00F02835">
        <w:t>документации о закупке, ра</w:t>
      </w:r>
      <w:r w:rsidR="009A483E">
        <w:t>змещенн</w:t>
      </w:r>
      <w:r w:rsidR="004564D5">
        <w:t>ый</w:t>
      </w:r>
      <w:r w:rsidRPr="00F02835">
        <w:t xml:space="preserve"> в </w:t>
      </w:r>
      <w:r>
        <w:t xml:space="preserve">месте </w:t>
      </w:r>
      <w:r w:rsidRPr="00F02835">
        <w:t>предоставления документации о закупке</w:t>
      </w:r>
      <w:r>
        <w:t>.</w:t>
      </w:r>
    </w:p>
    <w:p w14:paraId="779F9A61" w14:textId="77777777" w:rsidR="00164065" w:rsidRDefault="00164065" w:rsidP="00F02835">
      <w:pPr>
        <w:pStyle w:val="111"/>
      </w:pPr>
      <w:r>
        <w:t xml:space="preserve">При противоречии </w:t>
      </w:r>
      <w:r w:rsidR="00A27414">
        <w:t>текста</w:t>
      </w:r>
      <w:r>
        <w:t xml:space="preserve"> извещения о закупке и документации о заку</w:t>
      </w:r>
      <w:r w:rsidR="00A27414">
        <w:t>пке — применяе</w:t>
      </w:r>
      <w:r>
        <w:t xml:space="preserve">тся </w:t>
      </w:r>
      <w:r w:rsidR="00A27414">
        <w:t xml:space="preserve">текст </w:t>
      </w:r>
      <w:r>
        <w:t>извещения о закупке.</w:t>
      </w:r>
    </w:p>
    <w:p w14:paraId="40F27C44" w14:textId="77777777" w:rsidR="00492F5D" w:rsidRDefault="00492F5D" w:rsidP="00492F5D">
      <w:pPr>
        <w:pStyle w:val="111"/>
      </w:pPr>
      <w:r>
        <w:t>Если документация о закупке не содержит норм, регулирующих процедуру закупки, которые содержатся в положении о закупке заказчика или законодательстве, то эти нормы</w:t>
      </w:r>
      <w:r w:rsidRPr="003F1AC0">
        <w:t xml:space="preserve"> </w:t>
      </w:r>
      <w:r>
        <w:t>применяются так, как если бы они явно содержались в документации о закупке.</w:t>
      </w:r>
    </w:p>
    <w:p w14:paraId="31960E73" w14:textId="59221F8F" w:rsidR="00492F5D" w:rsidRDefault="00492F5D" w:rsidP="00492F5D">
      <w:pPr>
        <w:pStyle w:val="111"/>
      </w:pPr>
      <w:r>
        <w:t xml:space="preserve">При противоречии </w:t>
      </w:r>
      <w:r w:rsidR="00F72622">
        <w:t xml:space="preserve">между </w:t>
      </w:r>
      <w:r>
        <w:t>норм</w:t>
      </w:r>
      <w:r w:rsidR="00F72622">
        <w:t>ами</w:t>
      </w:r>
      <w:r>
        <w:t xml:space="preserve"> документации о закупке </w:t>
      </w:r>
      <w:r w:rsidR="00F72622">
        <w:t xml:space="preserve">и </w:t>
      </w:r>
      <w:r>
        <w:t>нормам</w:t>
      </w:r>
      <w:r w:rsidR="00F72622">
        <w:t>и</w:t>
      </w:r>
      <w:r>
        <w:t xml:space="preserve">, указанным в </w:t>
      </w:r>
      <w:r w:rsidRPr="001779D4">
        <w:rPr>
          <w:rStyle w:val="affff"/>
        </w:rPr>
        <w:t xml:space="preserve">разделах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701B3A">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701B3A">
        <w:rPr>
          <w:rStyle w:val="affff"/>
        </w:rPr>
        <w:t>7</w:t>
      </w:r>
      <w:r w:rsidRPr="001779D4">
        <w:rPr>
          <w:rStyle w:val="affff"/>
        </w:rPr>
        <w:fldChar w:fldCharType="end"/>
      </w:r>
      <w:r w:rsidR="001779D4">
        <w:rPr>
          <w:b/>
        </w:rPr>
        <w:t xml:space="preserve"> </w:t>
      </w:r>
      <w:r>
        <w:t xml:space="preserve">– применяются нормы </w:t>
      </w:r>
      <w:r w:rsidRPr="001779D4">
        <w:rPr>
          <w:rStyle w:val="affff"/>
        </w:rPr>
        <w:t xml:space="preserve">разделом </w:t>
      </w:r>
      <w:r w:rsidRPr="001779D4">
        <w:rPr>
          <w:rStyle w:val="affff"/>
        </w:rPr>
        <w:fldChar w:fldCharType="begin"/>
      </w:r>
      <w:r w:rsidRPr="001779D4">
        <w:rPr>
          <w:rStyle w:val="affff"/>
        </w:rPr>
        <w:instrText xml:space="preserve"> REF _Ref6045534 \r \h </w:instrText>
      </w:r>
      <w:r w:rsidR="001779D4">
        <w:rPr>
          <w:rStyle w:val="affff"/>
        </w:rPr>
        <w:instrText xml:space="preserve"> \* MERGEFORMAT </w:instrText>
      </w:r>
      <w:r w:rsidRPr="001779D4">
        <w:rPr>
          <w:rStyle w:val="affff"/>
        </w:rPr>
      </w:r>
      <w:r w:rsidRPr="001779D4">
        <w:rPr>
          <w:rStyle w:val="affff"/>
        </w:rPr>
        <w:fldChar w:fldCharType="separate"/>
      </w:r>
      <w:r w:rsidR="00701B3A">
        <w:rPr>
          <w:rStyle w:val="affff"/>
        </w:rPr>
        <w:t>6</w:t>
      </w:r>
      <w:r w:rsidRPr="001779D4">
        <w:rPr>
          <w:rStyle w:val="affff"/>
        </w:rPr>
        <w:fldChar w:fldCharType="end"/>
      </w:r>
      <w:r w:rsidRPr="001779D4">
        <w:rPr>
          <w:rStyle w:val="affff"/>
        </w:rPr>
        <w:t xml:space="preserve"> и </w:t>
      </w:r>
      <w:r w:rsidRPr="001779D4">
        <w:rPr>
          <w:rStyle w:val="affff"/>
        </w:rPr>
        <w:fldChar w:fldCharType="begin"/>
      </w:r>
      <w:r w:rsidRPr="001779D4">
        <w:rPr>
          <w:rStyle w:val="affff"/>
        </w:rPr>
        <w:instrText xml:space="preserve"> REF _Ref6045544 \r \h </w:instrText>
      </w:r>
      <w:r w:rsidR="001779D4">
        <w:rPr>
          <w:rStyle w:val="affff"/>
        </w:rPr>
        <w:instrText xml:space="preserve"> \* MERGEFORMAT </w:instrText>
      </w:r>
      <w:r w:rsidRPr="001779D4">
        <w:rPr>
          <w:rStyle w:val="affff"/>
        </w:rPr>
      </w:r>
      <w:r w:rsidRPr="001779D4">
        <w:rPr>
          <w:rStyle w:val="affff"/>
        </w:rPr>
        <w:fldChar w:fldCharType="separate"/>
      </w:r>
      <w:r w:rsidR="00701B3A">
        <w:rPr>
          <w:rStyle w:val="affff"/>
        </w:rPr>
        <w:t>7</w:t>
      </w:r>
      <w:r w:rsidRPr="001779D4">
        <w:rPr>
          <w:rStyle w:val="affff"/>
        </w:rPr>
        <w:fldChar w:fldCharType="end"/>
      </w:r>
      <w:r>
        <w:t xml:space="preserve"> документации о закупке.</w:t>
      </w:r>
    </w:p>
    <w:p w14:paraId="64B53222" w14:textId="7E80E6D0" w:rsidR="0078694B" w:rsidRDefault="00EA01B0" w:rsidP="00492F5D">
      <w:pPr>
        <w:pStyle w:val="111"/>
      </w:pPr>
      <w:r>
        <w:t xml:space="preserve">При противоречии между нормами документации о закупке и нормами, указанным в </w:t>
      </w:r>
      <w:r w:rsidRPr="001779D4">
        <w:rPr>
          <w:rStyle w:val="affff"/>
        </w:rPr>
        <w:t xml:space="preserve">разделе </w:t>
      </w:r>
      <w:r w:rsidRPr="001779D4">
        <w:rPr>
          <w:rStyle w:val="affff"/>
        </w:rPr>
        <w:fldChar w:fldCharType="begin"/>
      </w:r>
      <w:r w:rsidRPr="001779D4">
        <w:rPr>
          <w:rStyle w:val="affff"/>
        </w:rPr>
        <w:instrText xml:space="preserve"> REF _Ref6045544 \r \h  \* MERGEFORMAT </w:instrText>
      </w:r>
      <w:r w:rsidRPr="001779D4">
        <w:rPr>
          <w:rStyle w:val="affff"/>
        </w:rPr>
      </w:r>
      <w:r w:rsidRPr="001779D4">
        <w:rPr>
          <w:rStyle w:val="affff"/>
        </w:rPr>
        <w:fldChar w:fldCharType="separate"/>
      </w:r>
      <w:r w:rsidR="00701B3A">
        <w:rPr>
          <w:rStyle w:val="affff"/>
        </w:rPr>
        <w:t>7</w:t>
      </w:r>
      <w:r w:rsidRPr="001779D4">
        <w:rPr>
          <w:rStyle w:val="affff"/>
        </w:rPr>
        <w:fldChar w:fldCharType="end"/>
      </w:r>
      <w:r>
        <w:t xml:space="preserve"> в</w:t>
      </w:r>
      <w:r w:rsidR="0078694B">
        <w:t xml:space="preserve"> рамках рассмотрения заявок, выбора победителя и заключения договора </w:t>
      </w:r>
      <w:r>
        <w:t>— применяются</w:t>
      </w:r>
      <w:r w:rsidR="0078694B">
        <w:t xml:space="preserve"> </w:t>
      </w:r>
      <w:r>
        <w:t>нормы</w:t>
      </w:r>
      <w:r w:rsidR="0078694B">
        <w:t xml:space="preserve"> </w:t>
      </w:r>
      <w:r w:rsidR="0078694B" w:rsidRPr="001779D4">
        <w:rPr>
          <w:rStyle w:val="affff"/>
        </w:rPr>
        <w:t xml:space="preserve">раздела </w:t>
      </w:r>
      <w:r w:rsidR="0078694B" w:rsidRPr="001779D4">
        <w:rPr>
          <w:rStyle w:val="affff"/>
        </w:rPr>
        <w:fldChar w:fldCharType="begin"/>
      </w:r>
      <w:r w:rsidR="0078694B" w:rsidRPr="001779D4">
        <w:rPr>
          <w:rStyle w:val="affff"/>
        </w:rPr>
        <w:instrText xml:space="preserve"> REF _Ref6045544 \r \h  \* MERGEFORMAT </w:instrText>
      </w:r>
      <w:r w:rsidR="0078694B" w:rsidRPr="001779D4">
        <w:rPr>
          <w:rStyle w:val="affff"/>
        </w:rPr>
      </w:r>
      <w:r w:rsidR="0078694B" w:rsidRPr="001779D4">
        <w:rPr>
          <w:rStyle w:val="affff"/>
        </w:rPr>
        <w:fldChar w:fldCharType="separate"/>
      </w:r>
      <w:r w:rsidR="00701B3A">
        <w:rPr>
          <w:rStyle w:val="affff"/>
        </w:rPr>
        <w:t>7</w:t>
      </w:r>
      <w:r w:rsidR="0078694B" w:rsidRPr="001779D4">
        <w:rPr>
          <w:rStyle w:val="affff"/>
        </w:rPr>
        <w:fldChar w:fldCharType="end"/>
      </w:r>
      <w:r w:rsidR="0078694B">
        <w:t xml:space="preserve"> документации о закупке.</w:t>
      </w:r>
    </w:p>
    <w:p w14:paraId="165132D2" w14:textId="77777777" w:rsidR="00492F5D" w:rsidRDefault="00492F5D" w:rsidP="00492F5D">
      <w:pPr>
        <w:pStyle w:val="111"/>
      </w:pPr>
      <w:r>
        <w:t>При противоречии норм документации о закупке нормам положения о закупке или нормам законодательства – применяются нормы положения о закупке или законодательства.</w:t>
      </w:r>
    </w:p>
    <w:p w14:paraId="44176E6B" w14:textId="77777777" w:rsidR="00492F5D" w:rsidRDefault="00492F5D" w:rsidP="00492F5D">
      <w:pPr>
        <w:pStyle w:val="111"/>
      </w:pPr>
      <w:r>
        <w:t>Е</w:t>
      </w:r>
      <w:r w:rsidRPr="005F2C0F">
        <w:t>сли документация о закупке ссылается на недействующие нормативные документы, (ГОСТы, СНиПы, своды правил и т. д.) или отдельные нормы –применя</w:t>
      </w:r>
      <w:r>
        <w:t>ются</w:t>
      </w:r>
      <w:r w:rsidRPr="005F2C0F">
        <w:t xml:space="preserve"> документы того же вида и нормы того же нормативного акта, введенные взамен утративших силу</w:t>
      </w:r>
      <w:r>
        <w:t>.</w:t>
      </w:r>
    </w:p>
    <w:p w14:paraId="51F3C753" w14:textId="77777777" w:rsidR="00492F5D" w:rsidRDefault="00492F5D" w:rsidP="00492F5D">
      <w:pPr>
        <w:pStyle w:val="111"/>
      </w:pPr>
      <w:r>
        <w:t>Если документация о закупке ссылается на несуществующие нормативные документы, то заявки рассматриваются без их учета.</w:t>
      </w:r>
    </w:p>
    <w:p w14:paraId="1032ADCC" w14:textId="77777777" w:rsidR="00F55EE8" w:rsidRDefault="00492F5D" w:rsidP="00492F5D">
      <w:pPr>
        <w:pStyle w:val="111"/>
      </w:pPr>
      <w:r>
        <w:lastRenderedPageBreak/>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t>.</w:t>
      </w:r>
    </w:p>
    <w:p w14:paraId="03421B24" w14:textId="77777777" w:rsidR="00C721BE" w:rsidRDefault="00C721BE" w:rsidP="00492F5D">
      <w:pPr>
        <w:pStyle w:val="111"/>
      </w:pPr>
      <w:r w:rsidRPr="00485E2C">
        <w:t xml:space="preserve">Каждый раздел документации </w:t>
      </w:r>
      <w:r>
        <w:t>о закупке имеет приоритет в рамках своего пре</w:t>
      </w:r>
      <w:r w:rsidRPr="00485E2C">
        <w:t>дмета регулирования при разрешении коллизий</w:t>
      </w:r>
      <w:r>
        <w:t>.</w:t>
      </w:r>
    </w:p>
    <w:p w14:paraId="1A17F81E" w14:textId="77777777" w:rsidR="00F55EE8" w:rsidRDefault="00F55EE8" w:rsidP="00F55EE8">
      <w:pPr>
        <w:pStyle w:val="113"/>
      </w:pPr>
      <w:r>
        <w:t>Разъяснение положений документации о закупке</w:t>
      </w:r>
    </w:p>
    <w:p w14:paraId="249647AE" w14:textId="77777777" w:rsidR="00F55EE8" w:rsidRDefault="00F55EE8" w:rsidP="00F55EE8">
      <w:pPr>
        <w:pStyle w:val="111"/>
      </w:pPr>
      <w: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AA3409">
        <w:rPr>
          <w:b/>
        </w:rPr>
        <w:t>3 рабочих дней</w:t>
      </w:r>
      <w:r>
        <w:t xml:space="preserve"> до окончания срока подачи заявок на участие в закупке.</w:t>
      </w:r>
    </w:p>
    <w:p w14:paraId="3448B235" w14:textId="77777777" w:rsidR="00F55EE8" w:rsidRDefault="00F55EE8" w:rsidP="00F55EE8">
      <w:pPr>
        <w:pStyle w:val="111"/>
      </w:pPr>
      <w:r>
        <w:t>Запрос разъяснений подается в свободной форме.</w:t>
      </w:r>
    </w:p>
    <w:p w14:paraId="63E9667B" w14:textId="77777777" w:rsidR="00F55EE8" w:rsidRDefault="00F55EE8" w:rsidP="00F55EE8">
      <w:pPr>
        <w:pStyle w:val="111"/>
      </w:pPr>
      <w:r w:rsidRPr="008A58E1">
        <w:rPr>
          <w:noProof/>
        </w:rPr>
        <w:t xml:space="preserve">Разъяснения предоставляются в форме электронного документа, размещаемого </w:t>
      </w:r>
      <w:r>
        <w:rPr>
          <w:noProof/>
        </w:rPr>
        <w:t xml:space="preserve">средствами места предоставления документации о закупке </w:t>
      </w:r>
      <w:r w:rsidRPr="00B156EA">
        <w:t xml:space="preserve">в течение </w:t>
      </w:r>
      <w:r w:rsidRPr="00673A28">
        <w:rPr>
          <w:b/>
        </w:rPr>
        <w:t>3 рабочих дней</w:t>
      </w:r>
      <w:r w:rsidRPr="00B156EA">
        <w:t xml:space="preserve"> с даты поступления </w:t>
      </w:r>
      <w:r>
        <w:t>запроса разъяснений</w:t>
      </w:r>
      <w:r>
        <w:rPr>
          <w:noProof/>
        </w:rPr>
        <w:t>.</w:t>
      </w:r>
    </w:p>
    <w:p w14:paraId="0C0D649D" w14:textId="77777777" w:rsidR="00BC611E" w:rsidRDefault="00BC611E" w:rsidP="00BC611E">
      <w:pPr>
        <w:pStyle w:val="113"/>
      </w:pPr>
      <w:r>
        <w:t>Общие положения об участии в закупке</w:t>
      </w:r>
    </w:p>
    <w:p w14:paraId="78D98C09" w14:textId="77777777" w:rsidR="00BC611E" w:rsidRDefault="00BC611E" w:rsidP="00BC611E">
      <w:pPr>
        <w:pStyle w:val="111"/>
      </w:pPr>
      <w:r>
        <w:t xml:space="preserve">Для участия в закупке необходимо заполнить форму заявки в соответствии с </w:t>
      </w:r>
      <w:r w:rsidRPr="001779D4">
        <w:rPr>
          <w:rStyle w:val="affff"/>
        </w:rPr>
        <w:t xml:space="preserve">разделом </w:t>
      </w:r>
      <w:r w:rsidR="00055E7F">
        <w:rPr>
          <w:rStyle w:val="affff"/>
        </w:rPr>
        <w:t>5</w:t>
      </w:r>
      <w:r>
        <w:t xml:space="preserve"> документации о закупке, подать заявку и документы, предусмотренные документацией о закупке (перечисленные в </w:t>
      </w:r>
      <w:r w:rsidRPr="001779D4">
        <w:rPr>
          <w:rStyle w:val="affff"/>
        </w:rPr>
        <w:t xml:space="preserve">разделах </w:t>
      </w:r>
      <w:r w:rsidR="00EF145B" w:rsidRPr="001779D4">
        <w:rPr>
          <w:rStyle w:val="affff"/>
        </w:rPr>
        <w:t>3</w:t>
      </w:r>
      <w:r w:rsidR="006A320D" w:rsidRPr="001779D4">
        <w:rPr>
          <w:rStyle w:val="affff"/>
        </w:rPr>
        <w:t xml:space="preserve"> и 4</w:t>
      </w:r>
      <w:r>
        <w:t xml:space="preserve"> документации о закупке).</w:t>
      </w:r>
    </w:p>
    <w:p w14:paraId="4CDE2D87" w14:textId="77777777" w:rsidR="00BC611E" w:rsidRDefault="00BC611E" w:rsidP="00BC611E">
      <w:pPr>
        <w:pStyle w:val="111"/>
      </w:pPr>
      <w:r>
        <w:t>Участник закупки вправе подать только одну заявку.</w:t>
      </w:r>
    </w:p>
    <w:p w14:paraId="0285826B" w14:textId="77777777" w:rsidR="00BC611E" w:rsidRPr="00744E4F" w:rsidRDefault="000B7808" w:rsidP="00744E4F">
      <w:pPr>
        <w:pStyle w:val="111"/>
      </w:pPr>
      <w:sdt>
        <w:sdtPr>
          <w:alias w:val="Порядок подачи заявок"/>
          <w:tag w:val="Порядок подачи заявок"/>
          <w:id w:val="2118091559"/>
          <w:lock w:val="sdtLocked"/>
          <w:placeholder>
            <w:docPart w:val="1D2A7AF856F94BB084D6453FE3C66280"/>
          </w:placeholder>
          <w15:color w:val="00CCFF"/>
          <w:docPartList>
            <w:docPartGallery w:val="Quick Parts"/>
            <w:docPartCategory w:val="Документация о закупке: порядок подачи заявок"/>
          </w:docPartList>
        </w:sdtPr>
        <w:sdtEndPr/>
        <w:sdtContent>
          <w:r w:rsidR="00A441DD">
            <w:t>Заявки подаются на ЭТП в соответствии с регламентными документами ЭТП.</w:t>
          </w:r>
        </w:sdtContent>
      </w:sdt>
    </w:p>
    <w:p w14:paraId="56E8E556" w14:textId="77777777" w:rsidR="00BC611E" w:rsidRDefault="00BC611E" w:rsidP="00BC611E">
      <w:pPr>
        <w:pStyle w:val="111"/>
      </w:pPr>
      <w:r>
        <w:t xml:space="preserve">Заявку можно исправить, отозвав заявку с ошибкой и подав взамен исправленную заявку – </w:t>
      </w:r>
      <w:r w:rsidRPr="00135DA2">
        <w:t>не позднее окончания срока подачи заявок на участие в закупке</w:t>
      </w:r>
      <w:r>
        <w:t>.</w:t>
      </w:r>
    </w:p>
    <w:p w14:paraId="3FB3035D" w14:textId="77777777" w:rsidR="00BC611E" w:rsidRDefault="00990687" w:rsidP="00BC611E">
      <w:pPr>
        <w:pStyle w:val="113"/>
      </w:pPr>
      <w:bookmarkStart w:id="16" w:name="_Ref5457343"/>
      <w:r>
        <w:t>Участие консорциума в закупке</w:t>
      </w:r>
      <w:bookmarkEnd w:id="16"/>
    </w:p>
    <w:p w14:paraId="5194DF93" w14:textId="77777777" w:rsidR="00BB3074" w:rsidRDefault="00A911F1" w:rsidP="00CB44EB">
      <w:pPr>
        <w:pStyle w:val="111"/>
      </w:pPr>
      <w:r>
        <w:t>Участник</w:t>
      </w:r>
      <w:r w:rsidR="00BB3074">
        <w:t xml:space="preserve"> закупки </w:t>
      </w:r>
      <w:r>
        <w:t xml:space="preserve">(главный участник) может подать от имени нескольких участников закупки </w:t>
      </w:r>
      <w:r w:rsidR="000700AA">
        <w:t xml:space="preserve">(консорциума) </w:t>
      </w:r>
      <w:r w:rsidR="00BB3074">
        <w:t>подать заявку на участие в закупке.</w:t>
      </w:r>
    </w:p>
    <w:p w14:paraId="5751ED9B" w14:textId="77777777" w:rsidR="00CB44EB" w:rsidRDefault="00BC611E" w:rsidP="00CB44EB">
      <w:pPr>
        <w:pStyle w:val="111"/>
      </w:pPr>
      <w:proofErr w:type="gramStart"/>
      <w:r>
        <w:t xml:space="preserve">Если </w:t>
      </w:r>
      <w:r w:rsidR="008220DF">
        <w:t xml:space="preserve">соглашение между участниками консорциума не представлено </w:t>
      </w:r>
      <w:r w:rsidR="00E6360B">
        <w:t xml:space="preserve">в составе </w:t>
      </w:r>
      <w:r>
        <w:t>заявк</w:t>
      </w:r>
      <w:r w:rsidR="00E6360B">
        <w:t>и</w:t>
      </w:r>
      <w:r>
        <w:t xml:space="preserve">, </w:t>
      </w:r>
      <w:r w:rsidR="001A484B">
        <w:t xml:space="preserve">— </w:t>
      </w:r>
      <w:proofErr w:type="gramEnd"/>
      <w:r>
        <w:t>участник считается подавшим заявку от своего имени и действующим в своих интересах.</w:t>
      </w:r>
    </w:p>
    <w:p w14:paraId="7D154007" w14:textId="77777777" w:rsidR="00BC611E" w:rsidRDefault="00F31182" w:rsidP="00BC611E">
      <w:pPr>
        <w:pStyle w:val="111"/>
      </w:pPr>
      <w:r>
        <w:t>Участники, выступающие на стороне одного участника, не вправе участвовать в этой же закупке самостоятельно</w:t>
      </w:r>
      <w:r w:rsidR="00BC611E">
        <w:t>.</w:t>
      </w:r>
    </w:p>
    <w:p w14:paraId="33463BE3" w14:textId="77777777" w:rsidR="00BC611E" w:rsidRDefault="0036496B" w:rsidP="00BC611E">
      <w:pPr>
        <w:pStyle w:val="111"/>
      </w:pPr>
      <w:r>
        <w:t>Каждый участник закупки, выступающий</w:t>
      </w:r>
      <w:r w:rsidR="00BC611E">
        <w:t xml:space="preserve"> на стороне одного участника, долж</w:t>
      </w:r>
      <w:r w:rsidR="00072709">
        <w:t>ен</w:t>
      </w:r>
      <w:r w:rsidR="00BC611E">
        <w:t xml:space="preserve"> соответствовать общим треб</w:t>
      </w:r>
      <w:r w:rsidR="00BF38E5">
        <w:t>ованиям к участникам закупки, предусмотренными документацией о закупке.</w:t>
      </w:r>
    </w:p>
    <w:p w14:paraId="28744A4F" w14:textId="77777777" w:rsidR="00BC611E" w:rsidRDefault="00BC611E" w:rsidP="00BC611E">
      <w:pPr>
        <w:pStyle w:val="111"/>
      </w:pPr>
      <w: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1053802F" w14:textId="77777777" w:rsidR="00BC611E" w:rsidRDefault="00BC611E" w:rsidP="00BC611E">
      <w:pPr>
        <w:pStyle w:val="113"/>
      </w:pPr>
      <w:r>
        <w:t>Привлечение субподрядчиков</w:t>
      </w:r>
    </w:p>
    <w:p w14:paraId="6E69497D" w14:textId="77777777" w:rsidR="00934BA3" w:rsidRPr="002011D4" w:rsidRDefault="00934BA3" w:rsidP="004B0780">
      <w:pPr>
        <w:pStyle w:val="111"/>
      </w:pPr>
      <w:r>
        <w:t xml:space="preserve">Возможность привлечения субподрядчиков - </w:t>
      </w:r>
      <w:r w:rsidR="000B7808">
        <w:fldChar w:fldCharType="begin"/>
      </w:r>
      <w:r w:rsidR="000B7808">
        <w:instrText xml:space="preserve"> MERGEFIELD "Возможность_привлечения_субподрядчиков" </w:instrText>
      </w:r>
      <w:r w:rsidR="000B7808">
        <w:fldChar w:fldCharType="separate"/>
      </w:r>
      <w:r w:rsidR="00DC65AD">
        <w:rPr>
          <w:noProof/>
        </w:rPr>
        <w:t>«Возможность_привлечения_субподрядчиков»</w:t>
      </w:r>
      <w:r w:rsidR="000B7808">
        <w:rPr>
          <w:noProof/>
        </w:rPr>
        <w:fldChar w:fldCharType="end"/>
      </w:r>
    </w:p>
    <w:p w14:paraId="58352603" w14:textId="77777777" w:rsidR="004B0780" w:rsidRDefault="004B0780" w:rsidP="004B0780">
      <w:pPr>
        <w:pStyle w:val="111"/>
      </w:pPr>
      <w:r>
        <w:t>Участник закупки может привлекать субподрядчиков (соисполнителей), если это не запрещено проектом договора.</w:t>
      </w:r>
    </w:p>
    <w:p w14:paraId="0A00269F" w14:textId="210495A8" w:rsidR="004B0780" w:rsidRDefault="00D81F5D" w:rsidP="004B0780">
      <w:pPr>
        <w:pStyle w:val="111"/>
      </w:pPr>
      <w:r w:rsidRPr="00D81F5D">
        <w:lastRenderedPageBreak/>
        <w:t>Участник закупки в рамках рассмотрения или оценки заявок на участие в закупке считается соответствующим тем специальным требованиям</w:t>
      </w:r>
      <w:r w:rsidR="00164A61">
        <w:t xml:space="preserve"> (</w:t>
      </w:r>
      <w:proofErr w:type="spellStart"/>
      <w:r w:rsidR="00164A61" w:rsidRPr="00164A61">
        <w:rPr>
          <w:rStyle w:val="affff"/>
        </w:rPr>
        <w:t>пп</w:t>
      </w:r>
      <w:proofErr w:type="spellEnd"/>
      <w:r w:rsidR="00164A61" w:rsidRPr="00164A61">
        <w:rPr>
          <w:rStyle w:val="affff"/>
        </w:rPr>
        <w:t xml:space="preserve">. 2 п. </w:t>
      </w:r>
      <w:r w:rsidR="00164A61" w:rsidRPr="00164A61">
        <w:rPr>
          <w:rStyle w:val="affff"/>
        </w:rPr>
        <w:fldChar w:fldCharType="begin"/>
      </w:r>
      <w:r w:rsidR="00164A61" w:rsidRPr="00164A61">
        <w:rPr>
          <w:rStyle w:val="affff"/>
        </w:rPr>
        <w:instrText xml:space="preserve"> REF _Ref129679952 \r \h </w:instrText>
      </w:r>
      <w:r w:rsidR="00164A61">
        <w:rPr>
          <w:rStyle w:val="affff"/>
        </w:rPr>
        <w:instrText xml:space="preserve"> \* MERGEFORMAT </w:instrText>
      </w:r>
      <w:r w:rsidR="00164A61" w:rsidRPr="00164A61">
        <w:rPr>
          <w:rStyle w:val="affff"/>
        </w:rPr>
      </w:r>
      <w:r w:rsidR="00164A61" w:rsidRPr="00164A61">
        <w:rPr>
          <w:rStyle w:val="affff"/>
        </w:rPr>
        <w:fldChar w:fldCharType="separate"/>
      </w:r>
      <w:r w:rsidR="00701B3A">
        <w:rPr>
          <w:rStyle w:val="affff"/>
        </w:rPr>
        <w:t>4.3</w:t>
      </w:r>
      <w:r w:rsidR="00164A61" w:rsidRPr="00164A61">
        <w:rPr>
          <w:rStyle w:val="affff"/>
        </w:rPr>
        <w:fldChar w:fldCharType="end"/>
      </w:r>
      <w:r w:rsidR="00164A61">
        <w:t>)</w:t>
      </w:r>
      <w:r w:rsidRPr="00D81F5D">
        <w:t>,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4B0780">
        <w:t>.</w:t>
      </w:r>
    </w:p>
    <w:p w14:paraId="42D659F5" w14:textId="77777777" w:rsidR="004B0780" w:rsidRDefault="00D81F5D" w:rsidP="004B0780">
      <w:pPr>
        <w:pStyle w:val="111"/>
      </w:pPr>
      <w:r w:rsidRPr="00D81F5D">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4B0780">
        <w:t>.</w:t>
      </w:r>
    </w:p>
    <w:p w14:paraId="3445EEAF" w14:textId="77777777" w:rsidR="00620D7C" w:rsidRDefault="004B0780" w:rsidP="004B0780">
      <w:pPr>
        <w:pStyle w:val="111"/>
      </w:pPr>
      <w:r>
        <w:t>Документы, подтверждающие соответствие субподрядчиков общим требованиям, в состав заявки на участие в закупке не включаются</w:t>
      </w:r>
      <w:r w:rsidR="00BC611E">
        <w:t>.</w:t>
      </w:r>
    </w:p>
    <w:p w14:paraId="79E291E0" w14:textId="77777777" w:rsidR="00BC611E" w:rsidRDefault="00BC611E" w:rsidP="00BC611E">
      <w:pPr>
        <w:pStyle w:val="113"/>
      </w:pPr>
      <w:r>
        <w:t>Победа в закупке</w:t>
      </w:r>
    </w:p>
    <w:p w14:paraId="04034A92" w14:textId="77777777" w:rsidR="00BC611E" w:rsidRDefault="00BC611E" w:rsidP="00BC611E">
      <w:pPr>
        <w:pStyle w:val="111"/>
      </w:pPr>
      <w:r>
        <w:t xml:space="preserve">Победителем становится участник, отвечающий </w:t>
      </w:r>
      <w:proofErr w:type="gramStart"/>
      <w:r>
        <w:t>требованиям</w:t>
      </w:r>
      <w:proofErr w:type="gramEnd"/>
      <w:r>
        <w:t xml:space="preserve"> </w:t>
      </w:r>
      <w:r w:rsidRPr="00130CE3">
        <w:rPr>
          <w:b/>
        </w:rPr>
        <w:t xml:space="preserve">раздела </w:t>
      </w:r>
      <w:r w:rsidR="00720D2A">
        <w:rPr>
          <w:b/>
        </w:rPr>
        <w:t>4</w:t>
      </w:r>
      <w:r>
        <w:t xml:space="preserve"> документации о </w:t>
      </w:r>
      <w:r w:rsidR="0042079E">
        <w:t>закупке и подавший заявку:</w:t>
      </w:r>
    </w:p>
    <w:p w14:paraId="0D5070D3" w14:textId="77777777" w:rsidR="00BC611E" w:rsidRDefault="00BC611E" w:rsidP="00BC611E">
      <w:pPr>
        <w:pStyle w:val="a0"/>
      </w:pPr>
      <w:r>
        <w:t xml:space="preserve">Отвечающую требованиям </w:t>
      </w:r>
      <w:r w:rsidRPr="001779D4">
        <w:rPr>
          <w:rStyle w:val="affff"/>
        </w:rPr>
        <w:t xml:space="preserve">раздела </w:t>
      </w:r>
      <w:r w:rsidR="001640B9" w:rsidRPr="001779D4">
        <w:rPr>
          <w:rStyle w:val="affff"/>
        </w:rPr>
        <w:t>3</w:t>
      </w:r>
      <w:r w:rsidRPr="001779D4">
        <w:rPr>
          <w:rStyle w:val="affff"/>
        </w:rPr>
        <w:t xml:space="preserve">, </w:t>
      </w:r>
      <w:r w:rsidR="001640B9" w:rsidRPr="001779D4">
        <w:rPr>
          <w:rStyle w:val="affff"/>
        </w:rPr>
        <w:t>5</w:t>
      </w:r>
      <w:r>
        <w:t xml:space="preserve"> документации о закупке.</w:t>
      </w:r>
    </w:p>
    <w:p w14:paraId="62050174" w14:textId="77777777" w:rsidR="00BC611E" w:rsidRDefault="000B7808" w:rsidP="00BC611E">
      <w:pPr>
        <w:pStyle w:val="a0"/>
      </w:pPr>
      <w:sdt>
        <w:sdtPr>
          <w:alias w:val="Определения победителя"/>
          <w:tag w:val="Определения победителя"/>
          <w:id w:val="-121613066"/>
          <w:lock w:val="sdtLocked"/>
          <w:placeholder>
            <w:docPart w:val="1D2A7AF856F94BB084D6453FE3C66280"/>
          </w:placeholder>
          <w15:color w:val="00CCFF"/>
          <w:docPartList>
            <w:docPartGallery w:val="Quick Parts"/>
            <w:docPartCategory w:val="Документация о закупке: определение победителя"/>
          </w:docPartList>
        </w:sdtPr>
        <w:sdtEndPr/>
        <w:sdtContent>
          <w:r w:rsidR="00A441DD">
            <w:t xml:space="preserve">Набравшую наибольшее количество баллов относительно критериев оценки, предусмотренных </w:t>
          </w:r>
          <w:r w:rsidR="00A441DD" w:rsidRPr="00A11FE6">
            <w:rPr>
              <w:b/>
            </w:rPr>
            <w:t xml:space="preserve">разделом </w:t>
          </w:r>
          <w:r w:rsidR="00A441DD">
            <w:rPr>
              <w:b/>
            </w:rPr>
            <w:t>7</w:t>
          </w:r>
          <w:r w:rsidR="00A441DD">
            <w:t xml:space="preserve"> документации о закупке</w:t>
          </w:r>
        </w:sdtContent>
      </w:sdt>
      <w:r w:rsidR="00BC611E">
        <w:t>.</w:t>
      </w:r>
    </w:p>
    <w:p w14:paraId="75159ED2" w14:textId="77777777" w:rsidR="00BC611E" w:rsidRDefault="00BC611E" w:rsidP="00BC611E">
      <w:pPr>
        <w:pStyle w:val="113"/>
      </w:pPr>
      <w:r>
        <w:t>Изменение документации о закупке, отмена закупки</w:t>
      </w:r>
    </w:p>
    <w:p w14:paraId="597ADCC4" w14:textId="77777777" w:rsidR="00BC611E" w:rsidRDefault="00BC611E" w:rsidP="00B93B01">
      <w:pPr>
        <w:pStyle w:val="111"/>
      </w:pPr>
      <w:r w:rsidRPr="009E7086">
        <w:t xml:space="preserve">Заказчик вправе отказаться от проведения закупки или изменить закупочную документацию </w:t>
      </w:r>
      <w:r w:rsidRPr="005E1D52">
        <w:t>в целом или в отношении каждого лота, если п</w:t>
      </w:r>
      <w:r w:rsidR="00AD4EB8" w:rsidRPr="005E1D52">
        <w:t xml:space="preserve">роводится </w:t>
      </w:r>
      <w:proofErr w:type="spellStart"/>
      <w:r w:rsidR="00AD4EB8" w:rsidRPr="005E1D52">
        <w:t>многолотовая</w:t>
      </w:r>
      <w:proofErr w:type="spellEnd"/>
      <w:r w:rsidR="00AD4EB8" w:rsidRPr="005E1D52">
        <w:t xml:space="preserve"> закупка</w:t>
      </w:r>
      <w:r w:rsidR="00B93B01" w:rsidRPr="005E1D52">
        <w:t xml:space="preserve"> до наступления даты и времени окончания подачи заявок на участие в </w:t>
      </w:r>
      <w:r w:rsidR="00745019" w:rsidRPr="005E1D52">
        <w:t>закупке.</w:t>
      </w:r>
    </w:p>
    <w:p w14:paraId="59743C6B" w14:textId="77777777" w:rsidR="00BC611E" w:rsidRDefault="00BC611E" w:rsidP="00BC611E">
      <w:pPr>
        <w:pStyle w:val="113"/>
      </w:pPr>
      <w:r>
        <w:t>Специальные процедуры</w:t>
      </w:r>
    </w:p>
    <w:p w14:paraId="5B3EC051" w14:textId="77777777" w:rsidR="00BC611E" w:rsidRDefault="00BC611E" w:rsidP="00BC611E">
      <w:pPr>
        <w:pStyle w:val="111"/>
      </w:pPr>
      <w:r>
        <w:t>Информация о специальных процедурах (переторжка, п</w:t>
      </w:r>
      <w:r w:rsidRPr="0041178B">
        <w:t>редварительный квалификационный отбор</w:t>
      </w:r>
      <w:r>
        <w:t xml:space="preserve">) содержится в </w:t>
      </w:r>
      <w:r w:rsidRPr="001779D4">
        <w:rPr>
          <w:rStyle w:val="affff"/>
        </w:rPr>
        <w:t xml:space="preserve">разделе </w:t>
      </w:r>
      <w:r w:rsidR="00C70F4B">
        <w:rPr>
          <w:rStyle w:val="affff"/>
        </w:rPr>
        <w:t>7</w:t>
      </w:r>
      <w:r>
        <w:t xml:space="preserve"> документации о закупке.</w:t>
      </w:r>
    </w:p>
    <w:p w14:paraId="1164CF67" w14:textId="77777777" w:rsidR="00BC2E2A" w:rsidRDefault="00BC611E" w:rsidP="00A441DD">
      <w:pPr>
        <w:pStyle w:val="111"/>
      </w:pPr>
      <w:r>
        <w:t>Специальная процедура не проводится, если не предусмотрена разделом 7 документации о закупке.</w:t>
      </w:r>
    </w:p>
    <w:p w14:paraId="63754C14" w14:textId="77777777" w:rsidR="00743B9E" w:rsidRDefault="00BC611E" w:rsidP="00514905">
      <w:pPr>
        <w:pStyle w:val="1"/>
      </w:pPr>
      <w:r>
        <w:br w:type="page"/>
      </w:r>
      <w:bookmarkStart w:id="17" w:name="_Ref6045544"/>
      <w:bookmarkStart w:id="18" w:name="_Toc143602494"/>
      <w:r w:rsidR="005C6EBE">
        <w:lastRenderedPageBreak/>
        <w:t>Рассмотрение</w:t>
      </w:r>
      <w:r w:rsidR="00743B9E">
        <w:t xml:space="preserve"> </w:t>
      </w:r>
      <w:r w:rsidR="002C1726">
        <w:t>заявок</w:t>
      </w:r>
      <w:r w:rsidR="0096528F">
        <w:t>,</w:t>
      </w:r>
      <w:r w:rsidR="002C1726">
        <w:t xml:space="preserve"> выбор победителя</w:t>
      </w:r>
      <w:r w:rsidR="0096528F">
        <w:t>, заключение договора</w:t>
      </w:r>
      <w:bookmarkEnd w:id="15"/>
      <w:bookmarkEnd w:id="17"/>
      <w:bookmarkEnd w:id="18"/>
    </w:p>
    <w:p w14:paraId="25F474CF" w14:textId="77777777" w:rsidR="008B7E5B" w:rsidRDefault="008B7E5B" w:rsidP="00055118">
      <w:pPr>
        <w:pStyle w:val="113"/>
      </w:pPr>
      <w: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1D2A7AF856F94BB084D6453FE3C66280"/>
        </w:placeholder>
        <w15:color w:val="00CCFF"/>
        <w:docPartList>
          <w:docPartGallery w:val="Quick Parts"/>
          <w:docPartCategory w:val="Документация о закупке: порядок рассмотрения частей заявок"/>
        </w:docPartList>
      </w:sdtPr>
      <w:sdtEndPr/>
      <w:sdtContent>
        <w:bookmarkStart w:id="19" w:name="_Hlk536384848" w:displacedByCustomXml="prev"/>
        <w:p w14:paraId="2E31DF00" w14:textId="77777777" w:rsidR="00A441DD" w:rsidRPr="00EE6C3F" w:rsidRDefault="00A441DD" w:rsidP="006909D6">
          <w:pPr>
            <w:pStyle w:val="111"/>
            <w:rPr>
              <w:rFonts w:eastAsiaTheme="minorEastAsia" w:cstheme="minorBidi"/>
              <w:color w:val="auto"/>
              <w:lang w:eastAsia="en-US"/>
            </w:rPr>
          </w:pPr>
          <w:r>
            <w:t>З</w:t>
          </w:r>
          <w:r w:rsidRPr="00EE6C3F">
            <w:t>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относительно критериев сопоставления и оценки заявок на участие в закупке.</w:t>
          </w:r>
          <w:bookmarkEnd w:id="19"/>
        </w:p>
        <w:p w14:paraId="4A44C683"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первые части заявок на участие в закупке и принимает решение о соответствии первых частей заявок требованиям документации о закупке.</w:t>
          </w:r>
        </w:p>
        <w:p w14:paraId="4B805C51"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первых частей заявок на участие в закупке формируется </w:t>
          </w:r>
          <w:r w:rsidRPr="00EE6C3F">
            <w:rPr>
              <w:rFonts w:eastAsiaTheme="minorEastAsia"/>
            </w:rPr>
            <w:t>протокол рассмотрения первых частей заявок.</w:t>
          </w:r>
        </w:p>
        <w:p w14:paraId="16626945"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Закупочная комиссия рассматривает вторые части заявок на участие в закупке и принимает решение о соответствии вторых частей заявок требованиям документации о закупке.</w:t>
          </w:r>
        </w:p>
        <w:p w14:paraId="586D2760"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 xml:space="preserve">По результатам рассмотрения вторых частей заявок на участие в закупке формируется </w:t>
          </w:r>
          <w:r w:rsidRPr="00EE6C3F">
            <w:rPr>
              <w:rFonts w:eastAsiaTheme="minorEastAsia"/>
            </w:rPr>
            <w:t>протокол рассмотрения вторых частей заявок.</w:t>
          </w:r>
        </w:p>
        <w:p w14:paraId="6E8C6743" w14:textId="77777777" w:rsidR="00A441DD" w:rsidRPr="00EE6C3F" w:rsidRDefault="00A441DD" w:rsidP="006909D6">
          <w:pPr>
            <w:pStyle w:val="111"/>
            <w:rPr>
              <w:rFonts w:eastAsiaTheme="minorEastAsia" w:cstheme="minorBidi"/>
              <w:color w:val="auto"/>
              <w:lang w:eastAsia="en-US"/>
            </w:rPr>
          </w:pPr>
          <w:r w:rsidRPr="00EE6C3F">
            <w:rPr>
              <w:rFonts w:eastAsiaTheme="minorEastAsia" w:cstheme="minorBidi"/>
              <w:color w:val="auto"/>
              <w:lang w:eastAsia="en-US"/>
            </w:rPr>
            <w:t>После рассмотрения вторых частей заявок и ценовых предложений участников закупки закупочная комиссия ранжирует заявки (подводит итоги) в соответствии с порядком ранжирования заявок.</w:t>
          </w:r>
        </w:p>
        <w:p w14:paraId="1B6269EE" w14:textId="77777777" w:rsidR="0090303E" w:rsidRPr="000E3252" w:rsidRDefault="00A441DD" w:rsidP="0090303E">
          <w:pPr>
            <w:pStyle w:val="111"/>
            <w:rPr>
              <w:rFonts w:eastAsiaTheme="minorEastAsia" w:cstheme="minorBidi"/>
              <w:color w:val="auto"/>
              <w:lang w:eastAsia="en-US"/>
            </w:rPr>
          </w:pPr>
          <w:r w:rsidRPr="00EE6C3F">
            <w:rPr>
              <w:rFonts w:eastAsiaTheme="minorEastAsia" w:cstheme="minorBidi"/>
              <w:color w:val="auto"/>
              <w:lang w:eastAsia="en-US"/>
            </w:rPr>
            <w:t>По результатам ранжирования заявок на участие в закупке формируется протокол подведения итогов</w:t>
          </w:r>
          <w:r>
            <w:rPr>
              <w:rFonts w:eastAsiaTheme="minorEastAsia" w:cstheme="minorBidi"/>
              <w:color w:val="auto"/>
              <w:lang w:eastAsia="en-US"/>
            </w:rPr>
            <w:t>.</w:t>
          </w:r>
        </w:p>
      </w:sdtContent>
    </w:sdt>
    <w:p w14:paraId="29869B37" w14:textId="77777777" w:rsidR="00B84060" w:rsidRDefault="00D11CDE" w:rsidP="00B84060">
      <w:pPr>
        <w:pStyle w:val="111"/>
      </w:pPr>
      <w:r>
        <w:t xml:space="preserve">При допустимости подачи альтернативных предложений и наличии альтернативных предложений — </w:t>
      </w:r>
      <w:r w:rsidR="00B84060">
        <w:t>основное и альтернативное предложение от одного участника процедуры закупки рассматриваются отдельно друг от друга.</w:t>
      </w:r>
    </w:p>
    <w:p w14:paraId="2BFD58F6" w14:textId="77777777" w:rsidR="00173337" w:rsidRDefault="00B84060" w:rsidP="0090303E">
      <w:pPr>
        <w:pStyle w:val="111"/>
      </w:pPr>
      <w:r>
        <w:t>В рамках рассмотрения заявок на участие в закупке закупочная комиссия вправе привлекать экспертов, специалистов.</w:t>
      </w:r>
    </w:p>
    <w:p w14:paraId="314A8FE3" w14:textId="77777777" w:rsidR="001135D1" w:rsidRDefault="001135D1" w:rsidP="0090303E">
      <w:pPr>
        <w:pStyle w:val="111"/>
      </w:pPr>
      <w:r>
        <w:t>В</w:t>
      </w:r>
      <w:r w:rsidRPr="006F4089">
        <w:t>се возможные риски отклонения за</w:t>
      </w:r>
      <w:r>
        <w:t>явки и ответственность, связанную</w:t>
      </w:r>
      <w:r w:rsidRPr="006F4089">
        <w:t xml:space="preserve"> с несвоевременным предоставлением документов по запросу </w:t>
      </w:r>
      <w:r>
        <w:t>з</w:t>
      </w:r>
      <w:r w:rsidRPr="006F4089">
        <w:t>ак</w:t>
      </w:r>
      <w:r>
        <w:t>азчика, несет участник закупки</w:t>
      </w:r>
      <w:r w:rsidR="0042440C">
        <w:t>.</w:t>
      </w:r>
    </w:p>
    <w:p w14:paraId="147ECBFD" w14:textId="77777777" w:rsidR="00FC43C8" w:rsidRDefault="00FC43C8" w:rsidP="00AE3EA2">
      <w:pPr>
        <w:pStyle w:val="113"/>
      </w:pPr>
      <w:r>
        <w:t>Основания отклонения заявки на участие в закупке</w:t>
      </w:r>
    </w:p>
    <w:p w14:paraId="5F645830" w14:textId="77777777" w:rsidR="00AC3004" w:rsidRDefault="00AC3004" w:rsidP="00ED213E">
      <w:pPr>
        <w:pStyle w:val="111"/>
      </w:pPr>
      <w:r>
        <w:t xml:space="preserve">Закупочная комиссия </w:t>
      </w:r>
      <w:r w:rsidR="004644AF" w:rsidRPr="002E30A6">
        <w:rPr>
          <w:color w:val="auto"/>
        </w:rPr>
        <w:t>вправе</w:t>
      </w:r>
      <w:r w:rsidR="004644AF">
        <w:t xml:space="preserve"> отклонить </w:t>
      </w:r>
      <w:r>
        <w:t>заявку на участие в закупке в следующих случаях:</w:t>
      </w:r>
    </w:p>
    <w:p w14:paraId="27981AE1" w14:textId="77777777" w:rsidR="00ED213E" w:rsidRDefault="00ED213E" w:rsidP="00AC3004">
      <w:pPr>
        <w:pStyle w:val="a0"/>
      </w:pPr>
      <w:r>
        <w:t>Участник закупки не соответствует требованиям, предъявляемым документацией о закупке.</w:t>
      </w:r>
    </w:p>
    <w:p w14:paraId="114C03BB" w14:textId="77777777" w:rsidR="00ED213E" w:rsidRDefault="00ED213E" w:rsidP="00AC3004">
      <w:pPr>
        <w:pStyle w:val="a0"/>
      </w:pPr>
      <w:r>
        <w:t>Заявка на участие в закупке не соответствует требованиям, предъявляемым документацией о закупке.</w:t>
      </w:r>
    </w:p>
    <w:p w14:paraId="2C37D62E" w14:textId="77777777" w:rsidR="00ED213E" w:rsidRDefault="00ED213E" w:rsidP="00AC3004">
      <w:pPr>
        <w:pStyle w:val="a0"/>
      </w:pPr>
      <w:r>
        <w:t>Предложение участника закупки не соответствует требованиям, предъявляемым документацией о закупке.</w:t>
      </w:r>
    </w:p>
    <w:p w14:paraId="752073DB" w14:textId="77777777" w:rsidR="00ED213E" w:rsidRDefault="00ED213E" w:rsidP="00AC3004">
      <w:pPr>
        <w:pStyle w:val="a0"/>
      </w:pPr>
      <w:r>
        <w:t>Заявка содержит недостоверную информацию.</w:t>
      </w:r>
    </w:p>
    <w:p w14:paraId="79098DE5" w14:textId="77777777" w:rsidR="00FC43C8" w:rsidRDefault="00ED213E" w:rsidP="00AC3004">
      <w:pPr>
        <w:pStyle w:val="a0"/>
      </w:pPr>
      <w:r>
        <w:t xml:space="preserve">Заявка подана после окончания </w:t>
      </w:r>
      <w:r w:rsidR="003E5DD0">
        <w:t xml:space="preserve">срока </w:t>
      </w:r>
      <w:r>
        <w:t>подачи заявок.</w:t>
      </w:r>
    </w:p>
    <w:p w14:paraId="7E957569" w14:textId="7DD83E69" w:rsidR="00FF1853" w:rsidRPr="004644AF" w:rsidRDefault="004644AF" w:rsidP="004644AF">
      <w:pPr>
        <w:pStyle w:val="a0"/>
      </w:pPr>
      <w:r>
        <w:t xml:space="preserve">Предлагаемая цена заявки содержит аномально заниженную цену договора (снижение цены на </w:t>
      </w:r>
      <w:r w:rsidR="00463252">
        <w:t>50</w:t>
      </w:r>
      <w:proofErr w:type="gramStart"/>
      <w:r w:rsidR="00463252">
        <w:t xml:space="preserve">% </w:t>
      </w:r>
      <w:r>
        <w:t xml:space="preserve"> или</w:t>
      </w:r>
      <w:proofErr w:type="gramEnd"/>
      <w:r>
        <w:t xml:space="preserve"> более относительно начальной (максимальной) цены договора (цены лота).</w:t>
      </w:r>
    </w:p>
    <w:p w14:paraId="46C63AA6" w14:textId="77777777" w:rsidR="00FC43C8" w:rsidRDefault="00250C79" w:rsidP="00FC43C8">
      <w:pPr>
        <w:pStyle w:val="111"/>
      </w:pPr>
      <w:r>
        <w:lastRenderedPageBreak/>
        <w:t>Не является основанием для отклонения заявки на участие в закупке о</w:t>
      </w:r>
      <w:r w:rsidR="00FC43C8">
        <w:t>тсутствие в заявке на участие в закупке указания (декларирования) стр</w:t>
      </w:r>
      <w:r w:rsidR="008C2EC6">
        <w:t>аны происхождения поставляемых работ или услуг</w:t>
      </w:r>
      <w:r>
        <w:t>;</w:t>
      </w:r>
      <w:r w:rsidR="00FC43C8">
        <w:t xml:space="preserve"> такая заявка рассматривается как содержащая предложение о поставке иностранных товаров.</w:t>
      </w:r>
    </w:p>
    <w:p w14:paraId="3DC4D5BC" w14:textId="3E9924D3" w:rsidR="00FF7F6D" w:rsidRDefault="00FF7F6D" w:rsidP="00FC43C8">
      <w:pPr>
        <w:pStyle w:val="111"/>
      </w:pPr>
      <w:r>
        <w:t>Заявка на участие в закупке не отклоняется, если коллизии или неполнота заявки устранима способами</w:t>
      </w:r>
      <w:r w:rsidR="00F7694B">
        <w:t xml:space="preserve">, указанными в </w:t>
      </w:r>
      <w:r w:rsidR="00F7694B" w:rsidRPr="001779D4">
        <w:rPr>
          <w:rStyle w:val="affff"/>
        </w:rPr>
        <w:t xml:space="preserve">п. </w:t>
      </w:r>
      <w:r w:rsidR="00F7694B" w:rsidRPr="001779D4">
        <w:rPr>
          <w:rStyle w:val="affff"/>
        </w:rPr>
        <w:fldChar w:fldCharType="begin"/>
      </w:r>
      <w:r w:rsidR="00F7694B" w:rsidRPr="001779D4">
        <w:rPr>
          <w:rStyle w:val="affff"/>
        </w:rPr>
        <w:instrText xml:space="preserve"> REF _Ref6048070 \r \h  \* MERGEFORMAT </w:instrText>
      </w:r>
      <w:r w:rsidR="00F7694B" w:rsidRPr="001779D4">
        <w:rPr>
          <w:rStyle w:val="affff"/>
        </w:rPr>
      </w:r>
      <w:r w:rsidR="00F7694B" w:rsidRPr="001779D4">
        <w:rPr>
          <w:rStyle w:val="affff"/>
        </w:rPr>
        <w:fldChar w:fldCharType="separate"/>
      </w:r>
      <w:r w:rsidR="00701B3A">
        <w:rPr>
          <w:rStyle w:val="affff"/>
        </w:rPr>
        <w:t>7.3</w:t>
      </w:r>
      <w:r w:rsidR="00F7694B" w:rsidRPr="001779D4">
        <w:rPr>
          <w:rStyle w:val="affff"/>
        </w:rPr>
        <w:fldChar w:fldCharType="end"/>
      </w:r>
      <w:r>
        <w:t>.</w:t>
      </w:r>
    </w:p>
    <w:p w14:paraId="4348688F" w14:textId="77777777" w:rsidR="00804F4E" w:rsidRDefault="00F74349" w:rsidP="00C07F23">
      <w:pPr>
        <w:pStyle w:val="113"/>
      </w:pPr>
      <w:bookmarkStart w:id="20" w:name="_Ref6048070"/>
      <w:r>
        <w:t>Разрешение коллизий</w:t>
      </w:r>
      <w:r w:rsidR="003F1AC0">
        <w:t xml:space="preserve"> и неполноты</w:t>
      </w:r>
      <w:r w:rsidR="00492F5D">
        <w:t xml:space="preserve"> заявки на участие в закупке</w:t>
      </w:r>
      <w:bookmarkEnd w:id="20"/>
    </w:p>
    <w:p w14:paraId="4BE018EE" w14:textId="77777777" w:rsidR="00E030C7" w:rsidRDefault="00E030C7" w:rsidP="00E030C7">
      <w:pPr>
        <w:pStyle w:val="111"/>
      </w:pPr>
      <w:r>
        <w:t>При противоречии цены, указанной словами (прописью), и цены, указанной цифрами, преимущество имеет цена, указанная цифрами.</w:t>
      </w:r>
    </w:p>
    <w:p w14:paraId="6F293A46" w14:textId="77777777" w:rsidR="00E030C7" w:rsidRDefault="00E030C7" w:rsidP="00E030C7">
      <w:pPr>
        <w:pStyle w:val="111"/>
      </w:pPr>
      <w: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1BAD8B24" w14:textId="77777777" w:rsidR="00E030C7" w:rsidRDefault="00E030C7" w:rsidP="00E030C7">
      <w:pPr>
        <w:pStyle w:val="111"/>
      </w:pPr>
      <w:r>
        <w:t>При несоответствии произведения цены</w:t>
      </w:r>
      <w:r w:rsidR="00C66EE7">
        <w:t xml:space="preserve"> позиции закупаемой продукции</w:t>
      </w:r>
      <w:r>
        <w:t xml:space="preserve"> на количество предлагаемой продукции итоговой цене, указанной в заявке, преимущество имеет итоговая цена, указанная в заявке</w:t>
      </w:r>
      <w:r w:rsidR="008D4097">
        <w:t>.</w:t>
      </w:r>
    </w:p>
    <w:p w14:paraId="6BBF935B" w14:textId="77777777" w:rsidR="00FA6DA5" w:rsidRDefault="00EE3E68" w:rsidP="00AC7B2E">
      <w:pPr>
        <w:pStyle w:val="111"/>
      </w:pPr>
      <w: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2F84FB80" w14:textId="77777777" w:rsidR="005F6559" w:rsidRDefault="005F6559" w:rsidP="005F6559">
      <w:pPr>
        <w:pStyle w:val="113"/>
      </w:pPr>
      <w:r>
        <w:t>Исправление заявки на участие в закупке</w:t>
      </w:r>
    </w:p>
    <w:p w14:paraId="1BB137A4" w14:textId="77777777" w:rsidR="005F6559" w:rsidRDefault="005F6559" w:rsidP="005F6559">
      <w:pPr>
        <w:pStyle w:val="111"/>
      </w:pPr>
      <w:r>
        <w:t>З</w:t>
      </w:r>
      <w:r w:rsidRPr="006F4089">
        <w:t xml:space="preserve">аказчик вправе запросить у участника закупки разъяснение по имеющимся замечаниям, предоставив участнику закупки </w:t>
      </w:r>
      <w:r>
        <w:t xml:space="preserve">время </w:t>
      </w:r>
      <w:r w:rsidRPr="006F4089">
        <w:t xml:space="preserve">для устранения замечаний и представления </w:t>
      </w:r>
      <w:r>
        <w:t xml:space="preserve">требуемых </w:t>
      </w:r>
      <w:r w:rsidRPr="006F4089">
        <w:t>документ</w:t>
      </w:r>
      <w:r>
        <w:t>ов.</w:t>
      </w:r>
    </w:p>
    <w:p w14:paraId="78B055C2" w14:textId="77777777" w:rsidR="004F61AE" w:rsidRDefault="00806211" w:rsidP="00C07F23">
      <w:pPr>
        <w:pStyle w:val="113"/>
      </w:pPr>
      <w:r>
        <w:t>Особенности рассмотрения документов участника закупки</w:t>
      </w:r>
    </w:p>
    <w:p w14:paraId="1FD6E2BF" w14:textId="77777777" w:rsidR="00806211" w:rsidRDefault="00806211" w:rsidP="00806211">
      <w:pPr>
        <w:pStyle w:val="111"/>
      </w:pPr>
      <w: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Pr>
          <w:rStyle w:val="affffff1"/>
        </w:rPr>
        <w:footnoteReference w:id="2"/>
      </w:r>
      <w:r>
        <w:t xml:space="preserve">, </w:t>
      </w:r>
      <w:r w:rsidR="00994929">
        <w:t>—</w:t>
      </w:r>
      <w:r>
        <w:t xml:space="preserve"> заказчик вправе запросить этот документ у </w:t>
      </w:r>
      <w:r w:rsidR="00483D86">
        <w:t>организации</w:t>
      </w:r>
      <w:r w:rsidR="00565C3E">
        <w:t xml:space="preserve"> (органа)</w:t>
      </w:r>
      <w:r>
        <w:t>, отвечающе</w:t>
      </w:r>
      <w:r w:rsidR="00565C3E">
        <w:t>й</w:t>
      </w:r>
      <w:r>
        <w:t xml:space="preserve"> за выдачу этого документа</w:t>
      </w:r>
      <w:r w:rsidR="001E5740">
        <w:t>, и рассмотреть его, как если бы он был представлен участником закупки</w:t>
      </w:r>
      <w:r>
        <w:t>.</w:t>
      </w:r>
    </w:p>
    <w:p w14:paraId="11C58930" w14:textId="77777777" w:rsidR="0023140C" w:rsidRDefault="0023140C" w:rsidP="0023140C">
      <w:pPr>
        <w:pStyle w:val="110"/>
        <w:numPr>
          <w:ilvl w:val="1"/>
          <w:numId w:val="1"/>
        </w:numPr>
      </w:pPr>
      <w:proofErr w:type="spellStart"/>
      <w:r>
        <w:t>Дозапрос</w:t>
      </w:r>
      <w:proofErr w:type="spellEnd"/>
    </w:p>
    <w:sdt>
      <w:sdtPr>
        <w:alias w:val="Дозапрос"/>
        <w:tag w:val="Дозапрос"/>
        <w:id w:val="-141890987"/>
        <w:lock w:val="sdtLocked"/>
        <w:placeholder>
          <w:docPart w:val="CA535A8B989946F78762888B40CC5984"/>
        </w:placeholder>
        <w15:color w:val="00CCFF"/>
        <w:docPartList>
          <w:docPartGallery w:val="Quick Parts"/>
          <w:docPartCategory w:val="Документация о закупке: дозапрос"/>
        </w:docPartList>
      </w:sdtPr>
      <w:sdtEndPr/>
      <w:sdtContent>
        <w:p w14:paraId="622CBB12" w14:textId="77777777" w:rsidR="0023140C" w:rsidRDefault="00415529" w:rsidP="0023140C">
          <w:pPr>
            <w:pStyle w:val="111"/>
          </w:pPr>
          <w:r>
            <w:t>У участника закупки не запрашивается недостающие документы, создающие преимущественные условия для участия в закупке.</w:t>
          </w:r>
        </w:p>
      </w:sdtContent>
    </w:sdt>
    <w:p w14:paraId="69118A10" w14:textId="77777777" w:rsidR="00C07F23" w:rsidRDefault="00D8017A" w:rsidP="00C07F23">
      <w:pPr>
        <w:pStyle w:val="113"/>
      </w:pPr>
      <w:r>
        <w:t>Особенности рассмотрения</w:t>
      </w:r>
      <w:r w:rsidR="00C07F23">
        <w:t xml:space="preserve"> сведений об опыте</w:t>
      </w:r>
    </w:p>
    <w:p w14:paraId="60EA7090" w14:textId="431D0BD2" w:rsidR="00C07F23" w:rsidRDefault="00C07F23" w:rsidP="00C07F23">
      <w:pPr>
        <w:pStyle w:val="111"/>
      </w:pPr>
      <w:bookmarkStart w:id="21" w:name="_Ref535245064"/>
      <w:r>
        <w:t>Закупочной комиссией рассматрива</w:t>
      </w:r>
      <w:r w:rsidR="00C90F29">
        <w:t>ю</w:t>
      </w:r>
      <w:r>
        <w:t xml:space="preserve">тся </w:t>
      </w:r>
      <w:r w:rsidR="00C90F29">
        <w:t>первы</w:t>
      </w:r>
      <w:r w:rsidR="006C4192">
        <w:t>й (-</w:t>
      </w:r>
      <w:proofErr w:type="spellStart"/>
      <w:r w:rsidR="006C4192">
        <w:t>ые</w:t>
      </w:r>
      <w:proofErr w:type="spellEnd"/>
      <w:r w:rsidR="006C4192">
        <w:t>)</w:t>
      </w:r>
      <w:r>
        <w:t xml:space="preserve"> </w:t>
      </w:r>
      <w:bookmarkStart w:id="22" w:name="КДоговоров"/>
      <w:permStart w:id="1336372316" w:edGrp="everyone"/>
      <w:sdt>
        <w:sdtPr>
          <w:rPr>
            <w:rStyle w:val="aff9"/>
          </w:rPr>
          <w:alias w:val="Количество рассматриваемых договоров"/>
          <w:tag w:val="Количество рассматриваемых договоров"/>
          <w:id w:val="1048727144"/>
          <w:placeholder>
            <w:docPart w:val="C31CB77378834C15AE188BD43927CA2A"/>
          </w:placeholder>
          <w15:color w:val="FFFF00"/>
        </w:sdtPr>
        <w:sdtEndPr>
          <w:rPr>
            <w:rStyle w:val="aff9"/>
          </w:rPr>
        </w:sdtEndPr>
        <w:sdtContent>
          <w:r w:rsidR="00F22B6B">
            <w:rPr>
              <w:rStyle w:val="aff9"/>
            </w:rPr>
            <w:t>3</w:t>
          </w:r>
        </w:sdtContent>
      </w:sdt>
      <w:bookmarkEnd w:id="22"/>
      <w:permEnd w:id="1336372316"/>
      <w:r w:rsidR="006C4192">
        <w:t xml:space="preserve"> договор (-а; -</w:t>
      </w:r>
      <w:proofErr w:type="spellStart"/>
      <w:r w:rsidR="006C4192">
        <w:t>ов</w:t>
      </w:r>
      <w:proofErr w:type="spellEnd"/>
      <w:r w:rsidR="006C4192">
        <w:t>)</w:t>
      </w:r>
      <w:r w:rsidR="00AD347F">
        <w:t>, указанных в справке об опыте (часть формы заявки на участие в закупке)</w:t>
      </w:r>
      <w:r w:rsidR="006C55F2">
        <w:t>, отвечающ</w:t>
      </w:r>
      <w:r w:rsidR="00C7605A">
        <w:t>и</w:t>
      </w:r>
      <w:r w:rsidR="00997A97">
        <w:t>х</w:t>
      </w:r>
      <w:r w:rsidR="006C55F2">
        <w:t xml:space="preserve"> следующим требованиям</w:t>
      </w:r>
      <w:r w:rsidR="005F6B5F">
        <w:t>:</w:t>
      </w:r>
      <w:bookmarkEnd w:id="21"/>
    </w:p>
    <w:p w14:paraId="1CED1B9B" w14:textId="77777777" w:rsidR="00C07F23" w:rsidRDefault="0006010B" w:rsidP="005F6B5F">
      <w:pPr>
        <w:pStyle w:val="a0"/>
      </w:pPr>
      <w:r>
        <w:rPr>
          <w:rFonts w:eastAsia="Calibri"/>
        </w:rPr>
        <w:t>П</w:t>
      </w:r>
      <w:r w:rsidR="00BD5ADE">
        <w:rPr>
          <w:rFonts w:eastAsia="Calibri"/>
        </w:rPr>
        <w:t>редставлен</w:t>
      </w:r>
      <w:r w:rsidR="00C07F23">
        <w:rPr>
          <w:rFonts w:eastAsia="Calibri"/>
        </w:rPr>
        <w:t xml:space="preserve">ы копиями страниц договоров, позволяющих определить сведения, запрашиваемые формой </w:t>
      </w:r>
      <w:r w:rsidR="00FE6DFE">
        <w:rPr>
          <w:rFonts w:eastAsia="Calibri"/>
        </w:rPr>
        <w:t>сведений</w:t>
      </w:r>
      <w:r w:rsidR="00C07F23">
        <w:rPr>
          <w:rFonts w:eastAsia="Calibri"/>
        </w:rPr>
        <w:t xml:space="preserve"> об опыте: </w:t>
      </w:r>
      <w:r w:rsidR="006209A5">
        <w:rPr>
          <w:rFonts w:eastAsia="Calibri"/>
        </w:rPr>
        <w:t xml:space="preserve">КС-2, КС-3, </w:t>
      </w:r>
      <w:r w:rsidR="00C07F23">
        <w:rPr>
          <w:rFonts w:eastAsia="Calibri"/>
        </w:rPr>
        <w:t xml:space="preserve">перечни </w:t>
      </w:r>
      <w:r w:rsidR="006A57D2">
        <w:rPr>
          <w:rFonts w:eastAsia="Calibri"/>
        </w:rPr>
        <w:t>продукции</w:t>
      </w:r>
      <w:r w:rsidR="00AA05A9">
        <w:rPr>
          <w:rFonts w:eastAsia="Calibri"/>
        </w:rPr>
        <w:t xml:space="preserve"> или</w:t>
      </w:r>
      <w:r w:rsidR="00C07F23">
        <w:rPr>
          <w:rFonts w:eastAsia="Calibri"/>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Pr>
          <w:rFonts w:eastAsia="Calibri"/>
        </w:rPr>
        <w:t>ршения договора, цену договора;</w:t>
      </w:r>
    </w:p>
    <w:p w14:paraId="4F48D43C" w14:textId="25A9A404" w:rsidR="00DA0CC9" w:rsidRDefault="00DA0CC9" w:rsidP="000758E4">
      <w:pPr>
        <w:pStyle w:val="a0"/>
      </w:pPr>
      <w:r>
        <w:lastRenderedPageBreak/>
        <w:t xml:space="preserve">Представленные договоры </w:t>
      </w:r>
      <w:r w:rsidR="00EE492D">
        <w:t xml:space="preserve">завершены в </w:t>
      </w:r>
      <w:r w:rsidR="004569F3">
        <w:t xml:space="preserve">последние </w:t>
      </w:r>
      <w:permStart w:id="1505720677" w:edGrp="everyone"/>
      <w:sdt>
        <w:sdtPr>
          <w:rPr>
            <w:rStyle w:val="aff9"/>
          </w:rPr>
          <w:alias w:val="Рассматриваемый период договоров"/>
          <w:tag w:val="Рассматриваемый период договоров"/>
          <w:id w:val="1160514008"/>
          <w:placeholder>
            <w:docPart w:val="C31CB77378834C15AE188BD43927CA2A"/>
          </w:placeholder>
          <w15:color w:val="FFFF00"/>
        </w:sdtPr>
        <w:sdtEndPr>
          <w:rPr>
            <w:rStyle w:val="aff9"/>
          </w:rPr>
        </w:sdtEndPr>
        <w:sdtContent>
          <w:r w:rsidR="006A44F6" w:rsidRPr="00C36C80">
            <w:rPr>
              <w:rStyle w:val="aff9"/>
            </w:rPr>
            <w:fldChar w:fldCharType="begin"/>
          </w:r>
          <w:r w:rsidR="006A44F6" w:rsidRPr="00C36C80">
            <w:rPr>
              <w:rStyle w:val="aff9"/>
            </w:rPr>
            <w:instrText xml:space="preserve"> MERGEFIELD "Рассматриваемый_период_аналогичных_догов" </w:instrText>
          </w:r>
          <w:r w:rsidR="006A44F6" w:rsidRPr="00C36C80">
            <w:rPr>
              <w:rStyle w:val="aff9"/>
            </w:rPr>
            <w:fldChar w:fldCharType="separate"/>
          </w:r>
          <w:r w:rsidR="00463252">
            <w:rPr>
              <w:rStyle w:val="aff9"/>
              <w:noProof/>
            </w:rPr>
            <w:t>60мес.</w:t>
          </w:r>
          <w:r w:rsidR="00DC65AD">
            <w:rPr>
              <w:rStyle w:val="aff9"/>
              <w:noProof/>
            </w:rPr>
            <w:t>»</w:t>
          </w:r>
          <w:r w:rsidR="006A44F6" w:rsidRPr="00C36C80">
            <w:rPr>
              <w:rStyle w:val="aff9"/>
            </w:rPr>
            <w:fldChar w:fldCharType="end"/>
          </w:r>
        </w:sdtContent>
      </w:sdt>
      <w:permEnd w:id="1505720677"/>
      <w:r w:rsidR="004569F3">
        <w:t xml:space="preserve"> месяц</w:t>
      </w:r>
      <w:r w:rsidR="00EB133F">
        <w:t>ев</w:t>
      </w:r>
      <w:r w:rsidR="004569F3">
        <w:t xml:space="preserve"> </w:t>
      </w:r>
      <w:r w:rsidR="00832622" w:rsidRPr="00832622">
        <w:t>до дня размещения закупки</w:t>
      </w:r>
      <w:r w:rsidR="0006010B">
        <w:t>;</w:t>
      </w:r>
    </w:p>
    <w:p w14:paraId="3802F437" w14:textId="0BBE98A8" w:rsidR="00C07F23" w:rsidRDefault="004A0978" w:rsidP="000758E4">
      <w:pPr>
        <w:pStyle w:val="a0"/>
      </w:pPr>
      <w:r>
        <w:t>Представленные договоры</w:t>
      </w:r>
      <w:r w:rsidR="001C2ACB">
        <w:t xml:space="preserve"> </w:t>
      </w:r>
      <w:r w:rsidR="00F467EE" w:rsidRPr="00F467EE">
        <w:t xml:space="preserve">отвечают требованиям, установленным соответствующими критериями оценки заявок на участие </w:t>
      </w:r>
      <w:proofErr w:type="gramStart"/>
      <w:r w:rsidR="00F467EE" w:rsidRPr="00F467EE">
        <w:t>в закупке</w:t>
      </w:r>
      <w:proofErr w:type="gramEnd"/>
      <w:r w:rsidR="00F467EE" w:rsidRPr="00F467EE">
        <w:t xml:space="preserve"> </w:t>
      </w:r>
      <w:r w:rsidR="00F467EE">
        <w:t xml:space="preserve">и </w:t>
      </w:r>
      <w:r w:rsidR="001C2ACB">
        <w:t>являются аналогичными предмету закупки</w:t>
      </w:r>
      <w:r w:rsidR="00CF0DFD">
        <w:t>, а именно</w:t>
      </w:r>
      <w:r w:rsidR="00F467EE">
        <w:t>:</w:t>
      </w:r>
      <w:r w:rsidR="000758E4">
        <w:t xml:space="preserve"> </w:t>
      </w:r>
      <w:permStart w:id="1042625877" w:edGrp="everyone"/>
      <w:sdt>
        <w:sdtPr>
          <w:rPr>
            <w:rStyle w:val="aff9"/>
          </w:rPr>
          <w:alias w:val="Критерии аналогичности опыта"/>
          <w:tag w:val="Критерии аналогичности опыта"/>
          <w:id w:val="-1895188726"/>
          <w:placeholder>
            <w:docPart w:val="C31CB77378834C15AE188BD43927CA2A"/>
          </w:placeholder>
          <w15:color w:val="FFFF00"/>
        </w:sdtPr>
        <w:sdtEndPr>
          <w:rPr>
            <w:rStyle w:val="aff9"/>
          </w:rPr>
        </w:sdtEndPr>
        <w:sdtContent>
          <w:r w:rsidR="00974B72" w:rsidRPr="00C36C80">
            <w:rPr>
              <w:rStyle w:val="aff9"/>
            </w:rPr>
            <w:fldChar w:fldCharType="begin"/>
          </w:r>
          <w:r w:rsidR="00974B72" w:rsidRPr="00C36C80">
            <w:rPr>
              <w:rStyle w:val="aff9"/>
            </w:rPr>
            <w:instrText xml:space="preserve"> MERGEFIELD "Критерии_аналогичности_опыта" </w:instrText>
          </w:r>
          <w:r w:rsidR="00974B72" w:rsidRPr="00C36C80">
            <w:rPr>
              <w:rStyle w:val="aff9"/>
            </w:rPr>
            <w:fldChar w:fldCharType="separate"/>
          </w:r>
          <w:r w:rsidR="00463252">
            <w:rPr>
              <w:rStyle w:val="aff9"/>
              <w:noProof/>
            </w:rPr>
            <w:t>Огнезащитная обработка деревянных конструкций</w:t>
          </w:r>
          <w:r w:rsidR="00DC65AD">
            <w:rPr>
              <w:rStyle w:val="aff9"/>
              <w:noProof/>
            </w:rPr>
            <w:t>»</w:t>
          </w:r>
          <w:r w:rsidR="00974B72" w:rsidRPr="00C36C80">
            <w:rPr>
              <w:rStyle w:val="aff9"/>
            </w:rPr>
            <w:fldChar w:fldCharType="end"/>
          </w:r>
        </w:sdtContent>
      </w:sdt>
      <w:permEnd w:id="1042625877"/>
      <w:r w:rsidR="00C07F23">
        <w:t>.</w:t>
      </w:r>
    </w:p>
    <w:p w14:paraId="645FA377" w14:textId="010E87FE" w:rsidR="00A42D6C" w:rsidRPr="003568D9" w:rsidRDefault="00A42D6C" w:rsidP="00A42D6C">
      <w:pPr>
        <w:pStyle w:val="a0"/>
      </w:pPr>
      <w:r w:rsidRPr="000759B9">
        <w:t>Представленные договоры, были исполнены участником закупки в качестве</w:t>
      </w:r>
      <w:r>
        <w:t xml:space="preserve"> </w:t>
      </w:r>
      <w:r w:rsidRPr="003568D9">
        <w:rPr>
          <w:rStyle w:val="aff9"/>
          <w:noProof/>
        </w:rPr>
        <w:fldChar w:fldCharType="begin"/>
      </w:r>
      <w:r w:rsidRPr="003568D9">
        <w:rPr>
          <w:rStyle w:val="aff9"/>
          <w:noProof/>
        </w:rPr>
        <w:instrText xml:space="preserve"> MERGEFIELD ДоговорыСубподряда </w:instrText>
      </w:r>
      <w:r w:rsidRPr="003568D9">
        <w:rPr>
          <w:rStyle w:val="aff9"/>
          <w:noProof/>
        </w:rPr>
        <w:fldChar w:fldCharType="separate"/>
      </w:r>
      <w:r w:rsidR="00410A58" w:rsidRPr="003568D9">
        <w:rPr>
          <w:rStyle w:val="aff9"/>
          <w:noProof/>
        </w:rPr>
        <w:t>подрядчика, генерального подрядка, субподрядчика</w:t>
      </w:r>
      <w:r w:rsidRPr="003568D9">
        <w:rPr>
          <w:rStyle w:val="aff9"/>
          <w:noProof/>
        </w:rPr>
        <w:fldChar w:fldCharType="end"/>
      </w:r>
      <w:r w:rsidRPr="003568D9">
        <w:t>.</w:t>
      </w:r>
    </w:p>
    <w:p w14:paraId="440F02FE" w14:textId="77777777" w:rsidR="00E7405D" w:rsidRDefault="00E7405D" w:rsidP="00E7405D">
      <w:pPr>
        <w:pStyle w:val="111"/>
      </w:pPr>
      <w:r w:rsidRPr="001E7890">
        <w:t xml:space="preserve">Дополнительное соглашение </w:t>
      </w:r>
      <w:r w:rsidR="002A26FA">
        <w:t>к</w:t>
      </w:r>
      <w:r w:rsidRPr="001E7890">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t xml:space="preserve"> или большую цены первоначального договора</w:t>
      </w:r>
      <w:r>
        <w:t>.</w:t>
      </w:r>
    </w:p>
    <w:p w14:paraId="0EF2A04B" w14:textId="77777777" w:rsidR="00C63DB4" w:rsidRDefault="00C63DB4" w:rsidP="00E7405D">
      <w:pPr>
        <w:pStyle w:val="111"/>
      </w:pPr>
      <w: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t xml:space="preserve"> или</w:t>
      </w:r>
      <w:r>
        <w:t xml:space="preserve"> преобразования</w:t>
      </w:r>
      <w:r w:rsidR="005C6E4F">
        <w:t xml:space="preserve">; </w:t>
      </w:r>
      <w: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t xml:space="preserve">бъемом прав и обязанностей, каким обладало </w:t>
      </w:r>
      <w:r>
        <w:t>реорганизованное юридическое лицо.</w:t>
      </w:r>
    </w:p>
    <w:p w14:paraId="0CFC24CE" w14:textId="77777777" w:rsidR="008B7E5B" w:rsidRDefault="00D8017A" w:rsidP="005435C0">
      <w:pPr>
        <w:pStyle w:val="113"/>
        <w:keepNext/>
      </w:pPr>
      <w:r>
        <w:t>Особенности сравнения</w:t>
      </w:r>
      <w:r w:rsidR="008B7E5B">
        <w:t xml:space="preserve"> ценовых предложений</w:t>
      </w:r>
    </w:p>
    <w:sdt>
      <w:sdtPr>
        <w:alias w:val="Сравнение цен или скидок"/>
        <w:tag w:val="Сравнение цен или скидок"/>
        <w:id w:val="-1833056609"/>
        <w:lock w:val="sdtLocked"/>
        <w:placeholder>
          <w:docPart w:val="1D2A7AF856F94BB084D6453FE3C66280"/>
        </w:placeholder>
        <w15:color w:val="00CCFF"/>
        <w:docPartList>
          <w:docPartGallery w:val="Quick Parts"/>
          <w:docPartCategory w:val="Документация о закупке: сравнение цен"/>
        </w:docPartList>
      </w:sdtPr>
      <w:sdtEndPr/>
      <w:sdtContent>
        <w:p w14:paraId="401CB838" w14:textId="77777777" w:rsidR="005863EC" w:rsidRPr="009E24E3" w:rsidRDefault="005863EC" w:rsidP="006909D6">
          <w:pPr>
            <w:pStyle w:val="111"/>
          </w:pPr>
          <w:r w:rsidRPr="009E24E3">
            <w:t>Ценовые предложения не сравниваются</w:t>
          </w:r>
        </w:p>
        <w:p w14:paraId="28D41DD4" w14:textId="77777777" w:rsidR="00A441DD" w:rsidRDefault="005863EC" w:rsidP="005863EC">
          <w:pPr>
            <w:pStyle w:val="111"/>
          </w:pPr>
          <w:r w:rsidRPr="00350494">
            <w:t>Не рассматривается предлагаемая цена договора, отличающаяся от НМЦД.</w:t>
          </w:r>
        </w:p>
        <w:p w14:paraId="6C890D8D" w14:textId="77777777" w:rsidR="005863EC" w:rsidRPr="005863EC" w:rsidRDefault="005863EC" w:rsidP="005863EC">
          <w:pPr>
            <w:pStyle w:val="111"/>
          </w:pPr>
          <w:r w:rsidRPr="00350494">
            <w:t xml:space="preserve">Сравниваются предлагаемые коэффициенты </w:t>
          </w:r>
          <w:r>
            <w:t>снижения (предлагаемые скидки).</w:t>
          </w:r>
        </w:p>
        <w:p w14:paraId="60D9DB9F" w14:textId="77777777" w:rsidR="00173337" w:rsidRPr="00350494" w:rsidRDefault="00ED2FFE" w:rsidP="00ED2FFE">
          <w:pPr>
            <w:pStyle w:val="111"/>
          </w:pPr>
          <w: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sdt>
      <w:sdtPr>
        <w:alias w:val="Приоритет РФ"/>
        <w:tag w:val="Приоритет РФ"/>
        <w:id w:val="-2081127672"/>
        <w:lock w:val="sdtLocked"/>
        <w:placeholder>
          <w:docPart w:val="1D2A7AF856F94BB084D6453FE3C66280"/>
        </w:placeholder>
        <w15:color w:val="00CCFF"/>
        <w:docPartList>
          <w:docPartGallery w:val="Quick Parts"/>
          <w:docPartCategory w:val="Документация о закупке: приоритет РФ"/>
        </w:docPartList>
      </w:sdtPr>
      <w:sdtEndPr/>
      <w:sdtContent>
        <w:p w14:paraId="20CB5747" w14:textId="77777777" w:rsidR="00A441DD" w:rsidRPr="00173337" w:rsidRDefault="00A441DD" w:rsidP="006909D6">
          <w:pPr>
            <w:pStyle w:val="111"/>
          </w:pPr>
          <w:r w:rsidRPr="00173337">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(при этом договор заключается по цене договора, предложенной участником в заявке на участие в закупке).</w:t>
          </w:r>
        </w:p>
        <w:p w14:paraId="33E00394" w14:textId="77777777" w:rsidR="00173337" w:rsidRPr="00173337" w:rsidRDefault="00A441DD" w:rsidP="00173337">
          <w:pPr>
            <w:pStyle w:val="111"/>
          </w:pPr>
          <w:r w:rsidRPr="00173337">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когда в заявке на участие в закупке, при которой победитель закупки определяется на основе критериев оценки и сопоставления заявок на участие в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 и в заявке на участие в закупке, при которой определение победителя проводится путем снижения НМЦД, указанной в извещении о закупке, на «шаг»,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w:t>
          </w:r>
          <w:r w:rsidRPr="00173337">
            <w:lastRenderedPageBreak/>
            <w:t>участником товаров, работ, услуг, цена единицы каждого товара, работы, услуги определяется как произведение НМЦ цены единицы товара, работы, услуги, указанной в документации о закупке, на коэффициент изменения НМЦД по результатам проведения закупки, определяемый как результат деления цены договора, по которой заключается договор, на НМЦД.</w:t>
          </w:r>
        </w:p>
      </w:sdtContent>
    </w:sdt>
    <w:p w14:paraId="33F614DD" w14:textId="77777777" w:rsidR="00173337" w:rsidRPr="00173337" w:rsidRDefault="00173337" w:rsidP="00173337">
      <w:pPr>
        <w:pStyle w:val="111"/>
      </w:pPr>
      <w:r w:rsidRPr="00173337">
        <w:t>Участник закупки относится к российским или иностранным лицам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14:paraId="028B42CC" w14:textId="77777777" w:rsidR="00173337" w:rsidRPr="00173337" w:rsidRDefault="00173337" w:rsidP="00173337">
      <w:pPr>
        <w:pStyle w:val="111"/>
      </w:pPr>
      <w:r w:rsidRPr="00173337">
        <w:t>Страна происхождения поставляемой продукции</w:t>
      </w:r>
      <w:r w:rsidR="002B3FFA">
        <w:t xml:space="preserve"> определяется</w:t>
      </w:r>
      <w:r w:rsidRPr="00173337">
        <w:t xml:space="preserve"> на основании сведений, содержащихся в заявке на участие в закупке, представленной участником закупки, с которым заключается договор.</w:t>
      </w:r>
    </w:p>
    <w:p w14:paraId="338E3DCA" w14:textId="77777777" w:rsidR="00173337" w:rsidRPr="00173337" w:rsidRDefault="00173337" w:rsidP="00173337">
      <w:pPr>
        <w:pStyle w:val="111"/>
      </w:pPr>
      <w:r w:rsidRPr="00173337">
        <w:t>Приоритет</w:t>
      </w:r>
      <w:r w:rsidR="00421276">
        <w:t xml:space="preserve"> продукции российского происхождения</w:t>
      </w:r>
      <w:r w:rsidRPr="00173337">
        <w:t xml:space="preserve"> не предоставляется, если:</w:t>
      </w:r>
    </w:p>
    <w:p w14:paraId="72E53244" w14:textId="77777777" w:rsidR="00173337" w:rsidRPr="00173337" w:rsidRDefault="00173337" w:rsidP="002D3C4F">
      <w:pPr>
        <w:pStyle w:val="a0"/>
      </w:pPr>
      <w:r w:rsidRPr="00173337">
        <w:t>Закупка признана несостоявшейся и договор заключается с единственным участником закупки;</w:t>
      </w:r>
    </w:p>
    <w:p w14:paraId="5DC66146" w14:textId="77777777" w:rsidR="00173337" w:rsidRPr="00173337" w:rsidRDefault="00173337" w:rsidP="002D3C4F">
      <w:pPr>
        <w:pStyle w:val="a0"/>
      </w:pPr>
      <w:r w:rsidRPr="00173337">
        <w:t>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14:paraId="1E8E9CF6" w14:textId="77777777" w:rsidR="00173337" w:rsidRPr="00173337" w:rsidRDefault="00173337" w:rsidP="002D3C4F">
      <w:pPr>
        <w:pStyle w:val="a0"/>
      </w:pPr>
      <w:r w:rsidRPr="00173337">
        <w:t>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14:paraId="60285DBC" w14:textId="77777777" w:rsidR="00173337" w:rsidRPr="00173337" w:rsidRDefault="00173337" w:rsidP="002D3C4F">
      <w:pPr>
        <w:pStyle w:val="a0"/>
      </w:pPr>
      <w:r w:rsidRPr="00173337">
        <w:t>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стоимости всех предложенных таким участником товаров, работ, услуг;</w:t>
      </w:r>
    </w:p>
    <w:p w14:paraId="07A0E35F" w14:textId="77777777" w:rsidR="00A35505" w:rsidRPr="0060461C" w:rsidRDefault="00173337" w:rsidP="002D3C4F">
      <w:pPr>
        <w:pStyle w:val="a0"/>
      </w:pPr>
      <w:r w:rsidRPr="00173337">
        <w:t>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НМЦД,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стоимости всех предложенных таким участником товаров, работ, услуг</w:t>
      </w:r>
      <w:r w:rsidR="00A35505">
        <w:t>.</w:t>
      </w:r>
    </w:p>
    <w:p w14:paraId="423F6078" w14:textId="77777777" w:rsidR="00CF04BF" w:rsidRDefault="00394E9E" w:rsidP="00CF04BF">
      <w:pPr>
        <w:pStyle w:val="113"/>
      </w:pPr>
      <w:r>
        <w:t>Сопоставление и оценка заявок на участие в закупке</w:t>
      </w:r>
    </w:p>
    <w:sdt>
      <w:sdtPr>
        <w:rPr>
          <w:sz w:val="16"/>
        </w:rPr>
        <w:alias w:val="Способ сопоставления заявок"/>
        <w:tag w:val="Способ сопоставления заявок"/>
        <w:id w:val="1548023644"/>
        <w:lock w:val="sdtLocked"/>
        <w:placeholder>
          <w:docPart w:val="2DBB09CC0E1D42B9997C617822B79FEB"/>
        </w:placeholder>
        <w15:color w:val="00CCFF"/>
        <w:docPartList>
          <w:docPartGallery w:val="Quick Parts"/>
          <w:docPartCategory w:val="Документация о закупке: способы сопоставления заявок"/>
        </w:docPartList>
      </w:sdtPr>
      <w:sdtEndPr/>
      <w:sdtContent>
        <w:p w14:paraId="1464B4D6" w14:textId="77777777" w:rsidR="00A441DD" w:rsidRDefault="00A441DD" w:rsidP="00170122">
          <w:pPr>
            <w:pStyle w:val="111"/>
          </w:pPr>
          <w: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767A3607" w14:textId="77777777" w:rsidR="00A441DD" w:rsidRDefault="00A441DD" w:rsidP="00170122">
          <w:pPr>
            <w:pStyle w:val="111"/>
          </w:pPr>
          <w:r>
            <w:t>Рейтинги, присвоенные заявке на участие в закупке относительно критериев оценки, суммируются, образуя общий рейтинг заявки на участие в закупке (скоринг).</w:t>
          </w:r>
        </w:p>
        <w:p w14:paraId="4977A4E7" w14:textId="77777777" w:rsidR="00A441DD" w:rsidRDefault="00A441DD" w:rsidP="000110FD">
          <w:pPr>
            <w:pStyle w:val="111"/>
          </w:pPr>
          <w:r>
            <w:lastRenderedPageBreak/>
            <w:t>Заявка на участие в закупке, имеющая наибольший общий рейтинг, представляет собой лучшие условия исполнения договора.</w:t>
          </w:r>
        </w:p>
        <w:sdt>
          <w:sdtPr>
            <w:rPr>
              <w:sz w:val="16"/>
            </w:rPr>
            <w:alias w:val="Способ оценки"/>
            <w:tag w:val="Способ оценки"/>
            <w:id w:val="-242179920"/>
            <w:lock w:val="sdtLocked"/>
            <w:placeholder>
              <w:docPart w:val="1D2A7AF856F94BB084D6453FE3C66280"/>
            </w:placeholder>
            <w15:color w:val="00CCFF"/>
            <w:docPartList>
              <w:docPartGallery w:val="Quick Parts"/>
              <w:docPartCategory w:val="Документация о закупке: способы оценки"/>
            </w:docPartList>
          </w:sdtPr>
          <w:sdtEndPr/>
          <w:sdtContent>
            <w:p w14:paraId="0DFDFD39" w14:textId="77777777" w:rsidR="00CF04BF" w:rsidRPr="008C652A" w:rsidRDefault="00A441DD" w:rsidP="008C652A">
              <w:pPr>
                <w:pStyle w:val="111"/>
                <w:rPr>
                  <w:sz w:val="16"/>
                </w:rPr>
              </w:pPr>
              <w:r>
                <w:t>Заявки на участие в закупке оцениваются относительно критериев, указанных в таблице критериев оценки</w:t>
              </w:r>
              <w:r w:rsidR="008C652A">
                <w:t xml:space="preserve"> (приложение к документации о закупке)</w:t>
              </w:r>
              <w:r>
                <w:t>.</w:t>
              </w:r>
            </w:p>
          </w:sdtContent>
        </w:sdt>
      </w:sdtContent>
    </w:sdt>
    <w:p w14:paraId="63E83C3C" w14:textId="77777777" w:rsidR="0023140C" w:rsidRDefault="0023140C" w:rsidP="0023140C">
      <w:pPr>
        <w:pStyle w:val="110"/>
        <w:numPr>
          <w:ilvl w:val="1"/>
          <w:numId w:val="1"/>
        </w:numPr>
      </w:pPr>
      <w:r>
        <w:t>Переторжка</w:t>
      </w:r>
    </w:p>
    <w:sdt>
      <w:sdtPr>
        <w:alias w:val="Переторжка"/>
        <w:tag w:val="Переторжка"/>
        <w:id w:val="943419063"/>
        <w:lock w:val="sdtLocked"/>
        <w:placeholder>
          <w:docPart w:val="A7114E29653C4AA0A4B7C2853726D46E"/>
        </w:placeholder>
        <w15:color w:val="00CCFF"/>
        <w:docPartList>
          <w:docPartGallery w:val="Quick Parts"/>
          <w:docPartCategory w:val="Документация о закупке: переторжка"/>
        </w:docPartList>
      </w:sdtPr>
      <w:sdtEndPr/>
      <w:sdtContent>
        <w:p w14:paraId="5F5BC367" w14:textId="77777777" w:rsidR="00A441DD" w:rsidRDefault="00A441DD" w:rsidP="006909D6">
          <w:pPr>
            <w:pStyle w:val="111"/>
          </w:pPr>
          <w:r>
            <w:t xml:space="preserve">Участники закупки, заявки которых не отклонены, вправе подавать дополнительное ценовое предложение. </w:t>
          </w:r>
        </w:p>
        <w:p w14:paraId="5E643F0D" w14:textId="77777777" w:rsidR="00A441DD" w:rsidRDefault="00A441DD" w:rsidP="006909D6">
          <w:pPr>
            <w:pStyle w:val="111"/>
          </w:pPr>
          <w:r>
            <w:t xml:space="preserve">Участник закупки может подать только одно дополнительное ценовое предложение. </w:t>
          </w:r>
        </w:p>
        <w:p w14:paraId="46D3C07F" w14:textId="77777777" w:rsidR="00A441DD" w:rsidRDefault="00A441DD" w:rsidP="006909D6">
          <w:pPr>
            <w:pStyle w:val="111"/>
          </w:pPr>
          <w:r>
            <w:t xml:space="preserve">Продолжительность приема дополнительных ценовых предложений составляет три часа. </w:t>
          </w:r>
        </w:p>
        <w:p w14:paraId="448C9BC2" w14:textId="77777777" w:rsidR="00A441DD" w:rsidRDefault="00A441DD" w:rsidP="006909D6">
          <w:pPr>
            <w:pStyle w:val="111"/>
          </w:pPr>
          <w:r>
            <w:t xml:space="preserve">Время начала переторжки устанавливается ЭТП. </w:t>
          </w:r>
        </w:p>
        <w:p w14:paraId="61403039" w14:textId="77777777" w:rsidR="00A441DD" w:rsidRDefault="00A441DD" w:rsidP="006909D6">
          <w:pPr>
            <w:pStyle w:val="111"/>
          </w:pPr>
          <w:r>
            <w:t>В случае, если участником закупки не подано дополнительное ценовое предложений, предложение о цене договора, поданное этим участником в составе заявки на участие в закупке, признается окончательным.</w:t>
          </w:r>
        </w:p>
        <w:p w14:paraId="7686F73C" w14:textId="77777777" w:rsidR="0023140C" w:rsidRDefault="00A441DD" w:rsidP="0023140C">
          <w:pPr>
            <w:pStyle w:val="111"/>
          </w:pPr>
          <w: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sdtContent>
    </w:sdt>
    <w:p w14:paraId="32C7B4A8" w14:textId="77777777" w:rsidR="001204D8" w:rsidRPr="002011D4" w:rsidRDefault="001204D8" w:rsidP="00055118">
      <w:pPr>
        <w:pStyle w:val="113"/>
      </w:pPr>
      <w:r w:rsidRPr="002011D4">
        <w:t>Ранжирование заявок</w:t>
      </w:r>
      <w:r w:rsidR="00690492" w:rsidRPr="002011D4">
        <w:t>, подведение итогов</w:t>
      </w:r>
    </w:p>
    <w:p w14:paraId="326A4E40" w14:textId="77777777" w:rsidR="001204D8" w:rsidRDefault="001204D8" w:rsidP="001204D8">
      <w:pPr>
        <w:pStyle w:val="111"/>
      </w:pPr>
      <w:r>
        <w:t xml:space="preserve">Оцененным заявкам </w:t>
      </w:r>
      <w:r w:rsidR="008F50C0">
        <w:t>присваивае</w:t>
      </w:r>
      <w:r w:rsidR="00466617">
        <w:t>тся</w:t>
      </w:r>
      <w:r>
        <w:t xml:space="preserve"> порядковый номер в порядке убывания </w:t>
      </w:r>
      <w:r w:rsidR="00A26A6F">
        <w:t xml:space="preserve">их </w:t>
      </w:r>
      <w:r>
        <w:t>рейтингов</w:t>
      </w:r>
      <w:r w:rsidR="00CE389C">
        <w:t xml:space="preserve"> (в порядке возрастания ценовых предложений — при проведении аукциона</w:t>
      </w:r>
      <w:r w:rsidR="00257785">
        <w:t>, запроса котировок</w:t>
      </w:r>
      <w:r w:rsidR="00CE389C">
        <w:t>)</w:t>
      </w:r>
      <w:r>
        <w:t>.</w:t>
      </w:r>
    </w:p>
    <w:p w14:paraId="3348B016" w14:textId="77777777" w:rsidR="00DE7FD9" w:rsidRDefault="001204D8" w:rsidP="00DE7FD9">
      <w:pPr>
        <w:pStyle w:val="111"/>
      </w:pPr>
      <w:r>
        <w:t>Первый (наименьший) номер присваивается заявке с наибольшим рейтингом</w:t>
      </w:r>
      <w:r w:rsidR="00CE389C">
        <w:t xml:space="preserve"> (с наименьшим ценовым предложением — при проведении аукциона</w:t>
      </w:r>
      <w:r w:rsidR="00257785">
        <w:t>, запроса котировок</w:t>
      </w:r>
      <w:r w:rsidR="00CE389C">
        <w:t>)</w:t>
      </w:r>
      <w:r>
        <w:t>.</w:t>
      </w:r>
    </w:p>
    <w:sdt>
      <w:sdtPr>
        <w:alias w:val="Разрешение коллизии равного рейтинга"/>
        <w:tag w:val="Жребий"/>
        <w:id w:val="-830516596"/>
        <w:lock w:val="sdtLocked"/>
        <w:placeholder>
          <w:docPart w:val="1D2A7AF856F94BB084D6453FE3C66280"/>
        </w:placeholder>
        <w15:color w:val="00CCFF"/>
        <w:docPartList>
          <w:docPartGallery w:val="Quick Parts"/>
          <w:docPartCategory w:val="Документация о закупке: разрешение коллизии равного рейтинга"/>
        </w:docPartList>
      </w:sdtPr>
      <w:sdtEndPr/>
      <w:sdtContent>
        <w:p w14:paraId="069816BC" w14:textId="77777777" w:rsidR="000943A0" w:rsidRDefault="00A441DD" w:rsidP="00D54622">
          <w:pPr>
            <w:pStyle w:val="111"/>
          </w:pPr>
          <w:r w:rsidRPr="00D54622">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p w14:paraId="13ACDC80" w14:textId="77777777" w:rsidR="00AC36BB" w:rsidRPr="000C178B" w:rsidRDefault="00AC36BB" w:rsidP="00AC36BB">
          <w:pPr>
            <w:pStyle w:val="111"/>
          </w:pPr>
          <w:r w:rsidRPr="000C178B">
            <w:t>Конкурентная закупка признается несостоявшейся в целом или в части лота закупки, если выполняется какое-либо из нижеперечисленных условий:</w:t>
          </w:r>
        </w:p>
        <w:p w14:paraId="6993E8CC" w14:textId="77777777" w:rsidR="00AC36BB" w:rsidRPr="000C178B" w:rsidRDefault="00ED12F5" w:rsidP="005E49BE">
          <w:pPr>
            <w:pStyle w:val="a0"/>
          </w:pPr>
          <w:r>
            <w:t>Не подано ни одной заявки или подана одна заявка</w:t>
          </w:r>
          <w:r w:rsidR="005E49BE">
            <w:t>;</w:t>
          </w:r>
        </w:p>
        <w:p w14:paraId="6A56D331" w14:textId="77777777" w:rsidR="00AC36BB" w:rsidRDefault="00ED12F5" w:rsidP="005E49BE">
          <w:pPr>
            <w:pStyle w:val="a0"/>
          </w:pPr>
          <w:r>
            <w:t>Все заявки не допущены или допущена одна заявка</w:t>
          </w:r>
          <w:r w:rsidR="005E49BE">
            <w:t>;</w:t>
          </w:r>
        </w:p>
        <w:p w14:paraId="1FF0ED06" w14:textId="77777777" w:rsidR="00DE7FD9" w:rsidRPr="005E49BE" w:rsidRDefault="00ED12F5" w:rsidP="005E49BE">
          <w:pPr>
            <w:pStyle w:val="a0"/>
          </w:pPr>
          <w:r>
            <w:t>П</w:t>
          </w:r>
          <w:r w:rsidR="00AC36BB" w:rsidRPr="000C178B">
            <w:t>обедитель уклонился от заключения договора.</w:t>
          </w:r>
        </w:p>
      </w:sdtContent>
    </w:sdt>
    <w:p w14:paraId="78C1BA12" w14:textId="77777777" w:rsidR="00B17350" w:rsidRDefault="00B17350" w:rsidP="00863567">
      <w:pPr>
        <w:pStyle w:val="113"/>
      </w:pPr>
      <w:r>
        <w:t>Заключение договора</w:t>
      </w:r>
    </w:p>
    <w:p w14:paraId="3B0C3BE7" w14:textId="77777777" w:rsidR="00CA3283" w:rsidRDefault="00CA3283" w:rsidP="00890A01">
      <w:pPr>
        <w:pStyle w:val="111"/>
      </w:pPr>
      <w:r>
        <w:t>Договор заключается на основании итогового протокола</w:t>
      </w:r>
      <w:r w:rsidR="00680675">
        <w:t xml:space="preserve"> </w:t>
      </w:r>
      <w:r w:rsidR="008362ED">
        <w:t>с участником, заявке которого присвоен первый порядковый номер</w:t>
      </w:r>
      <w:r w:rsidR="00C34E5D">
        <w:t xml:space="preserve"> (победитель)</w:t>
      </w:r>
      <w:r w:rsidR="008362ED">
        <w:t xml:space="preserve">, </w:t>
      </w:r>
      <w:r w:rsidR="00680675">
        <w:t>в соответствии с</w:t>
      </w:r>
      <w:r w:rsidR="00CF0A32">
        <w:t xml:space="preserve"> проектом договора</w:t>
      </w:r>
      <w:r>
        <w:t>.</w:t>
      </w:r>
    </w:p>
    <w:p w14:paraId="5F62CE07" w14:textId="77777777" w:rsidR="00A7346F" w:rsidRDefault="003438C4" w:rsidP="00890A01">
      <w:pPr>
        <w:pStyle w:val="111"/>
      </w:pPr>
      <w:r>
        <w:t xml:space="preserve">Договор заключается на условиях, предусмотренных документацией о </w:t>
      </w:r>
      <w:r w:rsidR="00A90952">
        <w:t>закупке</w:t>
      </w:r>
      <w:r>
        <w:t xml:space="preserve"> и заявкой победителя </w:t>
      </w:r>
      <w:r w:rsidR="007B68CE">
        <w:t>закупки</w:t>
      </w:r>
      <w:r>
        <w:t xml:space="preserve"> либо заявкой участника закупки, заявка которого по результатам рассмотрения заявок на участие в </w:t>
      </w:r>
      <w:r w:rsidR="0014198D">
        <w:t>закупке</w:t>
      </w:r>
      <w:r>
        <w:t xml:space="preserve"> признана единственной соответствующей требованиям документации </w:t>
      </w:r>
      <w:r w:rsidR="00BF3DD4">
        <w:t>о закупке</w:t>
      </w:r>
      <w:r w:rsidR="009301E5">
        <w:t>.</w:t>
      </w:r>
    </w:p>
    <w:p w14:paraId="6C86DCD3" w14:textId="77777777" w:rsidR="00782138" w:rsidRDefault="00782138" w:rsidP="00782138">
      <w:pPr>
        <w:pStyle w:val="111"/>
      </w:pPr>
      <w:r w:rsidRPr="00782138">
        <w:lastRenderedPageBreak/>
        <w:t>В случае непредставления победителем, иным участником, с которым заключается договор, обеспечения исполнения договора, в случае наличия такого требования в документации о закупке, в сроки, указанные в документации о закупке, победитель, иной участник считаются уклонившимися от заключения договора.</w:t>
      </w:r>
    </w:p>
    <w:p w14:paraId="0CD27547" w14:textId="77777777" w:rsidR="009C591C" w:rsidRDefault="00BA23A0" w:rsidP="009C591C">
      <w:pPr>
        <w:pStyle w:val="111"/>
      </w:pPr>
      <w: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t>.</w:t>
      </w:r>
    </w:p>
    <w:p w14:paraId="00E9EA8E" w14:textId="77777777" w:rsidR="003438C4" w:rsidRDefault="003438C4" w:rsidP="00890A01">
      <w:pPr>
        <w:pStyle w:val="111"/>
      </w:pPr>
      <w:r>
        <w:t>При заключении договора его цена не может превышать НМЦД.</w:t>
      </w:r>
    </w:p>
    <w:p w14:paraId="28D8012F" w14:textId="77777777" w:rsidR="00743B9E" w:rsidRDefault="00D4384F" w:rsidP="00890A01">
      <w:pPr>
        <w:pStyle w:val="111"/>
      </w:pPr>
      <w:r>
        <w:t>Проект</w:t>
      </w:r>
      <w:r w:rsidR="00743B9E">
        <w:t xml:space="preserve"> договора обязател</w:t>
      </w:r>
      <w:r w:rsidR="00F20B6A">
        <w:t>ен</w:t>
      </w:r>
      <w:r w:rsidR="00743B9E">
        <w:t xml:space="preserve"> </w:t>
      </w:r>
      <w:proofErr w:type="gramStart"/>
      <w:r w:rsidR="00743B9E">
        <w:t>как по существу</w:t>
      </w:r>
      <w:proofErr w:type="gramEnd"/>
      <w:r w:rsidR="00743B9E">
        <w:t xml:space="preserve"> </w:t>
      </w:r>
      <w:r w:rsidR="00CC7B0D">
        <w:t>определенных</w:t>
      </w:r>
      <w:r w:rsidR="00B13DF4">
        <w:t xml:space="preserve"> в нем</w:t>
      </w:r>
      <w:r w:rsidR="00CC7B0D">
        <w:t xml:space="preserve"> условий</w:t>
      </w:r>
      <w:r w:rsidR="00294295">
        <w:t>, так и по форме.</w:t>
      </w:r>
    </w:p>
    <w:sdt>
      <w:sdtPr>
        <w:alias w:val="Заключение договора"/>
        <w:tag w:val="Заключение договора"/>
        <w:id w:val="1028451099"/>
        <w:lock w:val="sdtLocked"/>
        <w:placeholder>
          <w:docPart w:val="1D2A7AF856F94BB084D6453FE3C66280"/>
        </w:placeholder>
        <w15:color w:val="00CCFF"/>
        <w:docPartList>
          <w:docPartGallery w:val="Quick Parts"/>
          <w:docPartCategory w:val="Документация о закупке: договоры"/>
        </w:docPartList>
      </w:sdtPr>
      <w:sdtEndPr/>
      <w:sdtContent>
        <w:p w14:paraId="01B23960" w14:textId="77777777" w:rsidR="00782138" w:rsidRDefault="00A441DD" w:rsidP="007D7D70">
          <w:pPr>
            <w:pStyle w:val="111"/>
          </w:pPr>
          <w: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 и подписанный усиленной электронной подписью указанного лица.</w:t>
          </w:r>
        </w:p>
        <w:p w14:paraId="2D4FD9ED" w14:textId="77777777" w:rsidR="00173337" w:rsidRDefault="00782138" w:rsidP="00782138">
          <w:pPr>
            <w:pStyle w:val="111"/>
          </w:pPr>
          <w:r w:rsidRPr="00782138">
            <w:t xml:space="preserve">В случае, если в соответствии с действующим законодательством РФ и учредительными документами Заказчика потребуется предварительное согласование (одобрение, утверждение) заключаемого на предложенных Победителем условиях договора компетентными органами управления Заказчика (Общим собранием акционеров, Советом директоров и т.п.), договор с Победителем заключается только после такого согласования (одобрения, утверждения), а указанный в п. </w:t>
          </w:r>
          <w:r w:rsidRPr="00782138">
            <w:rPr>
              <w:b/>
            </w:rPr>
            <w:t>7.12.7</w:t>
          </w:r>
          <w:r w:rsidRPr="00782138">
            <w:t xml:space="preserve"> срок отсчитывается после получения такого согласования (одобрения, утверждения).</w:t>
          </w:r>
        </w:p>
      </w:sdtContent>
    </w:sdt>
    <w:p w14:paraId="6B682437" w14:textId="77777777" w:rsidR="002C0F25" w:rsidRDefault="002C0F25" w:rsidP="002C0F25">
      <w:pPr>
        <w:pStyle w:val="111"/>
      </w:pPr>
      <w:r w:rsidRPr="002C0F25">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15423347" w14:textId="77777777" w:rsidR="003166F5" w:rsidRDefault="007D3ED1" w:rsidP="00F83D4A">
      <w:pPr>
        <w:pStyle w:val="111"/>
        <w:sectPr w:rsidR="003166F5" w:rsidSect="006D6DA8">
          <w:pgSz w:w="11906" w:h="16838"/>
          <w:pgMar w:top="851" w:right="1701" w:bottom="1418" w:left="1701" w:header="709" w:footer="709" w:gutter="0"/>
          <w:cols w:space="708"/>
          <w:docGrid w:linePitch="360"/>
        </w:sectPr>
      </w:pPr>
      <w:r>
        <w:t xml:space="preserve">При </w:t>
      </w:r>
      <w:r w:rsidRPr="00F83D4A">
        <w:t>исполнении</w:t>
      </w:r>
      <w:r>
        <w:t xml:space="preserve"> договора, заключенного с участником закупки, которому предоставлен приоритет,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tbl>
      <w:tblPr>
        <w:tblStyle w:val="afff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270"/>
      </w:tblGrid>
      <w:tr w:rsidR="003166F5" w14:paraId="093376B0" w14:textId="77777777" w:rsidTr="001C0A50">
        <w:tc>
          <w:tcPr>
            <w:tcW w:w="14270" w:type="dxa"/>
            <w:vAlign w:val="bottom"/>
          </w:tcPr>
          <w:p w14:paraId="27B5EC35" w14:textId="77777777" w:rsidR="003166F5" w:rsidRDefault="003166F5" w:rsidP="001C0A50">
            <w:pPr>
              <w:pStyle w:val="111"/>
              <w:numPr>
                <w:ilvl w:val="0"/>
                <w:numId w:val="0"/>
              </w:numPr>
              <w:jc w:val="right"/>
            </w:pPr>
            <w:bookmarkStart w:id="23" w:name="_Hlk74636283"/>
            <w:r>
              <w:lastRenderedPageBreak/>
              <w:t xml:space="preserve">Приложение </w:t>
            </w:r>
          </w:p>
        </w:tc>
      </w:tr>
      <w:tr w:rsidR="003166F5" w14:paraId="06B1C0AB" w14:textId="77777777" w:rsidTr="001C0A50">
        <w:tc>
          <w:tcPr>
            <w:tcW w:w="14270" w:type="dxa"/>
            <w:vAlign w:val="bottom"/>
          </w:tcPr>
          <w:p w14:paraId="165CF1B7" w14:textId="77777777" w:rsidR="003166F5" w:rsidRPr="00D10358" w:rsidRDefault="003166F5" w:rsidP="001C0A50">
            <w:pPr>
              <w:pStyle w:val="1"/>
              <w:jc w:val="left"/>
            </w:pPr>
            <w:bookmarkStart w:id="24" w:name="_Toc74635815"/>
            <w:bookmarkStart w:id="25" w:name="_Toc143602495"/>
            <w:r>
              <w:t>Критерии оценки заявок</w:t>
            </w:r>
            <w:bookmarkEnd w:id="24"/>
            <w:bookmarkEnd w:id="25"/>
          </w:p>
        </w:tc>
      </w:tr>
    </w:tbl>
    <w:p w14:paraId="6C3902A9" w14:textId="77777777" w:rsidR="003166F5" w:rsidRDefault="003166F5" w:rsidP="003166F5">
      <w:pPr>
        <w:pStyle w:val="111"/>
        <w:numPr>
          <w:ilvl w:val="0"/>
          <w:numId w:val="0"/>
        </w:numPr>
        <w:rPr>
          <w:lang w:val="en-US"/>
        </w:rPr>
      </w:pPr>
    </w:p>
    <w:tbl>
      <w:tblPr>
        <w:tblStyle w:val="affff9"/>
        <w:tblW w:w="15620" w:type="dxa"/>
        <w:tblInd w:w="-1001" w:type="dxa"/>
        <w:tblLayout w:type="fixed"/>
        <w:tblLook w:val="04A0" w:firstRow="1" w:lastRow="0" w:firstColumn="1" w:lastColumn="0" w:noHBand="0" w:noVBand="1"/>
      </w:tblPr>
      <w:tblGrid>
        <w:gridCol w:w="426"/>
        <w:gridCol w:w="1871"/>
        <w:gridCol w:w="4538"/>
        <w:gridCol w:w="2125"/>
        <w:gridCol w:w="1842"/>
        <w:gridCol w:w="3968"/>
        <w:gridCol w:w="850"/>
      </w:tblGrid>
      <w:tr w:rsidR="00832622" w:rsidRPr="00832622" w14:paraId="7EF3A189" w14:textId="77777777" w:rsidTr="00832622">
        <w:tc>
          <w:tcPr>
            <w:tcW w:w="426" w:type="dxa"/>
            <w:vAlign w:val="center"/>
          </w:tcPr>
          <w:p w14:paraId="6228037B" w14:textId="77777777" w:rsidR="00832622" w:rsidRPr="00832622" w:rsidRDefault="00832622" w:rsidP="007D7D70">
            <w:pPr>
              <w:pStyle w:val="111"/>
              <w:numPr>
                <w:ilvl w:val="0"/>
                <w:numId w:val="0"/>
              </w:numPr>
              <w:jc w:val="center"/>
              <w:rPr>
                <w:sz w:val="16"/>
                <w:szCs w:val="16"/>
              </w:rPr>
            </w:pPr>
            <w:r w:rsidRPr="00832622">
              <w:rPr>
                <w:sz w:val="16"/>
                <w:szCs w:val="16"/>
              </w:rPr>
              <w:t>№</w:t>
            </w:r>
          </w:p>
        </w:tc>
        <w:tc>
          <w:tcPr>
            <w:tcW w:w="1871" w:type="dxa"/>
            <w:vAlign w:val="center"/>
          </w:tcPr>
          <w:p w14:paraId="341A69B7" w14:textId="77777777" w:rsidR="00832622" w:rsidRPr="00832622" w:rsidRDefault="00832622" w:rsidP="007D7D70">
            <w:pPr>
              <w:pStyle w:val="111"/>
              <w:numPr>
                <w:ilvl w:val="0"/>
                <w:numId w:val="0"/>
              </w:numPr>
              <w:jc w:val="center"/>
              <w:rPr>
                <w:sz w:val="16"/>
                <w:szCs w:val="16"/>
              </w:rPr>
            </w:pPr>
            <w:r w:rsidRPr="00832622">
              <w:rPr>
                <w:sz w:val="16"/>
                <w:szCs w:val="16"/>
              </w:rPr>
              <w:t>Критерии</w:t>
            </w:r>
          </w:p>
        </w:tc>
        <w:tc>
          <w:tcPr>
            <w:tcW w:w="4538" w:type="dxa"/>
            <w:vAlign w:val="center"/>
          </w:tcPr>
          <w:p w14:paraId="745657C3" w14:textId="77777777" w:rsidR="00832622" w:rsidRPr="00832622" w:rsidRDefault="00832622" w:rsidP="007D7D70">
            <w:pPr>
              <w:pStyle w:val="111"/>
              <w:numPr>
                <w:ilvl w:val="0"/>
                <w:numId w:val="0"/>
              </w:numPr>
              <w:jc w:val="center"/>
              <w:rPr>
                <w:sz w:val="16"/>
                <w:szCs w:val="16"/>
              </w:rPr>
            </w:pPr>
            <w:r w:rsidRPr="00832622">
              <w:rPr>
                <w:sz w:val="16"/>
                <w:szCs w:val="16"/>
              </w:rPr>
              <w:t>Предмет оценки</w:t>
            </w:r>
          </w:p>
        </w:tc>
        <w:tc>
          <w:tcPr>
            <w:tcW w:w="2125" w:type="dxa"/>
            <w:vAlign w:val="center"/>
          </w:tcPr>
          <w:p w14:paraId="2F71BC37" w14:textId="77777777" w:rsidR="00832622" w:rsidRPr="00832622" w:rsidRDefault="00832622" w:rsidP="007D7D70">
            <w:pPr>
              <w:pStyle w:val="111"/>
              <w:numPr>
                <w:ilvl w:val="0"/>
                <w:numId w:val="0"/>
              </w:numPr>
              <w:jc w:val="center"/>
              <w:rPr>
                <w:sz w:val="16"/>
                <w:szCs w:val="16"/>
              </w:rPr>
            </w:pPr>
            <w:r w:rsidRPr="00832622">
              <w:rPr>
                <w:sz w:val="16"/>
                <w:szCs w:val="16"/>
              </w:rPr>
              <w:t>Предельный показатель</w:t>
            </w:r>
          </w:p>
        </w:tc>
        <w:tc>
          <w:tcPr>
            <w:tcW w:w="1842" w:type="dxa"/>
            <w:vAlign w:val="center"/>
          </w:tcPr>
          <w:p w14:paraId="394E64DF" w14:textId="77777777" w:rsidR="00832622" w:rsidRPr="00832622" w:rsidRDefault="00832622" w:rsidP="007D7D70">
            <w:pPr>
              <w:pStyle w:val="111"/>
              <w:numPr>
                <w:ilvl w:val="0"/>
                <w:numId w:val="0"/>
              </w:numPr>
              <w:jc w:val="center"/>
              <w:rPr>
                <w:sz w:val="16"/>
                <w:szCs w:val="16"/>
              </w:rPr>
            </w:pPr>
            <w:r w:rsidRPr="00832622">
              <w:rPr>
                <w:sz w:val="16"/>
                <w:szCs w:val="16"/>
              </w:rPr>
              <w:t>Предпочтительный показатель</w:t>
            </w:r>
          </w:p>
        </w:tc>
        <w:tc>
          <w:tcPr>
            <w:tcW w:w="3968" w:type="dxa"/>
            <w:vAlign w:val="center"/>
          </w:tcPr>
          <w:p w14:paraId="0F807F27" w14:textId="77777777" w:rsidR="00832622" w:rsidRPr="00832622" w:rsidRDefault="00832622" w:rsidP="007D7D70">
            <w:pPr>
              <w:pStyle w:val="111"/>
              <w:numPr>
                <w:ilvl w:val="0"/>
                <w:numId w:val="0"/>
              </w:numPr>
              <w:jc w:val="center"/>
              <w:rPr>
                <w:sz w:val="16"/>
                <w:szCs w:val="16"/>
              </w:rPr>
            </w:pPr>
            <w:r w:rsidRPr="00832622">
              <w:rPr>
                <w:sz w:val="16"/>
                <w:szCs w:val="16"/>
              </w:rPr>
              <w:t>Порядок оценки</w:t>
            </w:r>
          </w:p>
        </w:tc>
        <w:tc>
          <w:tcPr>
            <w:tcW w:w="850" w:type="dxa"/>
            <w:vAlign w:val="center"/>
          </w:tcPr>
          <w:p w14:paraId="4F9AC13A" w14:textId="77777777" w:rsidR="00832622" w:rsidRPr="00832622" w:rsidRDefault="00832622" w:rsidP="007D7D70">
            <w:pPr>
              <w:pStyle w:val="111"/>
              <w:numPr>
                <w:ilvl w:val="0"/>
                <w:numId w:val="0"/>
              </w:numPr>
              <w:jc w:val="center"/>
              <w:rPr>
                <w:sz w:val="16"/>
                <w:szCs w:val="16"/>
              </w:rPr>
            </w:pPr>
            <w:r w:rsidRPr="00832622">
              <w:rPr>
                <w:sz w:val="16"/>
                <w:szCs w:val="16"/>
              </w:rPr>
              <w:t>Вес критерия</w:t>
            </w:r>
          </w:p>
        </w:tc>
      </w:tr>
      <w:tr w:rsidR="00B830F7" w:rsidRPr="00832622" w14:paraId="5631694C" w14:textId="77777777" w:rsidTr="00832622">
        <w:tc>
          <w:tcPr>
            <w:tcW w:w="426" w:type="dxa"/>
          </w:tcPr>
          <w:p w14:paraId="6389124F" w14:textId="77777777" w:rsidR="00B830F7" w:rsidRPr="00832622" w:rsidRDefault="00B830F7" w:rsidP="00B830F7">
            <w:pPr>
              <w:pStyle w:val="111"/>
              <w:numPr>
                <w:ilvl w:val="0"/>
                <w:numId w:val="19"/>
              </w:numPr>
              <w:ind w:left="0" w:firstLine="0"/>
              <w:rPr>
                <w:sz w:val="16"/>
                <w:szCs w:val="16"/>
              </w:rPr>
            </w:pPr>
          </w:p>
        </w:tc>
        <w:tc>
          <w:tcPr>
            <w:tcW w:w="1871" w:type="dxa"/>
          </w:tcPr>
          <w:p w14:paraId="1C903F30" w14:textId="27D1CF73" w:rsidR="00B830F7" w:rsidRPr="00832622" w:rsidRDefault="00B830F7" w:rsidP="00B830F7">
            <w:pPr>
              <w:pStyle w:val="af4"/>
              <w:rPr>
                <w:noProof/>
                <w:sz w:val="16"/>
                <w:lang w:val="en-US"/>
              </w:rPr>
            </w:pPr>
            <w:r w:rsidRPr="001F6AD1">
              <w:rPr>
                <w:noProof/>
                <w:sz w:val="16"/>
                <w:lang w:val="en-US"/>
              </w:rPr>
              <w:fldChar w:fldCharType="begin"/>
            </w:r>
            <w:r w:rsidRPr="001F6AD1">
              <w:rPr>
                <w:noProof/>
                <w:sz w:val="16"/>
                <w:lang w:val="en-US"/>
              </w:rPr>
              <w:instrText xml:space="preserve"> MERGEFIELD "Критерий_цена_договора" </w:instrText>
            </w:r>
            <w:r w:rsidRPr="001F6AD1">
              <w:rPr>
                <w:noProof/>
                <w:sz w:val="16"/>
                <w:lang w:val="en-US"/>
              </w:rPr>
              <w:fldChar w:fldCharType="separate"/>
            </w:r>
            <w:r w:rsidRPr="00907C2B">
              <w:rPr>
                <w:noProof/>
                <w:sz w:val="16"/>
                <w:lang w:val="en-US"/>
              </w:rPr>
              <w:t>Цена договора</w:t>
            </w:r>
            <w:r w:rsidRPr="001F6AD1">
              <w:rPr>
                <w:noProof/>
                <w:sz w:val="16"/>
                <w:lang w:val="en-US"/>
              </w:rPr>
              <w:fldChar w:fldCharType="end"/>
            </w:r>
          </w:p>
        </w:tc>
        <w:tc>
          <w:tcPr>
            <w:tcW w:w="4538" w:type="dxa"/>
          </w:tcPr>
          <w:p w14:paraId="64D4C9C9" w14:textId="04FB5B61" w:rsidR="00B830F7" w:rsidRPr="00832622" w:rsidRDefault="00B830F7" w:rsidP="00B830F7">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"Предмет_оценки_цена_договора" </w:instrText>
            </w:r>
            <w:r w:rsidRPr="001F6AD1">
              <w:rPr>
                <w:noProof/>
                <w:sz w:val="16"/>
                <w:lang w:val="en-US"/>
              </w:rPr>
              <w:fldChar w:fldCharType="separate"/>
            </w:r>
            <w:r w:rsidRPr="00907C2B">
              <w:rPr>
                <w:noProof/>
                <w:sz w:val="16"/>
                <w:lang w:val="en-US"/>
              </w:rPr>
              <w:t>Предлагаемая цена договора</w:t>
            </w:r>
            <w:r w:rsidRPr="001F6AD1">
              <w:rPr>
                <w:noProof/>
                <w:sz w:val="16"/>
                <w:lang w:val="en-US"/>
              </w:rPr>
              <w:fldChar w:fldCharType="end"/>
            </w:r>
          </w:p>
        </w:tc>
        <w:tc>
          <w:tcPr>
            <w:tcW w:w="2125" w:type="dxa"/>
          </w:tcPr>
          <w:p w14:paraId="524E0A72" w14:textId="5EA6E6DA" w:rsidR="00B830F7" w:rsidRPr="00832622" w:rsidRDefault="00B830F7" w:rsidP="00B830F7">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"Предельный_показатель_цены" </w:instrText>
            </w:r>
            <w:r w:rsidRPr="001F6AD1">
              <w:rPr>
                <w:noProof/>
                <w:sz w:val="16"/>
                <w:lang w:val="en-US"/>
              </w:rPr>
              <w:fldChar w:fldCharType="separate"/>
            </w:r>
            <w:r w:rsidRPr="00907C2B">
              <w:rPr>
                <w:noProof/>
                <w:sz w:val="16"/>
                <w:lang w:val="en-US"/>
              </w:rPr>
              <w:t>Меньше или равная НМЦД</w:t>
            </w:r>
            <w:r w:rsidRPr="001F6AD1">
              <w:rPr>
                <w:noProof/>
                <w:sz w:val="16"/>
                <w:lang w:val="en-US"/>
              </w:rPr>
              <w:fldChar w:fldCharType="end"/>
            </w:r>
          </w:p>
        </w:tc>
        <w:tc>
          <w:tcPr>
            <w:tcW w:w="1842" w:type="dxa"/>
          </w:tcPr>
          <w:p w14:paraId="16F39CDF" w14:textId="5F702EF7" w:rsidR="00B830F7" w:rsidRPr="00832622" w:rsidRDefault="00B830F7" w:rsidP="00B830F7">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"предпочтительный_показатель_цены" </w:instrText>
            </w:r>
            <w:r w:rsidRPr="001F6AD1">
              <w:rPr>
                <w:noProof/>
                <w:sz w:val="16"/>
                <w:lang w:val="en-US"/>
              </w:rPr>
              <w:fldChar w:fldCharType="separate"/>
            </w:r>
            <w:r w:rsidRPr="00907C2B">
              <w:rPr>
                <w:noProof/>
                <w:sz w:val="16"/>
                <w:lang w:val="en-US"/>
              </w:rPr>
              <w:t>Минимальное ценовое предложение</w:t>
            </w:r>
            <w:r w:rsidRPr="001F6AD1">
              <w:rPr>
                <w:noProof/>
                <w:sz w:val="16"/>
                <w:lang w:val="en-US"/>
              </w:rPr>
              <w:fldChar w:fldCharType="end"/>
            </w:r>
          </w:p>
        </w:tc>
        <w:tc>
          <w:tcPr>
            <w:tcW w:w="3968" w:type="dxa"/>
          </w:tcPr>
          <w:p w14:paraId="7911D770" w14:textId="77777777" w:rsidR="00B830F7" w:rsidRPr="00907C2B" w:rsidRDefault="00B830F7" w:rsidP="00B830F7">
            <w:pPr>
              <w:pStyle w:val="af4"/>
              <w:rPr>
                <w:noProof/>
                <w:sz w:val="16"/>
                <w:lang w:val="en-US"/>
              </w:rPr>
            </w:pPr>
            <w:r w:rsidRPr="001F6AD1">
              <w:rPr>
                <w:noProof/>
                <w:sz w:val="16"/>
                <w:lang w:val="en-US"/>
              </w:rPr>
              <w:fldChar w:fldCharType="begin"/>
            </w:r>
            <w:r w:rsidRPr="001F6AD1">
              <w:rPr>
                <w:noProof/>
                <w:sz w:val="16"/>
                <w:lang w:val="en-US"/>
              </w:rPr>
              <w:instrText xml:space="preserve"> MERGEFIELD "Порядок_оценки_цены" </w:instrText>
            </w:r>
            <w:r w:rsidRPr="001F6AD1">
              <w:rPr>
                <w:noProof/>
                <w:sz w:val="16"/>
                <w:lang w:val="en-US"/>
              </w:rPr>
              <w:fldChar w:fldCharType="separate"/>
            </w:r>
            <w:r w:rsidRPr="00907C2B">
              <w:rPr>
                <w:noProof/>
                <w:sz w:val="16"/>
                <w:lang w:val="en-US"/>
              </w:rPr>
              <w:t>Rc = Wc * ((Lc - Oc) / (Lc - Tc)), где</w:t>
            </w:r>
          </w:p>
          <w:p w14:paraId="3C82D19C" w14:textId="77777777" w:rsidR="00B830F7" w:rsidRPr="00570A49" w:rsidRDefault="00B830F7" w:rsidP="00B830F7">
            <w:pPr>
              <w:pStyle w:val="af4"/>
              <w:rPr>
                <w:noProof/>
                <w:sz w:val="16"/>
              </w:rPr>
            </w:pPr>
            <w:r w:rsidRPr="00907C2B">
              <w:rPr>
                <w:noProof/>
                <w:sz w:val="16"/>
                <w:lang w:val="en-US"/>
              </w:rPr>
              <w:t>R</w:t>
            </w:r>
            <w:r w:rsidRPr="00570A49">
              <w:rPr>
                <w:noProof/>
                <w:sz w:val="16"/>
              </w:rPr>
              <w:t>с — рейтинг Заявки относительно Критерия оценки,</w:t>
            </w:r>
          </w:p>
          <w:p w14:paraId="01B01322" w14:textId="77777777" w:rsidR="00B830F7" w:rsidRPr="00570A49" w:rsidRDefault="00B830F7" w:rsidP="00B830F7">
            <w:pPr>
              <w:pStyle w:val="af4"/>
              <w:rPr>
                <w:noProof/>
                <w:sz w:val="16"/>
              </w:rPr>
            </w:pPr>
            <w:r w:rsidRPr="00907C2B">
              <w:rPr>
                <w:noProof/>
                <w:sz w:val="16"/>
                <w:lang w:val="en-US"/>
              </w:rPr>
              <w:t>W</w:t>
            </w:r>
            <w:r w:rsidRPr="00570A49">
              <w:rPr>
                <w:noProof/>
                <w:sz w:val="16"/>
              </w:rPr>
              <w:t>с — вес Критерия оценки,</w:t>
            </w:r>
          </w:p>
          <w:p w14:paraId="5ADAC170" w14:textId="77777777" w:rsidR="00B830F7" w:rsidRPr="00570A49" w:rsidRDefault="00B830F7" w:rsidP="00B830F7">
            <w:pPr>
              <w:pStyle w:val="af4"/>
              <w:rPr>
                <w:noProof/>
                <w:sz w:val="16"/>
              </w:rPr>
            </w:pPr>
            <w:r w:rsidRPr="00907C2B">
              <w:rPr>
                <w:noProof/>
                <w:sz w:val="16"/>
                <w:lang w:val="en-US"/>
              </w:rPr>
              <w:t>Lc</w:t>
            </w:r>
            <w:r w:rsidRPr="00570A49">
              <w:rPr>
                <w:noProof/>
                <w:sz w:val="16"/>
              </w:rPr>
              <w:t xml:space="preserve"> — предельное оцениваемое предложение Критерия оценки,</w:t>
            </w:r>
          </w:p>
          <w:p w14:paraId="153BC779" w14:textId="77777777" w:rsidR="00B830F7" w:rsidRPr="00570A49" w:rsidRDefault="00B830F7" w:rsidP="00B830F7">
            <w:pPr>
              <w:pStyle w:val="af4"/>
              <w:rPr>
                <w:noProof/>
                <w:sz w:val="16"/>
              </w:rPr>
            </w:pPr>
            <w:r w:rsidRPr="00907C2B">
              <w:rPr>
                <w:noProof/>
                <w:sz w:val="16"/>
                <w:lang w:val="en-US"/>
              </w:rPr>
              <w:t>O</w:t>
            </w:r>
            <w:r w:rsidRPr="00570A49">
              <w:rPr>
                <w:noProof/>
                <w:sz w:val="16"/>
              </w:rPr>
              <w:t>с — оцениваемое предложение Участника закупки,</w:t>
            </w:r>
          </w:p>
          <w:p w14:paraId="1AD5C83E" w14:textId="31603903" w:rsidR="00B830F7" w:rsidRPr="00832622" w:rsidRDefault="00B830F7" w:rsidP="00B830F7">
            <w:pPr>
              <w:pStyle w:val="af4"/>
              <w:rPr>
                <w:noProof/>
                <w:sz w:val="16"/>
              </w:rPr>
            </w:pPr>
            <w:r w:rsidRPr="00907C2B">
              <w:rPr>
                <w:noProof/>
                <w:sz w:val="16"/>
                <w:lang w:val="en-US"/>
              </w:rPr>
              <w:t>T</w:t>
            </w:r>
            <w:r w:rsidRPr="00570A49">
              <w:rPr>
                <w:noProof/>
                <w:sz w:val="16"/>
              </w:rPr>
              <w:t>с — предпочитаемое (целевое) предложение Критерия оценки.</w:t>
            </w:r>
            <w:r w:rsidRPr="001F6AD1">
              <w:rPr>
                <w:noProof/>
                <w:sz w:val="16"/>
                <w:lang w:val="en-US"/>
              </w:rPr>
              <w:fldChar w:fldCharType="end"/>
            </w:r>
          </w:p>
        </w:tc>
        <w:tc>
          <w:tcPr>
            <w:tcW w:w="850" w:type="dxa"/>
          </w:tcPr>
          <w:p w14:paraId="166FB2F7" w14:textId="1B9EFB42" w:rsidR="00B830F7" w:rsidRPr="00F22B6B" w:rsidRDefault="00F22B6B" w:rsidP="00B830F7">
            <w:pPr>
              <w:pStyle w:val="af4"/>
              <w:rPr>
                <w:noProof/>
                <w:sz w:val="16"/>
              </w:rPr>
            </w:pPr>
            <w:r>
              <w:rPr>
                <w:noProof/>
                <w:sz w:val="16"/>
              </w:rPr>
              <w:t>80</w:t>
            </w:r>
          </w:p>
        </w:tc>
      </w:tr>
      <w:tr w:rsidR="00F22B6B" w:rsidRPr="00832622" w14:paraId="4ABE70CB" w14:textId="77777777" w:rsidTr="00832622">
        <w:tc>
          <w:tcPr>
            <w:tcW w:w="426" w:type="dxa"/>
          </w:tcPr>
          <w:p w14:paraId="40A171F5" w14:textId="77777777" w:rsidR="00F22B6B" w:rsidRPr="00832622" w:rsidRDefault="00F22B6B" w:rsidP="00F22B6B">
            <w:pPr>
              <w:pStyle w:val="111"/>
              <w:numPr>
                <w:ilvl w:val="0"/>
                <w:numId w:val="19"/>
              </w:numPr>
              <w:ind w:left="0" w:firstLine="0"/>
              <w:rPr>
                <w:sz w:val="16"/>
                <w:szCs w:val="16"/>
              </w:rPr>
            </w:pPr>
          </w:p>
        </w:tc>
        <w:tc>
          <w:tcPr>
            <w:tcW w:w="1871" w:type="dxa"/>
          </w:tcPr>
          <w:p w14:paraId="0C9DACAF" w14:textId="7B4FB828" w:rsidR="00F22B6B" w:rsidRPr="00832622" w:rsidRDefault="00F22B6B" w:rsidP="00F22B6B">
            <w:pPr>
              <w:pStyle w:val="af4"/>
              <w:rPr>
                <w:noProof/>
                <w:sz w:val="16"/>
                <w:lang w:val="en-US"/>
              </w:rPr>
            </w:pPr>
            <w:r w:rsidRPr="001F6AD1">
              <w:rPr>
                <w:noProof/>
                <w:sz w:val="16"/>
                <w:lang w:val="en-US"/>
              </w:rPr>
              <w:fldChar w:fldCharType="begin"/>
            </w:r>
            <w:r w:rsidRPr="001F6AD1">
              <w:rPr>
                <w:noProof/>
                <w:sz w:val="16"/>
                <w:lang w:val="en-US"/>
              </w:rPr>
              <w:instrText xml:space="preserve"> MERGEFIELD "Критерий_Опыт" </w:instrText>
            </w:r>
            <w:r w:rsidRPr="001F6AD1">
              <w:rPr>
                <w:noProof/>
                <w:sz w:val="16"/>
                <w:lang w:val="en-US"/>
              </w:rPr>
              <w:fldChar w:fldCharType="separate"/>
            </w:r>
            <w:r w:rsidRPr="00907C2B">
              <w:rPr>
                <w:noProof/>
                <w:sz w:val="16"/>
                <w:lang w:val="en-US"/>
              </w:rPr>
              <w:t>Опыт</w:t>
            </w:r>
            <w:r w:rsidRPr="001F6AD1">
              <w:rPr>
                <w:noProof/>
                <w:sz w:val="16"/>
                <w:lang w:val="en-US"/>
              </w:rPr>
              <w:fldChar w:fldCharType="end"/>
            </w:r>
          </w:p>
        </w:tc>
        <w:tc>
          <w:tcPr>
            <w:tcW w:w="4538" w:type="dxa"/>
          </w:tcPr>
          <w:p w14:paraId="17F65F89" w14:textId="371BBD14" w:rsidR="00F22B6B" w:rsidRPr="00F22B6B" w:rsidRDefault="00F22B6B" w:rsidP="00F22B6B">
            <w:pPr>
              <w:pStyle w:val="af4"/>
              <w:rPr>
                <w:noProof/>
                <w:sz w:val="16"/>
              </w:rPr>
            </w:pPr>
            <w:r w:rsidRPr="001F6AD1">
              <w:rPr>
                <w:noProof/>
                <w:sz w:val="16"/>
                <w:lang w:val="en-US"/>
              </w:rPr>
              <w:fldChar w:fldCharType="begin"/>
            </w:r>
            <w:r w:rsidRPr="001F6AD1">
              <w:rPr>
                <w:noProof/>
                <w:sz w:val="16"/>
              </w:rPr>
              <w:instrText xml:space="preserve"> </w:instrText>
            </w:r>
            <w:r w:rsidRPr="001F6AD1">
              <w:rPr>
                <w:noProof/>
                <w:sz w:val="16"/>
                <w:lang w:val="en-US"/>
              </w:rPr>
              <w:instrText>MERGEFIELD</w:instrText>
            </w:r>
            <w:r w:rsidRPr="001F6AD1">
              <w:rPr>
                <w:noProof/>
                <w:sz w:val="16"/>
              </w:rPr>
              <w:instrText xml:space="preserve"> "Предмет_оценки_Опыт" </w:instrText>
            </w:r>
            <w:r w:rsidRPr="001F6AD1">
              <w:rPr>
                <w:noProof/>
                <w:sz w:val="16"/>
                <w:lang w:val="en-US"/>
              </w:rPr>
              <w:fldChar w:fldCharType="separate"/>
            </w:r>
            <w:r w:rsidRPr="00570A49">
              <w:rPr>
                <w:noProof/>
                <w:sz w:val="16"/>
              </w:rPr>
              <w:t>Количество надлежаще исполненных договоров согласно критерия аналогичности за последние 60 месяцев до дня размещения закупки</w:t>
            </w:r>
            <w:r w:rsidRPr="001F6AD1">
              <w:rPr>
                <w:noProof/>
                <w:sz w:val="16"/>
                <w:lang w:val="en-US"/>
              </w:rPr>
              <w:fldChar w:fldCharType="end"/>
            </w:r>
          </w:p>
        </w:tc>
        <w:tc>
          <w:tcPr>
            <w:tcW w:w="2125" w:type="dxa"/>
          </w:tcPr>
          <w:p w14:paraId="61BBD9D1" w14:textId="0C84358B" w:rsidR="00F22B6B" w:rsidRPr="00832622" w:rsidRDefault="00F22B6B" w:rsidP="00F22B6B">
            <w:pPr>
              <w:pStyle w:val="af4"/>
              <w:rPr>
                <w:noProof/>
                <w:sz w:val="16"/>
                <w:lang w:val="en-US"/>
              </w:rPr>
            </w:pPr>
            <w:r w:rsidRPr="001F6AD1">
              <w:rPr>
                <w:noProof/>
                <w:sz w:val="16"/>
                <w:lang w:val="en-US"/>
              </w:rPr>
              <w:fldChar w:fldCharType="begin"/>
            </w:r>
            <w:r w:rsidRPr="001F6AD1">
              <w:rPr>
                <w:noProof/>
                <w:sz w:val="16"/>
                <w:lang w:val="en-US"/>
              </w:rPr>
              <w:instrText xml:space="preserve"> MERGEFIELD Минимальное_колво_рассматриваемых_догов </w:instrText>
            </w:r>
            <w:r w:rsidRPr="001F6AD1">
              <w:rPr>
                <w:noProof/>
                <w:sz w:val="16"/>
                <w:lang w:val="en-US"/>
              </w:rPr>
              <w:fldChar w:fldCharType="separate"/>
            </w:r>
            <w:r w:rsidRPr="00907C2B">
              <w:rPr>
                <w:noProof/>
                <w:sz w:val="16"/>
                <w:lang w:val="en-US"/>
              </w:rPr>
              <w:t>0</w:t>
            </w:r>
            <w:r w:rsidRPr="001F6AD1">
              <w:rPr>
                <w:noProof/>
                <w:sz w:val="16"/>
                <w:lang w:val="en-US"/>
              </w:rPr>
              <w:fldChar w:fldCharType="end"/>
            </w:r>
          </w:p>
        </w:tc>
        <w:tc>
          <w:tcPr>
            <w:tcW w:w="1842" w:type="dxa"/>
          </w:tcPr>
          <w:p w14:paraId="7EA018F7" w14:textId="6C83912B" w:rsidR="00F22B6B" w:rsidRPr="00832622" w:rsidRDefault="00F22B6B" w:rsidP="00F22B6B">
            <w:pPr>
              <w:pStyle w:val="af4"/>
              <w:rPr>
                <w:noProof/>
                <w:sz w:val="16"/>
                <w:lang w:val="en-US"/>
              </w:rPr>
            </w:pPr>
            <w:r w:rsidRPr="001F6AD1">
              <w:rPr>
                <w:noProof/>
                <w:sz w:val="16"/>
                <w:lang w:val="en-US"/>
              </w:rPr>
              <w:fldChar w:fldCharType="begin"/>
            </w:r>
            <w:r w:rsidRPr="001F6AD1">
              <w:rPr>
                <w:noProof/>
                <w:sz w:val="16"/>
                <w:lang w:val="en-US"/>
              </w:rPr>
              <w:instrText xml:space="preserve"> MERGEFIELD "Максимальное_колво_рассматриваемых_дого" </w:instrText>
            </w:r>
            <w:r w:rsidRPr="001F6AD1">
              <w:rPr>
                <w:noProof/>
                <w:sz w:val="16"/>
                <w:lang w:val="en-US"/>
              </w:rPr>
              <w:fldChar w:fldCharType="separate"/>
            </w:r>
            <w:r w:rsidRPr="00907C2B">
              <w:rPr>
                <w:noProof/>
                <w:sz w:val="16"/>
                <w:lang w:val="en-US"/>
              </w:rPr>
              <w:t>3</w:t>
            </w:r>
            <w:r w:rsidRPr="001F6AD1">
              <w:rPr>
                <w:noProof/>
                <w:sz w:val="16"/>
                <w:lang w:val="en-US"/>
              </w:rPr>
              <w:fldChar w:fldCharType="end"/>
            </w:r>
          </w:p>
        </w:tc>
        <w:tc>
          <w:tcPr>
            <w:tcW w:w="3968" w:type="dxa"/>
          </w:tcPr>
          <w:p w14:paraId="541527BF" w14:textId="77777777" w:rsidR="00F22B6B" w:rsidRPr="00907C2B" w:rsidRDefault="00F22B6B" w:rsidP="00F22B6B">
            <w:pPr>
              <w:pStyle w:val="af4"/>
              <w:rPr>
                <w:noProof/>
                <w:sz w:val="16"/>
                <w:lang w:val="en-US"/>
              </w:rPr>
            </w:pPr>
            <w:r w:rsidRPr="001F6AD1">
              <w:rPr>
                <w:noProof/>
                <w:sz w:val="16"/>
                <w:lang w:val="en-US"/>
              </w:rPr>
              <w:fldChar w:fldCharType="begin"/>
            </w:r>
            <w:r w:rsidRPr="001F6AD1">
              <w:rPr>
                <w:noProof/>
                <w:sz w:val="16"/>
                <w:lang w:val="en-US"/>
              </w:rPr>
              <w:instrText xml:space="preserve"> MERGEFIELD "Порядок_оценки_Опыт" </w:instrText>
            </w:r>
            <w:r w:rsidRPr="001F6AD1">
              <w:rPr>
                <w:noProof/>
                <w:sz w:val="16"/>
                <w:lang w:val="en-US"/>
              </w:rPr>
              <w:fldChar w:fldCharType="separate"/>
            </w:r>
            <w:r w:rsidRPr="00907C2B">
              <w:rPr>
                <w:noProof/>
                <w:sz w:val="16"/>
                <w:lang w:val="en-US"/>
              </w:rPr>
              <w:t>Rc = Wc * ((Lc - Oc) / (Lc - Tc)), где</w:t>
            </w:r>
          </w:p>
          <w:p w14:paraId="4AA2AEF1" w14:textId="77777777" w:rsidR="00F22B6B" w:rsidRPr="00570A49" w:rsidRDefault="00F22B6B" w:rsidP="00F22B6B">
            <w:pPr>
              <w:pStyle w:val="af4"/>
              <w:rPr>
                <w:noProof/>
                <w:sz w:val="16"/>
              </w:rPr>
            </w:pPr>
            <w:r w:rsidRPr="00907C2B">
              <w:rPr>
                <w:noProof/>
                <w:sz w:val="16"/>
                <w:lang w:val="en-US"/>
              </w:rPr>
              <w:t>R</w:t>
            </w:r>
            <w:r w:rsidRPr="00570A49">
              <w:rPr>
                <w:noProof/>
                <w:sz w:val="16"/>
              </w:rPr>
              <w:t>с — рейтинг Заявки относительно Критерия оценки,</w:t>
            </w:r>
          </w:p>
          <w:p w14:paraId="5E1E243F" w14:textId="77777777" w:rsidR="00F22B6B" w:rsidRPr="00570A49" w:rsidRDefault="00F22B6B" w:rsidP="00F22B6B">
            <w:pPr>
              <w:pStyle w:val="af4"/>
              <w:rPr>
                <w:noProof/>
                <w:sz w:val="16"/>
              </w:rPr>
            </w:pPr>
            <w:r w:rsidRPr="00907C2B">
              <w:rPr>
                <w:noProof/>
                <w:sz w:val="16"/>
                <w:lang w:val="en-US"/>
              </w:rPr>
              <w:t>W</w:t>
            </w:r>
            <w:r w:rsidRPr="00570A49">
              <w:rPr>
                <w:noProof/>
                <w:sz w:val="16"/>
              </w:rPr>
              <w:t>с — вес Критерия оценки,</w:t>
            </w:r>
          </w:p>
          <w:p w14:paraId="456176C7" w14:textId="77777777" w:rsidR="00F22B6B" w:rsidRPr="00570A49" w:rsidRDefault="00F22B6B" w:rsidP="00F22B6B">
            <w:pPr>
              <w:pStyle w:val="af4"/>
              <w:rPr>
                <w:noProof/>
                <w:sz w:val="16"/>
              </w:rPr>
            </w:pPr>
            <w:r w:rsidRPr="00907C2B">
              <w:rPr>
                <w:noProof/>
                <w:sz w:val="16"/>
                <w:lang w:val="en-US"/>
              </w:rPr>
              <w:t>Lc</w:t>
            </w:r>
            <w:r w:rsidRPr="00570A49">
              <w:rPr>
                <w:noProof/>
                <w:sz w:val="16"/>
              </w:rPr>
              <w:t xml:space="preserve"> — предельное оцениваемое предложение Критерия оценки,</w:t>
            </w:r>
          </w:p>
          <w:p w14:paraId="47168DBA" w14:textId="77777777" w:rsidR="00F22B6B" w:rsidRPr="00570A49" w:rsidRDefault="00F22B6B" w:rsidP="00F22B6B">
            <w:pPr>
              <w:pStyle w:val="af4"/>
              <w:rPr>
                <w:noProof/>
                <w:sz w:val="16"/>
              </w:rPr>
            </w:pPr>
            <w:r w:rsidRPr="00907C2B">
              <w:rPr>
                <w:noProof/>
                <w:sz w:val="16"/>
                <w:lang w:val="en-US"/>
              </w:rPr>
              <w:t>O</w:t>
            </w:r>
            <w:r w:rsidRPr="00570A49">
              <w:rPr>
                <w:noProof/>
                <w:sz w:val="16"/>
              </w:rPr>
              <w:t>с — оцениваемое предложение Участника закупки,</w:t>
            </w:r>
          </w:p>
          <w:p w14:paraId="5EEAA71A" w14:textId="474805D1" w:rsidR="00F22B6B" w:rsidRPr="00832622" w:rsidRDefault="00F22B6B" w:rsidP="00F22B6B">
            <w:pPr>
              <w:pStyle w:val="af4"/>
              <w:rPr>
                <w:noProof/>
                <w:sz w:val="16"/>
              </w:rPr>
            </w:pPr>
            <w:r w:rsidRPr="00907C2B">
              <w:rPr>
                <w:noProof/>
                <w:sz w:val="16"/>
                <w:lang w:val="en-US"/>
              </w:rPr>
              <w:t>T</w:t>
            </w:r>
            <w:r w:rsidRPr="00570A49">
              <w:rPr>
                <w:noProof/>
                <w:sz w:val="16"/>
              </w:rPr>
              <w:t>с — предпочитаемое (целевое) предложение Критерия оценки.</w:t>
            </w:r>
            <w:r w:rsidRPr="001F6AD1">
              <w:rPr>
                <w:noProof/>
                <w:sz w:val="16"/>
                <w:lang w:val="en-US"/>
              </w:rPr>
              <w:fldChar w:fldCharType="end"/>
            </w:r>
          </w:p>
        </w:tc>
        <w:tc>
          <w:tcPr>
            <w:tcW w:w="850" w:type="dxa"/>
          </w:tcPr>
          <w:p w14:paraId="6B197585" w14:textId="759F3F39" w:rsidR="00F22B6B" w:rsidRPr="00F22B6B" w:rsidRDefault="00F22B6B" w:rsidP="00F22B6B">
            <w:pPr>
              <w:pStyle w:val="af4"/>
              <w:rPr>
                <w:noProof/>
                <w:sz w:val="16"/>
              </w:rPr>
            </w:pPr>
            <w:r>
              <w:rPr>
                <w:noProof/>
                <w:sz w:val="16"/>
              </w:rPr>
              <w:t>17</w:t>
            </w:r>
          </w:p>
        </w:tc>
      </w:tr>
      <w:tr w:rsidR="00F22B6B" w:rsidRPr="00832622" w14:paraId="1C4F61A2" w14:textId="77777777" w:rsidTr="00832622">
        <w:tc>
          <w:tcPr>
            <w:tcW w:w="426" w:type="dxa"/>
          </w:tcPr>
          <w:p w14:paraId="06F9F0CB" w14:textId="77777777" w:rsidR="00F22B6B" w:rsidRPr="00832622" w:rsidRDefault="00F22B6B" w:rsidP="00F22B6B">
            <w:pPr>
              <w:pStyle w:val="111"/>
              <w:numPr>
                <w:ilvl w:val="0"/>
                <w:numId w:val="19"/>
              </w:numPr>
              <w:ind w:left="0" w:firstLine="0"/>
              <w:rPr>
                <w:sz w:val="16"/>
                <w:szCs w:val="16"/>
              </w:rPr>
            </w:pPr>
          </w:p>
        </w:tc>
        <w:tc>
          <w:tcPr>
            <w:tcW w:w="1871" w:type="dxa"/>
          </w:tcPr>
          <w:p w14:paraId="3D975571" w14:textId="52F359FD" w:rsidR="00F22B6B" w:rsidRPr="00832622" w:rsidRDefault="00F22B6B" w:rsidP="00F22B6B">
            <w:pPr>
              <w:pStyle w:val="af4"/>
              <w:rPr>
                <w:noProof/>
                <w:sz w:val="16"/>
                <w:lang w:val="en-US"/>
              </w:rPr>
            </w:pPr>
            <w:r w:rsidRPr="001F6AD1">
              <w:rPr>
                <w:noProof/>
                <w:sz w:val="16"/>
                <w:lang w:val="en-US"/>
              </w:rPr>
              <w:fldChar w:fldCharType="begin"/>
            </w:r>
            <w:r w:rsidRPr="001F6AD1">
              <w:rPr>
                <w:noProof/>
                <w:sz w:val="16"/>
                <w:lang w:val="en-US"/>
              </w:rPr>
              <w:instrText xml:space="preserve"> MERGEFIELD "Критерий_положительная_деловая_репутация" </w:instrText>
            </w:r>
            <w:r w:rsidRPr="001F6AD1">
              <w:rPr>
                <w:noProof/>
                <w:sz w:val="16"/>
                <w:lang w:val="en-US"/>
              </w:rPr>
              <w:fldChar w:fldCharType="separate"/>
            </w:r>
            <w:r w:rsidRPr="00907C2B">
              <w:rPr>
                <w:noProof/>
                <w:sz w:val="16"/>
                <w:lang w:val="en-US"/>
              </w:rPr>
              <w:t>Положительная деловая репутация</w:t>
            </w:r>
            <w:r w:rsidRPr="001F6AD1">
              <w:rPr>
                <w:noProof/>
                <w:sz w:val="16"/>
                <w:lang w:val="en-US"/>
              </w:rPr>
              <w:fldChar w:fldCharType="end"/>
            </w:r>
          </w:p>
        </w:tc>
        <w:tc>
          <w:tcPr>
            <w:tcW w:w="4538" w:type="dxa"/>
          </w:tcPr>
          <w:p w14:paraId="71B5A4A4" w14:textId="39602C3F" w:rsidR="00F22B6B" w:rsidRPr="00832622" w:rsidRDefault="00F22B6B" w:rsidP="00F22B6B">
            <w:pPr>
              <w:pStyle w:val="af4"/>
              <w:rPr>
                <w:noProof/>
                <w:sz w:val="16"/>
              </w:rPr>
            </w:pPr>
            <w:r w:rsidRPr="001F6AD1">
              <w:rPr>
                <w:noProof/>
                <w:sz w:val="16"/>
                <w:lang w:val="en-US"/>
              </w:rPr>
              <w:fldChar w:fldCharType="begin"/>
            </w:r>
            <w:r w:rsidRPr="001F6AD1">
              <w:rPr>
                <w:noProof/>
                <w:sz w:val="16"/>
              </w:rPr>
              <w:instrText xml:space="preserve"> </w:instrText>
            </w:r>
            <w:r w:rsidRPr="001F6AD1">
              <w:rPr>
                <w:noProof/>
                <w:sz w:val="16"/>
                <w:lang w:val="en-US"/>
              </w:rPr>
              <w:instrText>MERGEFIELD</w:instrText>
            </w:r>
            <w:r w:rsidRPr="001F6AD1">
              <w:rPr>
                <w:noProof/>
                <w:sz w:val="16"/>
              </w:rPr>
              <w:instrText xml:space="preserve"> "Предмет_оценки_положительная_деловая_реп" </w:instrText>
            </w:r>
            <w:r w:rsidRPr="001F6AD1">
              <w:rPr>
                <w:noProof/>
                <w:sz w:val="16"/>
                <w:lang w:val="en-US"/>
              </w:rPr>
              <w:fldChar w:fldCharType="separate"/>
            </w:r>
            <w:r w:rsidRPr="00570A49">
              <w:rPr>
                <w:noProof/>
                <w:sz w:val="16"/>
              </w:rPr>
              <w:t>Оценивается отсутствие отрицательных отзывов, претензий заказчиков по аналогичным договорам и критерию аналогичности</w:t>
            </w:r>
            <w:r w:rsidRPr="001F6AD1">
              <w:rPr>
                <w:noProof/>
                <w:sz w:val="16"/>
                <w:lang w:val="en-US"/>
              </w:rPr>
              <w:fldChar w:fldCharType="end"/>
            </w:r>
          </w:p>
        </w:tc>
        <w:tc>
          <w:tcPr>
            <w:tcW w:w="2125" w:type="dxa"/>
          </w:tcPr>
          <w:p w14:paraId="607A2A8D" w14:textId="20E8EE81" w:rsidR="00F22B6B" w:rsidRPr="00F22B6B" w:rsidRDefault="00F22B6B" w:rsidP="00F22B6B">
            <w:pPr>
              <w:pStyle w:val="af4"/>
              <w:rPr>
                <w:noProof/>
                <w:sz w:val="16"/>
              </w:rPr>
            </w:pPr>
            <w:r w:rsidRPr="001F6AD1">
              <w:rPr>
                <w:noProof/>
                <w:sz w:val="16"/>
                <w:lang w:val="en-US"/>
              </w:rPr>
              <w:fldChar w:fldCharType="begin"/>
            </w:r>
            <w:r w:rsidRPr="001F6AD1">
              <w:rPr>
                <w:noProof/>
                <w:sz w:val="16"/>
                <w:lang w:val="en-US"/>
              </w:rPr>
              <w:instrText xml:space="preserve"> MERGEFIELD "Предельный_показатель_положительная_дело" </w:instrText>
            </w:r>
            <w:r w:rsidRPr="001F6AD1">
              <w:rPr>
                <w:noProof/>
                <w:sz w:val="16"/>
                <w:lang w:val="en-US"/>
              </w:rPr>
              <w:fldChar w:fldCharType="separate"/>
            </w:r>
            <w:r w:rsidRPr="00907C2B">
              <w:rPr>
                <w:noProof/>
                <w:sz w:val="16"/>
                <w:lang w:val="en-US"/>
              </w:rPr>
              <w:t>Наличие (</w:t>
            </w:r>
            <w:r>
              <w:rPr>
                <w:noProof/>
                <w:sz w:val="16"/>
                <w:lang w:val="en-US"/>
              </w:rPr>
              <w:t>0</w:t>
            </w:r>
            <w:r w:rsidRPr="00907C2B">
              <w:rPr>
                <w:noProof/>
                <w:sz w:val="16"/>
                <w:lang w:val="en-US"/>
              </w:rPr>
              <w:t>)</w:t>
            </w:r>
            <w:r w:rsidRPr="001F6AD1">
              <w:rPr>
                <w:noProof/>
                <w:sz w:val="16"/>
                <w:lang w:val="en-US"/>
              </w:rPr>
              <w:fldChar w:fldCharType="end"/>
            </w:r>
          </w:p>
        </w:tc>
        <w:tc>
          <w:tcPr>
            <w:tcW w:w="1842" w:type="dxa"/>
          </w:tcPr>
          <w:p w14:paraId="49BF508B" w14:textId="1B56F54F" w:rsidR="00F22B6B" w:rsidRPr="00832622" w:rsidRDefault="00F22B6B" w:rsidP="00F22B6B">
            <w:pPr>
              <w:pStyle w:val="af4"/>
              <w:rPr>
                <w:noProof/>
                <w:sz w:val="16"/>
                <w:lang w:val="en-US"/>
              </w:rPr>
            </w:pPr>
            <w:r w:rsidRPr="001F6AD1">
              <w:rPr>
                <w:noProof/>
                <w:sz w:val="16"/>
                <w:lang w:val="en-US"/>
              </w:rPr>
              <w:fldChar w:fldCharType="begin"/>
            </w:r>
            <w:r w:rsidRPr="001F6AD1">
              <w:rPr>
                <w:noProof/>
                <w:sz w:val="16"/>
                <w:lang w:val="en-US"/>
              </w:rPr>
              <w:instrText xml:space="preserve"> MERGEFIELD "Предпочтительный_показатель_положительна" </w:instrText>
            </w:r>
            <w:r w:rsidRPr="001F6AD1">
              <w:rPr>
                <w:noProof/>
                <w:sz w:val="16"/>
                <w:lang w:val="en-US"/>
              </w:rPr>
              <w:fldChar w:fldCharType="separate"/>
            </w:r>
            <w:r w:rsidRPr="00907C2B">
              <w:rPr>
                <w:noProof/>
                <w:sz w:val="16"/>
                <w:lang w:val="en-US"/>
              </w:rPr>
              <w:t>Отсутствие (</w:t>
            </w:r>
            <w:r>
              <w:rPr>
                <w:noProof/>
                <w:sz w:val="16"/>
                <w:lang w:val="en-US"/>
              </w:rPr>
              <w:t>1</w:t>
            </w:r>
            <w:r w:rsidRPr="00907C2B">
              <w:rPr>
                <w:noProof/>
                <w:sz w:val="16"/>
                <w:lang w:val="en-US"/>
              </w:rPr>
              <w:t>)</w:t>
            </w:r>
            <w:r w:rsidRPr="001F6AD1">
              <w:rPr>
                <w:noProof/>
                <w:sz w:val="16"/>
                <w:lang w:val="en-US"/>
              </w:rPr>
              <w:fldChar w:fldCharType="end"/>
            </w:r>
          </w:p>
        </w:tc>
        <w:tc>
          <w:tcPr>
            <w:tcW w:w="3968" w:type="dxa"/>
          </w:tcPr>
          <w:p w14:paraId="0F4D303E" w14:textId="77777777" w:rsidR="00F22B6B" w:rsidRPr="00907C2B" w:rsidRDefault="00F22B6B" w:rsidP="00F22B6B">
            <w:pPr>
              <w:pStyle w:val="af4"/>
              <w:rPr>
                <w:noProof/>
                <w:sz w:val="16"/>
                <w:lang w:val="en-US"/>
              </w:rPr>
            </w:pPr>
            <w:r w:rsidRPr="001F6AD1">
              <w:rPr>
                <w:noProof/>
                <w:sz w:val="16"/>
                <w:lang w:val="en-US"/>
              </w:rPr>
              <w:fldChar w:fldCharType="begin"/>
            </w:r>
            <w:r w:rsidRPr="00F158BE">
              <w:rPr>
                <w:noProof/>
                <w:sz w:val="16"/>
                <w:lang w:val="en-US"/>
              </w:rPr>
              <w:instrText xml:space="preserve"> </w:instrText>
            </w:r>
            <w:r w:rsidRPr="001F6AD1">
              <w:rPr>
                <w:noProof/>
                <w:sz w:val="16"/>
                <w:lang w:val="en-US"/>
              </w:rPr>
              <w:instrText>MERGEFIELD</w:instrText>
            </w:r>
            <w:r w:rsidRPr="00F158BE">
              <w:rPr>
                <w:noProof/>
                <w:sz w:val="16"/>
                <w:lang w:val="en-US"/>
              </w:rPr>
              <w:instrText xml:space="preserve"> "</w:instrText>
            </w:r>
            <w:r w:rsidRPr="001F6AD1">
              <w:rPr>
                <w:noProof/>
                <w:sz w:val="16"/>
              </w:rPr>
              <w:instrText>Порядок</w:instrText>
            </w:r>
            <w:r w:rsidRPr="00F158BE">
              <w:rPr>
                <w:noProof/>
                <w:sz w:val="16"/>
                <w:lang w:val="en-US"/>
              </w:rPr>
              <w:instrText>_</w:instrText>
            </w:r>
            <w:r w:rsidRPr="001F6AD1">
              <w:rPr>
                <w:noProof/>
                <w:sz w:val="16"/>
              </w:rPr>
              <w:instrText>оценки</w:instrText>
            </w:r>
            <w:r w:rsidRPr="00F158BE">
              <w:rPr>
                <w:noProof/>
                <w:sz w:val="16"/>
                <w:lang w:val="en-US"/>
              </w:rPr>
              <w:instrText>_</w:instrText>
            </w:r>
            <w:r w:rsidRPr="001F6AD1">
              <w:rPr>
                <w:noProof/>
                <w:sz w:val="16"/>
              </w:rPr>
              <w:instrText>положительная</w:instrText>
            </w:r>
            <w:r w:rsidRPr="00F158BE">
              <w:rPr>
                <w:noProof/>
                <w:sz w:val="16"/>
                <w:lang w:val="en-US"/>
              </w:rPr>
              <w:instrText>_</w:instrText>
            </w:r>
            <w:r w:rsidRPr="001F6AD1">
              <w:rPr>
                <w:noProof/>
                <w:sz w:val="16"/>
              </w:rPr>
              <w:instrText>деловая</w:instrText>
            </w:r>
            <w:r w:rsidRPr="00F158BE">
              <w:rPr>
                <w:noProof/>
                <w:sz w:val="16"/>
                <w:lang w:val="en-US"/>
              </w:rPr>
              <w:instrText>_</w:instrText>
            </w:r>
            <w:r w:rsidRPr="001F6AD1">
              <w:rPr>
                <w:noProof/>
                <w:sz w:val="16"/>
              </w:rPr>
              <w:instrText>реп</w:instrText>
            </w:r>
            <w:r w:rsidRPr="00F158BE">
              <w:rPr>
                <w:noProof/>
                <w:sz w:val="16"/>
                <w:lang w:val="en-US"/>
              </w:rPr>
              <w:instrText xml:space="preserve">" </w:instrText>
            </w:r>
            <w:r w:rsidRPr="001F6AD1">
              <w:rPr>
                <w:noProof/>
                <w:sz w:val="16"/>
                <w:lang w:val="en-US"/>
              </w:rPr>
              <w:fldChar w:fldCharType="separate"/>
            </w:r>
            <w:r w:rsidRPr="00907C2B">
              <w:rPr>
                <w:noProof/>
                <w:sz w:val="16"/>
                <w:lang w:val="en-US"/>
              </w:rPr>
              <w:t>Rc = Wc * ((Lc - Oc) / (Lc - Tc)), где</w:t>
            </w:r>
          </w:p>
          <w:p w14:paraId="1F407E30" w14:textId="77777777" w:rsidR="00F22B6B" w:rsidRPr="00570A49" w:rsidRDefault="00F22B6B" w:rsidP="00F22B6B">
            <w:pPr>
              <w:pStyle w:val="af4"/>
              <w:rPr>
                <w:noProof/>
                <w:sz w:val="16"/>
              </w:rPr>
            </w:pPr>
            <w:r w:rsidRPr="00907C2B">
              <w:rPr>
                <w:noProof/>
                <w:sz w:val="16"/>
                <w:lang w:val="en-US"/>
              </w:rPr>
              <w:t>R</w:t>
            </w:r>
            <w:r w:rsidRPr="00570A49">
              <w:rPr>
                <w:noProof/>
                <w:sz w:val="16"/>
              </w:rPr>
              <w:t>с — рейтинг Заявки относительно Критерия оценки,</w:t>
            </w:r>
          </w:p>
          <w:p w14:paraId="0835ABBE" w14:textId="77777777" w:rsidR="00F22B6B" w:rsidRPr="00570A49" w:rsidRDefault="00F22B6B" w:rsidP="00F22B6B">
            <w:pPr>
              <w:pStyle w:val="af4"/>
              <w:rPr>
                <w:noProof/>
                <w:sz w:val="16"/>
              </w:rPr>
            </w:pPr>
            <w:r w:rsidRPr="00907C2B">
              <w:rPr>
                <w:noProof/>
                <w:sz w:val="16"/>
                <w:lang w:val="en-US"/>
              </w:rPr>
              <w:t>W</w:t>
            </w:r>
            <w:r w:rsidRPr="00570A49">
              <w:rPr>
                <w:noProof/>
                <w:sz w:val="16"/>
              </w:rPr>
              <w:t>с — вес Критерия оценки,</w:t>
            </w:r>
          </w:p>
          <w:p w14:paraId="0E0A4343" w14:textId="77777777" w:rsidR="00F22B6B" w:rsidRPr="00570A49" w:rsidRDefault="00F22B6B" w:rsidP="00F22B6B">
            <w:pPr>
              <w:pStyle w:val="af4"/>
              <w:rPr>
                <w:noProof/>
                <w:sz w:val="16"/>
              </w:rPr>
            </w:pPr>
            <w:r w:rsidRPr="00907C2B">
              <w:rPr>
                <w:noProof/>
                <w:sz w:val="16"/>
                <w:lang w:val="en-US"/>
              </w:rPr>
              <w:t>Lc</w:t>
            </w:r>
            <w:r w:rsidRPr="00570A49">
              <w:rPr>
                <w:noProof/>
                <w:sz w:val="16"/>
              </w:rPr>
              <w:t xml:space="preserve"> — предельное оцениваемое предложение Критерия оценки,</w:t>
            </w:r>
          </w:p>
          <w:p w14:paraId="3AC30D66" w14:textId="77777777" w:rsidR="00F22B6B" w:rsidRPr="00570A49" w:rsidRDefault="00F22B6B" w:rsidP="00F22B6B">
            <w:pPr>
              <w:pStyle w:val="af4"/>
              <w:rPr>
                <w:noProof/>
                <w:sz w:val="16"/>
              </w:rPr>
            </w:pPr>
            <w:r w:rsidRPr="00907C2B">
              <w:rPr>
                <w:noProof/>
                <w:sz w:val="16"/>
                <w:lang w:val="en-US"/>
              </w:rPr>
              <w:t>O</w:t>
            </w:r>
            <w:r w:rsidRPr="00570A49">
              <w:rPr>
                <w:noProof/>
                <w:sz w:val="16"/>
              </w:rPr>
              <w:t>с — оцениваемое предложение Участника закупки,</w:t>
            </w:r>
          </w:p>
          <w:p w14:paraId="4B81BEDC" w14:textId="67E5D466" w:rsidR="00F22B6B" w:rsidRPr="00832622" w:rsidRDefault="00F22B6B" w:rsidP="00F22B6B">
            <w:pPr>
              <w:pStyle w:val="af4"/>
              <w:rPr>
                <w:noProof/>
                <w:sz w:val="16"/>
              </w:rPr>
            </w:pPr>
            <w:r w:rsidRPr="00907C2B">
              <w:rPr>
                <w:noProof/>
                <w:sz w:val="16"/>
                <w:lang w:val="en-US"/>
              </w:rPr>
              <w:lastRenderedPageBreak/>
              <w:t>T</w:t>
            </w:r>
            <w:r w:rsidRPr="00570A49">
              <w:rPr>
                <w:noProof/>
                <w:sz w:val="16"/>
              </w:rPr>
              <w:t>с — предпочитаемое (целевое) предложение Критерия оценки.</w:t>
            </w:r>
            <w:r w:rsidRPr="001F6AD1">
              <w:rPr>
                <w:noProof/>
                <w:sz w:val="16"/>
                <w:lang w:val="en-US"/>
              </w:rPr>
              <w:fldChar w:fldCharType="end"/>
            </w:r>
          </w:p>
        </w:tc>
        <w:tc>
          <w:tcPr>
            <w:tcW w:w="850" w:type="dxa"/>
          </w:tcPr>
          <w:p w14:paraId="4B83DA02" w14:textId="16CE4F15" w:rsidR="00F22B6B" w:rsidRPr="00F22B6B" w:rsidRDefault="00F22B6B" w:rsidP="00F22B6B">
            <w:pPr>
              <w:pStyle w:val="af4"/>
              <w:rPr>
                <w:noProof/>
                <w:sz w:val="16"/>
              </w:rPr>
            </w:pPr>
            <w:r>
              <w:rPr>
                <w:noProof/>
                <w:sz w:val="16"/>
              </w:rPr>
              <w:lastRenderedPageBreak/>
              <w:t>1</w:t>
            </w:r>
          </w:p>
        </w:tc>
      </w:tr>
      <w:tr w:rsidR="00F22B6B" w:rsidRPr="00832622" w14:paraId="39003707" w14:textId="77777777" w:rsidTr="007D7D70">
        <w:tc>
          <w:tcPr>
            <w:tcW w:w="426" w:type="dxa"/>
          </w:tcPr>
          <w:p w14:paraId="3B315061" w14:textId="77777777" w:rsidR="00F22B6B" w:rsidRPr="00832622" w:rsidRDefault="00F22B6B" w:rsidP="00F22B6B">
            <w:pPr>
              <w:pStyle w:val="111"/>
              <w:numPr>
                <w:ilvl w:val="0"/>
                <w:numId w:val="19"/>
              </w:numPr>
              <w:ind w:left="0" w:firstLine="0"/>
              <w:rPr>
                <w:sz w:val="16"/>
                <w:szCs w:val="16"/>
              </w:rPr>
            </w:pPr>
          </w:p>
        </w:tc>
        <w:tc>
          <w:tcPr>
            <w:tcW w:w="18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E57493" w14:textId="40FE8E34" w:rsidR="00F22B6B" w:rsidRPr="00F22B6B" w:rsidRDefault="00F22B6B" w:rsidP="00F22B6B">
            <w:pPr>
              <w:pStyle w:val="af4"/>
              <w:rPr>
                <w:noProof/>
                <w:sz w:val="16"/>
                <w:szCs w:val="16"/>
                <w:lang w:val="en-US"/>
              </w:rPr>
            </w:pPr>
            <w:bookmarkStart w:id="26" w:name="RANGE!C25"/>
            <w:r w:rsidRPr="00F22B6B">
              <w:rPr>
                <w:rFonts w:cs="Calibri"/>
                <w:color w:val="000000"/>
                <w:sz w:val="16"/>
                <w:szCs w:val="16"/>
              </w:rPr>
              <w:t>Наличие кадровых ресурсов</w:t>
            </w:r>
            <w:bookmarkEnd w:id="26"/>
          </w:p>
        </w:tc>
        <w:tc>
          <w:tcPr>
            <w:tcW w:w="4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B6155B" w14:textId="6835C650" w:rsidR="00F22B6B" w:rsidRPr="00F22B6B" w:rsidRDefault="00F22B6B" w:rsidP="00F22B6B">
            <w:pPr>
              <w:pStyle w:val="af4"/>
              <w:rPr>
                <w:noProof/>
                <w:sz w:val="16"/>
                <w:szCs w:val="16"/>
              </w:rPr>
            </w:pPr>
            <w:r w:rsidRPr="00F22B6B">
              <w:rPr>
                <w:rFonts w:cs="Calibri"/>
                <w:color w:val="000000"/>
                <w:sz w:val="16"/>
                <w:szCs w:val="16"/>
              </w:rPr>
              <w:t>Обеспеченность кадровыми ресурсами: Справка о кадровых ресурсах (наличие количества персонала с приложением подтверждающих квалификацию документов)</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5DF18A" w14:textId="672DF7B3" w:rsidR="00F22B6B" w:rsidRPr="00F22B6B" w:rsidRDefault="00F22B6B" w:rsidP="00F22B6B">
            <w:pPr>
              <w:pStyle w:val="af4"/>
              <w:rPr>
                <w:noProof/>
                <w:sz w:val="16"/>
                <w:szCs w:val="16"/>
              </w:rPr>
            </w:pPr>
            <w:bookmarkStart w:id="27" w:name="RANGE!E25"/>
            <w:r w:rsidRPr="00F22B6B">
              <w:rPr>
                <w:rFonts w:cs="Calibri"/>
                <w:color w:val="000000"/>
                <w:sz w:val="16"/>
                <w:szCs w:val="16"/>
              </w:rPr>
              <w:t>Отсутствие (0)</w:t>
            </w:r>
            <w:bookmarkEnd w:id="27"/>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081ECA" w14:textId="1C31CC0A" w:rsidR="00F22B6B" w:rsidRPr="00F22B6B" w:rsidRDefault="00F22B6B" w:rsidP="00F22B6B">
            <w:pPr>
              <w:pStyle w:val="af4"/>
              <w:rPr>
                <w:noProof/>
                <w:sz w:val="16"/>
                <w:szCs w:val="16"/>
                <w:lang w:val="en-US"/>
              </w:rPr>
            </w:pPr>
            <w:bookmarkStart w:id="28" w:name="RANGE!F25"/>
            <w:r w:rsidRPr="00F22B6B">
              <w:rPr>
                <w:rFonts w:cs="Calibri"/>
                <w:color w:val="000000"/>
                <w:sz w:val="16"/>
                <w:szCs w:val="16"/>
              </w:rPr>
              <w:t>Наличие (1)</w:t>
            </w:r>
            <w:bookmarkEnd w:id="28"/>
          </w:p>
        </w:tc>
        <w:tc>
          <w:tcPr>
            <w:tcW w:w="39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91F530" w14:textId="29B3C67A" w:rsidR="00F22B6B" w:rsidRPr="00F22B6B" w:rsidRDefault="00F22B6B" w:rsidP="00F22B6B">
            <w:pPr>
              <w:pStyle w:val="af4"/>
              <w:rPr>
                <w:noProof/>
                <w:sz w:val="16"/>
                <w:szCs w:val="16"/>
              </w:rPr>
            </w:pPr>
            <w:proofErr w:type="spellStart"/>
            <w:r w:rsidRPr="00F22B6B">
              <w:rPr>
                <w:rFonts w:cs="Calibri"/>
                <w:color w:val="000000"/>
                <w:sz w:val="16"/>
                <w:szCs w:val="16"/>
              </w:rPr>
              <w:t>Rc</w:t>
            </w:r>
            <w:proofErr w:type="spellEnd"/>
            <w:r w:rsidRPr="00F22B6B">
              <w:rPr>
                <w:rFonts w:cs="Calibri"/>
                <w:color w:val="000000"/>
                <w:sz w:val="16"/>
                <w:szCs w:val="16"/>
              </w:rPr>
              <w:t xml:space="preserve"> = </w:t>
            </w:r>
            <w:proofErr w:type="spellStart"/>
            <w:r w:rsidRPr="00F22B6B">
              <w:rPr>
                <w:rFonts w:cs="Calibri"/>
                <w:color w:val="000000"/>
                <w:sz w:val="16"/>
                <w:szCs w:val="16"/>
              </w:rPr>
              <w:t>Wc</w:t>
            </w:r>
            <w:proofErr w:type="spellEnd"/>
            <w:r w:rsidRPr="00F22B6B">
              <w:rPr>
                <w:rFonts w:cs="Calibri"/>
                <w:color w:val="000000"/>
                <w:sz w:val="16"/>
                <w:szCs w:val="16"/>
              </w:rPr>
              <w:t xml:space="preserve"> * ((</w:t>
            </w:r>
            <w:proofErr w:type="spellStart"/>
            <w:r w:rsidRPr="00F22B6B">
              <w:rPr>
                <w:rFonts w:cs="Calibri"/>
                <w:color w:val="000000"/>
                <w:sz w:val="16"/>
                <w:szCs w:val="16"/>
              </w:rPr>
              <w:t>Lc</w:t>
            </w:r>
            <w:proofErr w:type="spellEnd"/>
            <w:r w:rsidRPr="00F22B6B">
              <w:rPr>
                <w:rFonts w:cs="Calibri"/>
                <w:color w:val="000000"/>
                <w:sz w:val="16"/>
                <w:szCs w:val="16"/>
              </w:rPr>
              <w:t xml:space="preserve"> - </w:t>
            </w:r>
            <w:proofErr w:type="spellStart"/>
            <w:r w:rsidRPr="00F22B6B">
              <w:rPr>
                <w:rFonts w:cs="Calibri"/>
                <w:color w:val="000000"/>
                <w:sz w:val="16"/>
                <w:szCs w:val="16"/>
              </w:rPr>
              <w:t>Oc</w:t>
            </w:r>
            <w:proofErr w:type="spellEnd"/>
            <w:r w:rsidRPr="00F22B6B">
              <w:rPr>
                <w:rFonts w:cs="Calibri"/>
                <w:color w:val="000000"/>
                <w:sz w:val="16"/>
                <w:szCs w:val="16"/>
              </w:rPr>
              <w:t>) / (</w:t>
            </w:r>
            <w:proofErr w:type="spellStart"/>
            <w:r w:rsidRPr="00F22B6B">
              <w:rPr>
                <w:rFonts w:cs="Calibri"/>
                <w:color w:val="000000"/>
                <w:sz w:val="16"/>
                <w:szCs w:val="16"/>
              </w:rPr>
              <w:t>Lc</w:t>
            </w:r>
            <w:proofErr w:type="spellEnd"/>
            <w:r w:rsidRPr="00F22B6B">
              <w:rPr>
                <w:rFonts w:cs="Calibri"/>
                <w:color w:val="000000"/>
                <w:sz w:val="16"/>
                <w:szCs w:val="16"/>
              </w:rPr>
              <w:t xml:space="preserve"> - </w:t>
            </w:r>
            <w:proofErr w:type="spellStart"/>
            <w:r w:rsidRPr="00F22B6B">
              <w:rPr>
                <w:rFonts w:cs="Calibri"/>
                <w:color w:val="000000"/>
                <w:sz w:val="16"/>
                <w:szCs w:val="16"/>
              </w:rPr>
              <w:t>Tc</w:t>
            </w:r>
            <w:proofErr w:type="spellEnd"/>
            <w:r w:rsidRPr="00F22B6B">
              <w:rPr>
                <w:rFonts w:cs="Calibri"/>
                <w:color w:val="000000"/>
                <w:sz w:val="16"/>
                <w:szCs w:val="16"/>
              </w:rPr>
              <w:t>)), где</w:t>
            </w:r>
            <w:r w:rsidRPr="00F22B6B">
              <w:rPr>
                <w:rFonts w:cs="Calibri"/>
                <w:color w:val="000000"/>
                <w:sz w:val="16"/>
                <w:szCs w:val="16"/>
              </w:rPr>
              <w:br/>
            </w:r>
            <w:proofErr w:type="spellStart"/>
            <w:r w:rsidRPr="00F22B6B">
              <w:rPr>
                <w:rFonts w:cs="Calibri"/>
                <w:color w:val="000000"/>
                <w:sz w:val="16"/>
                <w:szCs w:val="16"/>
              </w:rPr>
              <w:t>Rс</w:t>
            </w:r>
            <w:proofErr w:type="spellEnd"/>
            <w:r w:rsidRPr="00F22B6B">
              <w:rPr>
                <w:rFonts w:cs="Calibri"/>
                <w:color w:val="000000"/>
                <w:sz w:val="16"/>
                <w:szCs w:val="16"/>
              </w:rPr>
              <w:t xml:space="preserve"> — рейтинг Заявки относительно Критерия оценки,</w:t>
            </w:r>
            <w:r w:rsidRPr="00F22B6B">
              <w:rPr>
                <w:rFonts w:cs="Calibri"/>
                <w:color w:val="000000"/>
                <w:sz w:val="16"/>
                <w:szCs w:val="16"/>
              </w:rPr>
              <w:br/>
            </w:r>
            <w:proofErr w:type="spellStart"/>
            <w:r w:rsidRPr="00F22B6B">
              <w:rPr>
                <w:rFonts w:cs="Calibri"/>
                <w:color w:val="000000"/>
                <w:sz w:val="16"/>
                <w:szCs w:val="16"/>
              </w:rPr>
              <w:t>Wс</w:t>
            </w:r>
            <w:proofErr w:type="spellEnd"/>
            <w:r w:rsidRPr="00F22B6B">
              <w:rPr>
                <w:rFonts w:cs="Calibri"/>
                <w:color w:val="000000"/>
                <w:sz w:val="16"/>
                <w:szCs w:val="16"/>
              </w:rPr>
              <w:t xml:space="preserve"> — вес Критерия оценки,</w:t>
            </w:r>
            <w:r w:rsidRPr="00F22B6B">
              <w:rPr>
                <w:rFonts w:cs="Calibri"/>
                <w:color w:val="000000"/>
                <w:sz w:val="16"/>
                <w:szCs w:val="16"/>
              </w:rPr>
              <w:br/>
            </w:r>
            <w:proofErr w:type="spellStart"/>
            <w:r w:rsidRPr="00F22B6B">
              <w:rPr>
                <w:rFonts w:cs="Calibri"/>
                <w:color w:val="000000"/>
                <w:sz w:val="16"/>
                <w:szCs w:val="16"/>
              </w:rPr>
              <w:t>Lc</w:t>
            </w:r>
            <w:proofErr w:type="spellEnd"/>
            <w:r w:rsidRPr="00F22B6B">
              <w:rPr>
                <w:rFonts w:cs="Calibri"/>
                <w:color w:val="000000"/>
                <w:sz w:val="16"/>
                <w:szCs w:val="16"/>
              </w:rPr>
              <w:t xml:space="preserve"> — предельное оцениваемое предложение Критерия оценки,</w:t>
            </w:r>
            <w:r w:rsidRPr="00F22B6B">
              <w:rPr>
                <w:rFonts w:cs="Calibri"/>
                <w:color w:val="000000"/>
                <w:sz w:val="16"/>
                <w:szCs w:val="16"/>
              </w:rPr>
              <w:br/>
            </w:r>
            <w:proofErr w:type="spellStart"/>
            <w:r w:rsidRPr="00F22B6B">
              <w:rPr>
                <w:rFonts w:cs="Calibri"/>
                <w:color w:val="000000"/>
                <w:sz w:val="16"/>
                <w:szCs w:val="16"/>
              </w:rPr>
              <w:t>Oс</w:t>
            </w:r>
            <w:proofErr w:type="spellEnd"/>
            <w:r w:rsidRPr="00F22B6B">
              <w:rPr>
                <w:rFonts w:cs="Calibri"/>
                <w:color w:val="000000"/>
                <w:sz w:val="16"/>
                <w:szCs w:val="16"/>
              </w:rPr>
              <w:t xml:space="preserve"> — оцениваемое предложение Участника закупки,</w:t>
            </w:r>
            <w:r w:rsidRPr="00F22B6B">
              <w:rPr>
                <w:rFonts w:cs="Calibri"/>
                <w:color w:val="000000"/>
                <w:sz w:val="16"/>
                <w:szCs w:val="16"/>
              </w:rPr>
              <w:br/>
            </w:r>
            <w:proofErr w:type="spellStart"/>
            <w:r w:rsidRPr="00F22B6B">
              <w:rPr>
                <w:rFonts w:cs="Calibri"/>
                <w:color w:val="000000"/>
                <w:sz w:val="16"/>
                <w:szCs w:val="16"/>
              </w:rPr>
              <w:t>Tс</w:t>
            </w:r>
            <w:proofErr w:type="spellEnd"/>
            <w:r w:rsidRPr="00F22B6B">
              <w:rPr>
                <w:rFonts w:cs="Calibri"/>
                <w:color w:val="000000"/>
                <w:sz w:val="16"/>
                <w:szCs w:val="16"/>
              </w:rPr>
              <w:t xml:space="preserve"> — предпочитаемое (целевое) предложение Критерия оценки.</w:t>
            </w:r>
          </w:p>
        </w:tc>
        <w:tc>
          <w:tcPr>
            <w:tcW w:w="850" w:type="dxa"/>
          </w:tcPr>
          <w:p w14:paraId="1578090F" w14:textId="6F40AC0E" w:rsidR="00F22B6B" w:rsidRPr="00F22B6B" w:rsidRDefault="00F22B6B" w:rsidP="00F22B6B">
            <w:pPr>
              <w:pStyle w:val="af4"/>
              <w:rPr>
                <w:noProof/>
                <w:sz w:val="16"/>
                <w:szCs w:val="16"/>
              </w:rPr>
            </w:pPr>
            <w:r>
              <w:rPr>
                <w:noProof/>
                <w:sz w:val="16"/>
              </w:rPr>
              <w:t>1</w:t>
            </w:r>
          </w:p>
        </w:tc>
      </w:tr>
      <w:tr w:rsidR="00F22B6B" w:rsidRPr="0029043D" w14:paraId="766822E6" w14:textId="77777777" w:rsidTr="007D7D70">
        <w:tc>
          <w:tcPr>
            <w:tcW w:w="426" w:type="dxa"/>
          </w:tcPr>
          <w:p w14:paraId="584BD252" w14:textId="77777777" w:rsidR="00F22B6B" w:rsidRPr="00832622" w:rsidRDefault="00F22B6B" w:rsidP="00F22B6B">
            <w:pPr>
              <w:pStyle w:val="111"/>
              <w:numPr>
                <w:ilvl w:val="0"/>
                <w:numId w:val="19"/>
              </w:numPr>
              <w:ind w:left="0" w:firstLine="0"/>
              <w:rPr>
                <w:sz w:val="16"/>
                <w:szCs w:val="16"/>
              </w:rPr>
            </w:pPr>
          </w:p>
        </w:tc>
        <w:tc>
          <w:tcPr>
            <w:tcW w:w="187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D07844" w14:textId="74826FEF" w:rsidR="00F22B6B" w:rsidRPr="00F22B6B" w:rsidRDefault="00F22B6B" w:rsidP="00F22B6B">
            <w:pPr>
              <w:pStyle w:val="af4"/>
              <w:rPr>
                <w:noProof/>
                <w:sz w:val="16"/>
                <w:szCs w:val="16"/>
                <w:lang w:val="en-US"/>
              </w:rPr>
            </w:pPr>
            <w:bookmarkStart w:id="29" w:name="RANGE!C26"/>
            <w:r w:rsidRPr="00F22B6B">
              <w:rPr>
                <w:rFonts w:cs="Calibri"/>
                <w:color w:val="000000"/>
                <w:sz w:val="16"/>
                <w:szCs w:val="16"/>
              </w:rPr>
              <w:t>Наличие материально-технических ресурсов</w:t>
            </w:r>
            <w:bookmarkEnd w:id="29"/>
          </w:p>
        </w:tc>
        <w:tc>
          <w:tcPr>
            <w:tcW w:w="4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A2B8CC" w14:textId="537F2307" w:rsidR="00F22B6B" w:rsidRPr="00F22B6B" w:rsidRDefault="00F22B6B" w:rsidP="00F22B6B">
            <w:pPr>
              <w:pStyle w:val="af4"/>
              <w:rPr>
                <w:noProof/>
                <w:sz w:val="16"/>
                <w:szCs w:val="16"/>
              </w:rPr>
            </w:pPr>
            <w:r w:rsidRPr="00F22B6B">
              <w:rPr>
                <w:rFonts w:cs="Calibri"/>
                <w:color w:val="000000"/>
                <w:sz w:val="16"/>
                <w:szCs w:val="16"/>
              </w:rPr>
              <w:t>Обеспеченность материально-техническими ресурсами: Справка о материально-технических ресурсах (наличие вида, количества МТР с приложением подтверждающих документов)</w:t>
            </w:r>
          </w:p>
        </w:tc>
        <w:tc>
          <w:tcPr>
            <w:tcW w:w="212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9839C3" w14:textId="0ACCC98F" w:rsidR="00F22B6B" w:rsidRPr="00F22B6B" w:rsidRDefault="00F22B6B" w:rsidP="00F22B6B">
            <w:pPr>
              <w:pStyle w:val="af4"/>
              <w:rPr>
                <w:noProof/>
                <w:sz w:val="16"/>
                <w:szCs w:val="16"/>
                <w:lang w:val="en-US"/>
              </w:rPr>
            </w:pPr>
            <w:bookmarkStart w:id="30" w:name="RANGE!E26"/>
            <w:r w:rsidRPr="00F22B6B">
              <w:rPr>
                <w:rFonts w:cs="Calibri"/>
                <w:color w:val="000000"/>
                <w:sz w:val="16"/>
                <w:szCs w:val="16"/>
              </w:rPr>
              <w:t>Отсутствие (0)</w:t>
            </w:r>
            <w:bookmarkEnd w:id="30"/>
          </w:p>
        </w:tc>
        <w:tc>
          <w:tcPr>
            <w:tcW w:w="184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ECA48A" w14:textId="288121D1" w:rsidR="00F22B6B" w:rsidRPr="00F22B6B" w:rsidRDefault="00F22B6B" w:rsidP="00F22B6B">
            <w:pPr>
              <w:pStyle w:val="af4"/>
              <w:rPr>
                <w:noProof/>
                <w:sz w:val="16"/>
                <w:szCs w:val="16"/>
                <w:lang w:val="en-US"/>
              </w:rPr>
            </w:pPr>
            <w:bookmarkStart w:id="31" w:name="RANGE!F26"/>
            <w:r w:rsidRPr="00F22B6B">
              <w:rPr>
                <w:rFonts w:cs="Calibri"/>
                <w:color w:val="000000"/>
                <w:sz w:val="16"/>
                <w:szCs w:val="16"/>
              </w:rPr>
              <w:t>Наличие (1)</w:t>
            </w:r>
            <w:bookmarkEnd w:id="31"/>
          </w:p>
        </w:tc>
        <w:tc>
          <w:tcPr>
            <w:tcW w:w="396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10C8A" w14:textId="46F39FEE" w:rsidR="00F22B6B" w:rsidRPr="00F22B6B" w:rsidRDefault="00F22B6B" w:rsidP="00F22B6B">
            <w:pPr>
              <w:pStyle w:val="af4"/>
              <w:rPr>
                <w:noProof/>
                <w:sz w:val="16"/>
                <w:szCs w:val="16"/>
              </w:rPr>
            </w:pPr>
            <w:proofErr w:type="spellStart"/>
            <w:r w:rsidRPr="00F22B6B">
              <w:rPr>
                <w:rFonts w:cs="Calibri"/>
                <w:color w:val="000000"/>
                <w:sz w:val="16"/>
                <w:szCs w:val="16"/>
              </w:rPr>
              <w:t>Rc</w:t>
            </w:r>
            <w:proofErr w:type="spellEnd"/>
            <w:r w:rsidRPr="00F22B6B">
              <w:rPr>
                <w:rFonts w:cs="Calibri"/>
                <w:color w:val="000000"/>
                <w:sz w:val="16"/>
                <w:szCs w:val="16"/>
              </w:rPr>
              <w:t xml:space="preserve"> = </w:t>
            </w:r>
            <w:proofErr w:type="spellStart"/>
            <w:r w:rsidRPr="00F22B6B">
              <w:rPr>
                <w:rFonts w:cs="Calibri"/>
                <w:color w:val="000000"/>
                <w:sz w:val="16"/>
                <w:szCs w:val="16"/>
              </w:rPr>
              <w:t>Wc</w:t>
            </w:r>
            <w:proofErr w:type="spellEnd"/>
            <w:r w:rsidRPr="00F22B6B">
              <w:rPr>
                <w:rFonts w:cs="Calibri"/>
                <w:color w:val="000000"/>
                <w:sz w:val="16"/>
                <w:szCs w:val="16"/>
              </w:rPr>
              <w:t xml:space="preserve"> * ((</w:t>
            </w:r>
            <w:proofErr w:type="spellStart"/>
            <w:r w:rsidRPr="00F22B6B">
              <w:rPr>
                <w:rFonts w:cs="Calibri"/>
                <w:color w:val="000000"/>
                <w:sz w:val="16"/>
                <w:szCs w:val="16"/>
              </w:rPr>
              <w:t>Lc</w:t>
            </w:r>
            <w:proofErr w:type="spellEnd"/>
            <w:r w:rsidRPr="00F22B6B">
              <w:rPr>
                <w:rFonts w:cs="Calibri"/>
                <w:color w:val="000000"/>
                <w:sz w:val="16"/>
                <w:szCs w:val="16"/>
              </w:rPr>
              <w:t xml:space="preserve"> - </w:t>
            </w:r>
            <w:proofErr w:type="spellStart"/>
            <w:r w:rsidRPr="00F22B6B">
              <w:rPr>
                <w:rFonts w:cs="Calibri"/>
                <w:color w:val="000000"/>
                <w:sz w:val="16"/>
                <w:szCs w:val="16"/>
              </w:rPr>
              <w:t>Oc</w:t>
            </w:r>
            <w:proofErr w:type="spellEnd"/>
            <w:r w:rsidRPr="00F22B6B">
              <w:rPr>
                <w:rFonts w:cs="Calibri"/>
                <w:color w:val="000000"/>
                <w:sz w:val="16"/>
                <w:szCs w:val="16"/>
              </w:rPr>
              <w:t>) / (</w:t>
            </w:r>
            <w:proofErr w:type="spellStart"/>
            <w:r w:rsidRPr="00F22B6B">
              <w:rPr>
                <w:rFonts w:cs="Calibri"/>
                <w:color w:val="000000"/>
                <w:sz w:val="16"/>
                <w:szCs w:val="16"/>
              </w:rPr>
              <w:t>Lc</w:t>
            </w:r>
            <w:proofErr w:type="spellEnd"/>
            <w:r w:rsidRPr="00F22B6B">
              <w:rPr>
                <w:rFonts w:cs="Calibri"/>
                <w:color w:val="000000"/>
                <w:sz w:val="16"/>
                <w:szCs w:val="16"/>
              </w:rPr>
              <w:t xml:space="preserve"> - </w:t>
            </w:r>
            <w:proofErr w:type="spellStart"/>
            <w:r w:rsidRPr="00F22B6B">
              <w:rPr>
                <w:rFonts w:cs="Calibri"/>
                <w:color w:val="000000"/>
                <w:sz w:val="16"/>
                <w:szCs w:val="16"/>
              </w:rPr>
              <w:t>Tc</w:t>
            </w:r>
            <w:proofErr w:type="spellEnd"/>
            <w:r w:rsidRPr="00F22B6B">
              <w:rPr>
                <w:rFonts w:cs="Calibri"/>
                <w:color w:val="000000"/>
                <w:sz w:val="16"/>
                <w:szCs w:val="16"/>
              </w:rPr>
              <w:t>)), где</w:t>
            </w:r>
            <w:r w:rsidRPr="00F22B6B">
              <w:rPr>
                <w:rFonts w:cs="Calibri"/>
                <w:color w:val="000000"/>
                <w:sz w:val="16"/>
                <w:szCs w:val="16"/>
              </w:rPr>
              <w:br w:type="page"/>
            </w:r>
            <w:proofErr w:type="spellStart"/>
            <w:r w:rsidRPr="00F22B6B">
              <w:rPr>
                <w:rFonts w:cs="Calibri"/>
                <w:color w:val="000000"/>
                <w:sz w:val="16"/>
                <w:szCs w:val="16"/>
              </w:rPr>
              <w:t>Rс</w:t>
            </w:r>
            <w:proofErr w:type="spellEnd"/>
            <w:r w:rsidRPr="00F22B6B">
              <w:rPr>
                <w:rFonts w:cs="Calibri"/>
                <w:color w:val="000000"/>
                <w:sz w:val="16"/>
                <w:szCs w:val="16"/>
              </w:rPr>
              <w:t xml:space="preserve"> — рейтинг Заявки относительно Критерия оценки,</w:t>
            </w:r>
            <w:r w:rsidRPr="00F22B6B">
              <w:rPr>
                <w:rFonts w:cs="Calibri"/>
                <w:color w:val="000000"/>
                <w:sz w:val="16"/>
                <w:szCs w:val="16"/>
              </w:rPr>
              <w:br w:type="page"/>
            </w:r>
            <w:proofErr w:type="spellStart"/>
            <w:r w:rsidRPr="00F22B6B">
              <w:rPr>
                <w:rFonts w:cs="Calibri"/>
                <w:color w:val="000000"/>
                <w:sz w:val="16"/>
                <w:szCs w:val="16"/>
              </w:rPr>
              <w:t>Wс</w:t>
            </w:r>
            <w:proofErr w:type="spellEnd"/>
            <w:r w:rsidRPr="00F22B6B">
              <w:rPr>
                <w:rFonts w:cs="Calibri"/>
                <w:color w:val="000000"/>
                <w:sz w:val="16"/>
                <w:szCs w:val="16"/>
              </w:rPr>
              <w:t xml:space="preserve"> — вес Критерия оценки,</w:t>
            </w:r>
            <w:r w:rsidRPr="00F22B6B">
              <w:rPr>
                <w:rFonts w:cs="Calibri"/>
                <w:color w:val="000000"/>
                <w:sz w:val="16"/>
                <w:szCs w:val="16"/>
              </w:rPr>
              <w:br w:type="page"/>
            </w:r>
            <w:proofErr w:type="spellStart"/>
            <w:r w:rsidRPr="00F22B6B">
              <w:rPr>
                <w:rFonts w:cs="Calibri"/>
                <w:color w:val="000000"/>
                <w:sz w:val="16"/>
                <w:szCs w:val="16"/>
              </w:rPr>
              <w:t>Lc</w:t>
            </w:r>
            <w:proofErr w:type="spellEnd"/>
            <w:r w:rsidRPr="00F22B6B">
              <w:rPr>
                <w:rFonts w:cs="Calibri"/>
                <w:color w:val="000000"/>
                <w:sz w:val="16"/>
                <w:szCs w:val="16"/>
              </w:rPr>
              <w:t xml:space="preserve"> — предельное оцениваемое предложение Критерия оценки,</w:t>
            </w:r>
            <w:r w:rsidRPr="00F22B6B">
              <w:rPr>
                <w:rFonts w:cs="Calibri"/>
                <w:color w:val="000000"/>
                <w:sz w:val="16"/>
                <w:szCs w:val="16"/>
              </w:rPr>
              <w:br w:type="page"/>
            </w:r>
            <w:proofErr w:type="spellStart"/>
            <w:r w:rsidRPr="00F22B6B">
              <w:rPr>
                <w:rFonts w:cs="Calibri"/>
                <w:color w:val="000000"/>
                <w:sz w:val="16"/>
                <w:szCs w:val="16"/>
              </w:rPr>
              <w:t>Oс</w:t>
            </w:r>
            <w:proofErr w:type="spellEnd"/>
            <w:r w:rsidRPr="00F22B6B">
              <w:rPr>
                <w:rFonts w:cs="Calibri"/>
                <w:color w:val="000000"/>
                <w:sz w:val="16"/>
                <w:szCs w:val="16"/>
              </w:rPr>
              <w:t xml:space="preserve"> — оцениваемое предложение Участника закупки,</w:t>
            </w:r>
            <w:r w:rsidRPr="00F22B6B">
              <w:rPr>
                <w:rFonts w:cs="Calibri"/>
                <w:color w:val="000000"/>
                <w:sz w:val="16"/>
                <w:szCs w:val="16"/>
              </w:rPr>
              <w:br w:type="page"/>
            </w:r>
            <w:proofErr w:type="spellStart"/>
            <w:r w:rsidRPr="00F22B6B">
              <w:rPr>
                <w:rFonts w:cs="Calibri"/>
                <w:color w:val="000000"/>
                <w:sz w:val="16"/>
                <w:szCs w:val="16"/>
              </w:rPr>
              <w:t>Tс</w:t>
            </w:r>
            <w:proofErr w:type="spellEnd"/>
            <w:r w:rsidRPr="00F22B6B">
              <w:rPr>
                <w:rFonts w:cs="Calibri"/>
                <w:color w:val="000000"/>
                <w:sz w:val="16"/>
                <w:szCs w:val="16"/>
              </w:rPr>
              <w:t xml:space="preserve"> — предпочитаемое (целевое) предложение Критерия оценки.</w:t>
            </w:r>
          </w:p>
        </w:tc>
        <w:tc>
          <w:tcPr>
            <w:tcW w:w="850" w:type="dxa"/>
          </w:tcPr>
          <w:p w14:paraId="7EFACBC4" w14:textId="7D5A1463" w:rsidR="00F22B6B" w:rsidRPr="00F22B6B" w:rsidRDefault="00F22B6B" w:rsidP="00F22B6B">
            <w:pPr>
              <w:pStyle w:val="af4"/>
              <w:rPr>
                <w:noProof/>
                <w:sz w:val="16"/>
              </w:rPr>
            </w:pPr>
            <w:r>
              <w:rPr>
                <w:noProof/>
                <w:sz w:val="16"/>
              </w:rPr>
              <w:t>1</w:t>
            </w:r>
          </w:p>
        </w:tc>
      </w:tr>
      <w:bookmarkEnd w:id="23"/>
    </w:tbl>
    <w:p w14:paraId="140FC5C5" w14:textId="77777777" w:rsidR="007D3ED1" w:rsidRPr="008347E5" w:rsidRDefault="007D3ED1" w:rsidP="00832622">
      <w:pPr>
        <w:pStyle w:val="111"/>
        <w:numPr>
          <w:ilvl w:val="0"/>
          <w:numId w:val="0"/>
        </w:numPr>
      </w:pPr>
    </w:p>
    <w:sectPr w:rsidR="007D3ED1" w:rsidRPr="008347E5" w:rsidSect="001C0A50">
      <w:pgSz w:w="16838" w:h="11906" w:orient="landscape"/>
      <w:pgMar w:top="426" w:right="851" w:bottom="70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96A8A2" w14:textId="77777777" w:rsidR="000B7808" w:rsidRDefault="000B7808" w:rsidP="00D225C0">
      <w:r>
        <w:separator/>
      </w:r>
    </w:p>
    <w:p w14:paraId="76D02EAF" w14:textId="77777777" w:rsidR="000B7808" w:rsidRDefault="000B7808"/>
  </w:endnote>
  <w:endnote w:type="continuationSeparator" w:id="0">
    <w:p w14:paraId="145F4441" w14:textId="77777777" w:rsidR="000B7808" w:rsidRDefault="000B7808" w:rsidP="00D225C0">
      <w:r>
        <w:continuationSeparator/>
      </w:r>
    </w:p>
    <w:p w14:paraId="25CA1F06" w14:textId="77777777" w:rsidR="000B7808" w:rsidRDefault="000B780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ECECE4BD-BE88-4A3C-9143-37915FFE879B}"/>
    <w:embedBold r:id="rId2" w:fontKey="{585D6DFC-B8E5-4161-A947-F5FBF376ADD7}"/>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BFDD72BA-97D4-47AF-9C1B-200BE5A45681}"/>
  </w:font>
  <w:font w:name="Segoe UI">
    <w:panose1 w:val="020B0502040204020203"/>
    <w:charset w:val="CC"/>
    <w:family w:val="swiss"/>
    <w:pitch w:val="variable"/>
    <w:sig w:usb0="E4002EFF" w:usb1="C000E47F" w:usb2="00000009" w:usb3="00000000" w:csb0="000001FF" w:csb1="00000000"/>
    <w:embedRegular r:id="rId4" w:fontKey="{ADFA2BC1-362C-4691-89C9-2E76354D749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3109878"/>
      <w:docPartObj>
        <w:docPartGallery w:val="Page Numbers (Bottom of Page)"/>
        <w:docPartUnique/>
      </w:docPartObj>
    </w:sdtPr>
    <w:sdtEndPr/>
    <w:sdtContent>
      <w:sdt>
        <w:sdtPr>
          <w:id w:val="754098761"/>
          <w:docPartObj>
            <w:docPartGallery w:val="Page Numbers (Top of Page)"/>
            <w:docPartUnique/>
          </w:docPartObj>
        </w:sdtPr>
        <w:sdtEndPr/>
        <w:sdtContent>
          <w:permStart w:id="1859157786" w:edGrp="everyone" w:displacedByCustomXml="prev"/>
          <w:permStart w:id="492974056" w:edGrp="everyone" w:displacedByCustomXml="prev"/>
          <w:permStart w:id="934086750" w:edGrp="everyone" w:displacedByCustomXml="prev"/>
          <w:permStart w:id="173559656" w:edGrp="everyone" w:displacedByCustomXml="prev"/>
          <w:permStart w:id="1745819748" w:edGrp="everyone" w:displacedByCustomXml="prev"/>
          <w:permStart w:id="1389302660" w:edGrp="everyone" w:displacedByCustomXml="prev"/>
          <w:permStart w:id="2079403424" w:edGrp="everyone" w:displacedByCustomXml="prev"/>
          <w:permStart w:id="2042258194" w:edGrp="everyone" w:displacedByCustomXml="prev"/>
          <w:permStart w:id="1849062930" w:edGrp="everyone" w:displacedByCustomXml="prev"/>
          <w:permStart w:id="1454852953" w:edGrp="everyone" w:displacedByCustomXml="prev"/>
          <w:permStart w:id="1816427333" w:edGrp="everyone" w:displacedByCustomXml="prev"/>
          <w:permStart w:id="1476753641" w:edGrp="everyone" w:displacedByCustomXml="prev"/>
          <w:permStart w:id="2006348690" w:edGrp="everyone" w:displacedByCustomXml="prev"/>
          <w:permStart w:id="237572163" w:edGrp="everyone" w:displacedByCustomXml="prev"/>
          <w:permStart w:id="143422014" w:edGrp="everyone" w:displacedByCustomXml="prev"/>
          <w:permStart w:id="177891438" w:edGrp="everyone" w:displacedByCustomXml="prev"/>
          <w:permStart w:id="144191067" w:edGrp="everyone" w:displacedByCustomXml="prev"/>
          <w:permStart w:id="637144338" w:edGrp="everyone" w:displacedByCustomXml="prev"/>
          <w:permStart w:id="574171229" w:edGrp="everyone" w:displacedByCustomXml="prev"/>
          <w:permStart w:id="1900562115" w:edGrp="everyone" w:displacedByCustomXml="prev"/>
          <w:permStart w:id="1793667284" w:edGrp="everyone" w:displacedByCustomXml="prev"/>
          <w:permStart w:id="784754438" w:edGrp="everyone" w:displacedByCustomXml="prev"/>
          <w:permStart w:id="1569394383" w:edGrp="everyone" w:displacedByCustomXml="prev"/>
          <w:permStart w:id="99031641" w:edGrp="everyone" w:displacedByCustomXml="prev"/>
          <w:permStart w:id="1715734657" w:edGrp="everyone" w:displacedByCustomXml="prev"/>
          <w:permStart w:id="745156468" w:edGrp="everyone" w:displacedByCustomXml="prev"/>
          <w:permStart w:id="564797252" w:edGrp="everyone" w:displacedByCustomXml="prev"/>
          <w:permStart w:id="787829776" w:edGrp="everyone" w:displacedByCustomXml="prev"/>
          <w:permStart w:id="1035216329" w:edGrp="everyone" w:displacedByCustomXml="prev"/>
          <w:permStart w:id="209663082" w:edGrp="everyone" w:displacedByCustomXml="prev"/>
          <w:permStart w:id="611608340" w:edGrp="everyone" w:displacedByCustomXml="prev"/>
          <w:permStart w:id="2135032738" w:edGrp="everyone" w:displacedByCustomXml="prev"/>
          <w:permStart w:id="1901792532" w:edGrp="everyone" w:displacedByCustomXml="prev"/>
          <w:permStart w:id="1752066210" w:edGrp="everyone" w:displacedByCustomXml="prev"/>
          <w:permStart w:id="2026393804" w:edGrp="everyone" w:displacedByCustomXml="prev"/>
          <w:permStart w:id="1201370771" w:edGrp="everyone" w:displacedByCustomXml="prev"/>
          <w:permStart w:id="526873718" w:edGrp="everyone" w:displacedByCustomXml="prev"/>
          <w:permStart w:id="410997128" w:edGrp="everyone" w:displacedByCustomXml="prev"/>
          <w:permStart w:id="1272668952" w:edGrp="everyone" w:displacedByCustomXml="prev"/>
          <w:permStart w:id="273878603" w:edGrp="everyone" w:displacedByCustomXml="prev"/>
          <w:permStart w:id="1322207001" w:edGrp="everyone" w:displacedByCustomXml="prev"/>
          <w:permStart w:id="925649308" w:edGrp="everyone" w:displacedByCustomXml="prev"/>
          <w:permStart w:id="917125124" w:edGrp="everyone" w:displacedByCustomXml="prev"/>
          <w:permStart w:id="705450210" w:edGrp="everyone" w:displacedByCustomXml="prev"/>
          <w:permStart w:id="380109814" w:edGrp="everyone" w:displacedByCustomXml="prev"/>
          <w:permStart w:id="1036600432" w:edGrp="everyone" w:displacedByCustomXml="prev"/>
          <w:permStart w:id="1765686555" w:edGrp="everyone" w:displacedByCustomXml="prev"/>
          <w:permStart w:id="1796760995" w:edGrp="everyone" w:displacedByCustomXml="prev"/>
          <w:permStart w:id="595549804" w:edGrp="everyone" w:displacedByCustomXml="prev"/>
          <w:permStart w:id="401368514" w:edGrp="everyone" w:displacedByCustomXml="prev"/>
          <w:permStart w:id="1934312261" w:edGrp="everyone" w:displacedByCustomXml="prev"/>
          <w:permStart w:id="1202219977" w:edGrp="everyone" w:displacedByCustomXml="prev"/>
          <w:permStart w:id="223570987" w:edGrp="everyone" w:displacedByCustomXml="prev"/>
          <w:permStart w:id="558762301" w:edGrp="everyone" w:displacedByCustomXml="prev"/>
          <w:permStart w:id="1719491432" w:edGrp="everyone" w:displacedByCustomXml="prev"/>
          <w:permStart w:id="1449796245" w:edGrp="everyone" w:displacedByCustomXml="prev"/>
          <w:permStart w:id="1811092963" w:edGrp="everyone" w:displacedByCustomXml="prev"/>
          <w:permStart w:id="1488601497" w:edGrp="everyone" w:displacedByCustomXml="prev"/>
          <w:permStart w:id="855011249" w:edGrp="everyone" w:displacedByCustomXml="prev"/>
          <w:permStart w:id="115553583" w:edGrp="everyone" w:displacedByCustomXml="prev"/>
          <w:permStart w:id="105188635" w:edGrp="everyone" w:displacedByCustomXml="prev"/>
          <w:permStart w:id="1496650718" w:edGrp="everyone" w:displacedByCustomXml="prev"/>
          <w:permStart w:id="94005611" w:edGrp="everyone" w:displacedByCustomXml="prev"/>
          <w:permStart w:id="370479879" w:edGrp="everyone" w:displacedByCustomXml="prev"/>
          <w:permStart w:id="1092571779" w:edGrp="everyone" w:displacedByCustomXml="prev"/>
          <w:permStart w:id="273381614" w:edGrp="everyone" w:displacedByCustomXml="prev"/>
          <w:permStart w:id="313473161" w:edGrp="everyone" w:displacedByCustomXml="prev"/>
          <w:permStart w:id="1375164266" w:edGrp="everyone" w:displacedByCustomXml="prev"/>
          <w:permStart w:id="490759031" w:edGrp="everyone" w:displacedByCustomXml="prev"/>
          <w:permStart w:id="2037985212" w:edGrp="everyone" w:displacedByCustomXml="prev"/>
          <w:permStart w:id="349452011" w:edGrp="everyone" w:displacedByCustomXml="prev"/>
          <w:permStart w:id="1976632029" w:edGrp="everyone" w:displacedByCustomXml="prev"/>
          <w:permStart w:id="258439766" w:edGrp="everyone" w:displacedByCustomXml="prev"/>
          <w:permStart w:id="194055598" w:edGrp="everyone" w:displacedByCustomXml="prev"/>
          <w:permStart w:id="382172168" w:edGrp="everyone" w:displacedByCustomXml="prev"/>
          <w:permStart w:id="863006952" w:edGrp="everyone" w:displacedByCustomXml="prev"/>
          <w:permStart w:id="1267888280" w:edGrp="everyone" w:displacedByCustomXml="prev"/>
          <w:permStart w:id="876688098" w:edGrp="everyone" w:displacedByCustomXml="prev"/>
          <w:permStart w:id="752841463" w:edGrp="everyone" w:displacedByCustomXml="prev"/>
          <w:permStart w:id="585053918" w:edGrp="everyone" w:displacedByCustomXml="prev"/>
          <w:permStart w:id="576219076" w:edGrp="everyone" w:displacedByCustomXml="prev"/>
          <w:permStart w:id="395463705" w:edGrp="everyone" w:displacedByCustomXml="prev"/>
          <w:permStart w:id="81397106" w:edGrp="everyone" w:displacedByCustomXml="prev"/>
          <w:permStart w:id="1313818343" w:edGrp="everyone" w:displacedByCustomXml="prev"/>
          <w:permStart w:id="2058038224" w:edGrp="everyone" w:displacedByCustomXml="prev"/>
          <w:permStart w:id="1120605540" w:edGrp="everyone" w:displacedByCustomXml="prev"/>
          <w:permStart w:id="1011037185" w:edGrp="everyone" w:displacedByCustomXml="prev"/>
          <w:permStart w:id="722666706" w:edGrp="everyone" w:displacedByCustomXml="prev"/>
          <w:permStart w:id="404059137" w:edGrp="everyone" w:displacedByCustomXml="prev"/>
          <w:permStart w:id="591615068" w:edGrp="everyone" w:displacedByCustomXml="prev"/>
          <w:permStart w:id="740253626" w:edGrp="everyone" w:displacedByCustomXml="prev"/>
          <w:permStart w:id="742411826" w:edGrp="everyone" w:displacedByCustomXml="prev"/>
          <w:permStart w:id="1791322638" w:edGrp="everyone" w:displacedByCustomXml="prev"/>
          <w:permStart w:id="2141212069" w:edGrp="everyone" w:displacedByCustomXml="prev"/>
          <w:permStart w:id="939201738" w:edGrp="everyone" w:displacedByCustomXml="prev"/>
          <w:permStart w:id="744513663" w:edGrp="everyone" w:displacedByCustomXml="prev"/>
          <w:permStart w:id="1894718534" w:edGrp="everyone" w:displacedByCustomXml="prev"/>
          <w:permStart w:id="474881433" w:edGrp="everyone" w:displacedByCustomXml="prev"/>
          <w:permStart w:id="807497899" w:edGrp="everyone" w:displacedByCustomXml="prev"/>
          <w:permStart w:id="1557151783" w:edGrp="everyone" w:displacedByCustomXml="prev"/>
          <w:permStart w:id="1719339113" w:edGrp="everyone" w:displacedByCustomXml="prev"/>
          <w:permStart w:id="425206002" w:edGrp="everyone" w:displacedByCustomXml="prev"/>
          <w:permStart w:id="1263367354" w:edGrp="everyone" w:displacedByCustomXml="prev"/>
          <w:permStart w:id="1951610459" w:edGrp="everyone" w:displacedByCustomXml="prev"/>
          <w:permStart w:id="856965605" w:edGrp="everyone" w:displacedByCustomXml="prev"/>
          <w:permStart w:id="1632976418" w:edGrp="everyone" w:displacedByCustomXml="prev"/>
          <w:permStart w:id="1368590381" w:edGrp="everyone" w:displacedByCustomXml="prev"/>
          <w:permStart w:id="1025858924" w:edGrp="everyone" w:displacedByCustomXml="prev"/>
          <w:permStart w:id="421230607" w:edGrp="everyone" w:displacedByCustomXml="prev"/>
          <w:permStart w:id="932735467" w:edGrp="everyone" w:displacedByCustomXml="prev"/>
          <w:permStart w:id="1233531341" w:edGrp="everyone" w:displacedByCustomXml="prev"/>
          <w:permStart w:id="1776360381" w:edGrp="everyone" w:displacedByCustomXml="prev"/>
          <w:permStart w:id="1790795317" w:edGrp="everyone" w:displacedByCustomXml="prev"/>
          <w:permStart w:id="1444087142" w:edGrp="everyone" w:displacedByCustomXml="prev"/>
          <w:permStart w:id="886768984" w:edGrp="everyone" w:displacedByCustomXml="prev"/>
          <w:permStart w:id="660290908" w:edGrp="everyone" w:displacedByCustomXml="prev"/>
          <w:permStart w:id="805965792" w:edGrp="everyone" w:displacedByCustomXml="prev"/>
          <w:permStart w:id="1923245689" w:edGrp="everyone" w:displacedByCustomXml="prev"/>
          <w:permStart w:id="284575808" w:edGrp="everyone" w:displacedByCustomXml="prev"/>
          <w:permStart w:id="1073441506" w:edGrp="everyone" w:displacedByCustomXml="prev"/>
          <w:permStart w:id="1518497664" w:edGrp="everyone" w:displacedByCustomXml="prev"/>
          <w:permStart w:id="1705649700" w:edGrp="everyone" w:displacedByCustomXml="prev"/>
          <w:permStart w:id="331901182" w:edGrp="everyone" w:displacedByCustomXml="prev"/>
          <w:permStart w:id="1643984908" w:edGrp="everyone" w:displacedByCustomXml="prev"/>
          <w:permStart w:id="448077776" w:edGrp="everyone" w:displacedByCustomXml="prev"/>
          <w:permStart w:id="108216353" w:edGrp="everyone" w:displacedByCustomXml="prev"/>
          <w:permStart w:id="970673962" w:edGrp="everyone" w:displacedByCustomXml="prev"/>
          <w:permStart w:id="2026985984" w:edGrp="everyone" w:displacedByCustomXml="prev"/>
          <w:permStart w:id="275611586" w:edGrp="everyone" w:displacedByCustomXml="prev"/>
          <w:permStart w:id="1936988467" w:edGrp="everyone" w:displacedByCustomXml="prev"/>
          <w:permStart w:id="1009928568" w:edGrp="everyone" w:displacedByCustomXml="prev"/>
          <w:permStart w:id="1468547378" w:edGrp="everyone" w:displacedByCustomXml="prev"/>
          <w:permStart w:id="584931557" w:edGrp="everyone" w:displacedByCustomXml="prev"/>
          <w:permStart w:id="236020996" w:edGrp="everyone" w:displacedByCustomXml="prev"/>
          <w:permStart w:id="605776236" w:edGrp="everyone" w:displacedByCustomXml="prev"/>
          <w:permStart w:id="1244272429" w:edGrp="everyone" w:displacedByCustomXml="prev"/>
          <w:permStart w:id="1044056062" w:edGrp="everyone" w:displacedByCustomXml="prev"/>
          <w:permStart w:id="1943146959" w:edGrp="everyone" w:displacedByCustomXml="prev"/>
          <w:permStart w:id="1139812996" w:edGrp="everyone" w:displacedByCustomXml="prev"/>
          <w:permStart w:id="1371890776" w:edGrp="everyone" w:displacedByCustomXml="prev"/>
          <w:permStart w:id="197817578" w:edGrp="everyone" w:displacedByCustomXml="prev"/>
          <w:permStart w:id="1575944557" w:edGrp="everyone" w:displacedByCustomXml="prev"/>
          <w:permStart w:id="1320837074" w:edGrp="everyone" w:displacedByCustomXml="prev"/>
          <w:permStart w:id="956043853" w:edGrp="everyone" w:displacedByCustomXml="prev"/>
          <w:permStart w:id="2042632536" w:edGrp="everyone" w:displacedByCustomXml="prev"/>
          <w:permStart w:id="1119043199" w:edGrp="everyone" w:displacedByCustomXml="prev"/>
          <w:permStart w:id="1209674025" w:edGrp="everyone" w:displacedByCustomXml="prev"/>
          <w:permStart w:id="1795638045" w:edGrp="everyone" w:displacedByCustomXml="prev"/>
          <w:permStart w:id="1011560215" w:edGrp="everyone" w:displacedByCustomXml="prev"/>
          <w:permStart w:id="1656108581" w:edGrp="everyone" w:displacedByCustomXml="prev"/>
          <w:permStart w:id="1780304830" w:edGrp="everyone" w:displacedByCustomXml="prev"/>
          <w:permStart w:id="2085160239" w:edGrp="everyone" w:displacedByCustomXml="prev"/>
          <w:permStart w:id="766337431" w:edGrp="everyone" w:displacedByCustomXml="prev"/>
          <w:permStart w:id="651705278" w:edGrp="everyone" w:displacedByCustomXml="prev"/>
          <w:permStart w:id="1004757199" w:edGrp="everyone" w:displacedByCustomXml="prev"/>
          <w:permStart w:id="1331713298" w:edGrp="everyone" w:displacedByCustomXml="prev"/>
          <w:p w14:paraId="2AC125A5" w14:textId="77777777" w:rsidR="007D7D70" w:rsidRDefault="000B7808" w:rsidP="00D70D2B">
            <w:pPr>
              <w:pStyle w:val="aff1"/>
              <w:jc w:val="right"/>
            </w:pPr>
            <w:sdt>
              <w:sdtPr>
                <w:alias w:val="Номер в плане закупок"/>
                <w:tag w:val="Номер в плане закупок"/>
                <w:id w:val="1695336607"/>
                <w:placeholder>
                  <w:docPart w:val="0245B04675E44E769FA590AAF5051D01"/>
                </w:placeholder>
                <w15:color w:val="FFFF00"/>
              </w:sdtPr>
              <w:sdtEndPr/>
              <w:sdtContent>
                <w:r w:rsidR="007D7D70" w:rsidRPr="00AE7F0A">
                  <w:t>1545</w:t>
                </w:r>
              </w:sdtContent>
            </w:sdt>
            <w:permEnd w:id="1331713298"/>
            <w:permEnd w:id="1004757199"/>
            <w:permEnd w:id="651705278"/>
            <w:permEnd w:id="766337431"/>
            <w:permEnd w:id="2085160239"/>
            <w:permEnd w:id="1780304830"/>
            <w:permEnd w:id="1656108581"/>
            <w:permEnd w:id="1011560215"/>
            <w:permEnd w:id="1795638045"/>
            <w:permEnd w:id="1209674025"/>
            <w:permEnd w:id="1119043199"/>
            <w:permEnd w:id="2042632536"/>
            <w:permEnd w:id="956043853"/>
            <w:permEnd w:id="1320837074"/>
            <w:permEnd w:id="1575944557"/>
            <w:permEnd w:id="197817578"/>
            <w:permEnd w:id="1371890776"/>
            <w:permEnd w:id="1139812996"/>
            <w:permEnd w:id="1943146959"/>
            <w:permEnd w:id="1044056062"/>
            <w:permEnd w:id="1244272429"/>
            <w:permEnd w:id="605776236"/>
            <w:permEnd w:id="236020996"/>
            <w:permEnd w:id="584931557"/>
            <w:permEnd w:id="1468547378"/>
            <w:permEnd w:id="1009928568"/>
            <w:permEnd w:id="1936988467"/>
            <w:permEnd w:id="275611586"/>
            <w:permEnd w:id="2026985984"/>
            <w:permEnd w:id="970673962"/>
            <w:permEnd w:id="108216353"/>
            <w:permEnd w:id="448077776"/>
            <w:permEnd w:id="1643984908"/>
            <w:permEnd w:id="331901182"/>
            <w:permEnd w:id="1705649700"/>
            <w:permEnd w:id="1518497664"/>
            <w:permEnd w:id="1073441506"/>
            <w:permEnd w:id="284575808"/>
            <w:permEnd w:id="1923245689"/>
            <w:permEnd w:id="805965792"/>
            <w:permEnd w:id="660290908"/>
            <w:permEnd w:id="886768984"/>
            <w:permEnd w:id="1444087142"/>
            <w:permEnd w:id="1790795317"/>
            <w:permEnd w:id="1776360381"/>
            <w:permEnd w:id="1233531341"/>
            <w:permEnd w:id="932735467"/>
            <w:permEnd w:id="421230607"/>
            <w:permEnd w:id="1025858924"/>
            <w:permEnd w:id="1368590381"/>
            <w:permEnd w:id="1632976418"/>
            <w:permEnd w:id="856965605"/>
            <w:permEnd w:id="1951610459"/>
            <w:permEnd w:id="1263367354"/>
            <w:permEnd w:id="425206002"/>
            <w:permEnd w:id="1719339113"/>
            <w:permEnd w:id="1557151783"/>
            <w:permEnd w:id="807497899"/>
            <w:permEnd w:id="474881433"/>
            <w:permEnd w:id="1894718534"/>
            <w:permEnd w:id="744513663"/>
            <w:permEnd w:id="939201738"/>
            <w:permEnd w:id="2141212069"/>
            <w:permEnd w:id="1791322638"/>
            <w:permEnd w:id="742411826"/>
            <w:permEnd w:id="740253626"/>
            <w:permEnd w:id="591615068"/>
            <w:permEnd w:id="404059137"/>
            <w:permEnd w:id="722666706"/>
            <w:permEnd w:id="1011037185"/>
            <w:permEnd w:id="1120605540"/>
            <w:permEnd w:id="2058038224"/>
            <w:permEnd w:id="1313818343"/>
            <w:permEnd w:id="81397106"/>
            <w:permEnd w:id="395463705"/>
            <w:permEnd w:id="576219076"/>
            <w:permEnd w:id="585053918"/>
            <w:permEnd w:id="752841463"/>
            <w:permEnd w:id="876688098"/>
            <w:permEnd w:id="1267888280"/>
            <w:permEnd w:id="863006952"/>
            <w:permEnd w:id="382172168"/>
            <w:permEnd w:id="194055598"/>
            <w:permEnd w:id="258439766"/>
            <w:permEnd w:id="1976632029"/>
            <w:permEnd w:id="349452011"/>
            <w:permEnd w:id="2037985212"/>
            <w:permEnd w:id="490759031"/>
            <w:permEnd w:id="1375164266"/>
            <w:permEnd w:id="313473161"/>
            <w:permEnd w:id="273381614"/>
            <w:permEnd w:id="1092571779"/>
            <w:permEnd w:id="370479879"/>
            <w:permEnd w:id="94005611"/>
            <w:permEnd w:id="1496650718"/>
            <w:permEnd w:id="105188635"/>
            <w:permEnd w:id="115553583"/>
            <w:permEnd w:id="855011249"/>
            <w:permEnd w:id="1488601497"/>
            <w:permEnd w:id="1811092963"/>
            <w:permEnd w:id="1449796245"/>
            <w:permEnd w:id="1719491432"/>
            <w:permEnd w:id="558762301"/>
            <w:permEnd w:id="223570987"/>
            <w:permEnd w:id="1202219977"/>
            <w:permEnd w:id="1934312261"/>
            <w:permEnd w:id="401368514"/>
            <w:permEnd w:id="595549804"/>
            <w:permEnd w:id="1796760995"/>
            <w:permEnd w:id="1765686555"/>
            <w:permEnd w:id="1036600432"/>
            <w:permEnd w:id="380109814"/>
            <w:permEnd w:id="705450210"/>
            <w:permEnd w:id="917125124"/>
            <w:permEnd w:id="925649308"/>
            <w:permEnd w:id="1322207001"/>
            <w:permEnd w:id="273878603"/>
            <w:permEnd w:id="1272668952"/>
            <w:permEnd w:id="410997128"/>
            <w:permEnd w:id="526873718"/>
            <w:permEnd w:id="1201370771"/>
            <w:permEnd w:id="2026393804"/>
            <w:permEnd w:id="1752066210"/>
            <w:permEnd w:id="1901792532"/>
            <w:permEnd w:id="2135032738"/>
            <w:permEnd w:id="611608340"/>
            <w:permEnd w:id="209663082"/>
            <w:permEnd w:id="1035216329"/>
            <w:permEnd w:id="787829776"/>
            <w:permEnd w:id="564797252"/>
            <w:permEnd w:id="745156468"/>
            <w:permEnd w:id="1715734657"/>
            <w:permEnd w:id="99031641"/>
            <w:permEnd w:id="1569394383"/>
            <w:permEnd w:id="784754438"/>
            <w:permEnd w:id="1793667284"/>
            <w:permEnd w:id="1900562115"/>
            <w:permEnd w:id="574171229"/>
            <w:permEnd w:id="637144338"/>
            <w:permEnd w:id="144191067"/>
            <w:permEnd w:id="177891438"/>
            <w:permEnd w:id="143422014"/>
            <w:permEnd w:id="237572163"/>
            <w:permEnd w:id="2006348690"/>
            <w:permEnd w:id="1476753641"/>
            <w:permEnd w:id="1816427333"/>
            <w:permEnd w:id="1454852953"/>
            <w:permEnd w:id="1849062930"/>
            <w:permEnd w:id="2042258194"/>
            <w:permEnd w:id="2079403424"/>
            <w:permEnd w:id="1389302660"/>
            <w:permEnd w:id="1745819748"/>
            <w:permEnd w:id="173559656"/>
            <w:permEnd w:id="934086750"/>
            <w:permEnd w:id="492974056"/>
            <w:permEnd w:id="1859157786"/>
            <w:r w:rsidR="007D7D70" w:rsidRPr="00973491">
              <w:rPr>
                <w:rStyle w:val="affff7"/>
              </w:rPr>
              <w:t xml:space="preserve">   |   Страница </w:t>
            </w:r>
            <w:r w:rsidR="007D7D70" w:rsidRPr="00973491">
              <w:rPr>
                <w:rStyle w:val="affff7"/>
              </w:rPr>
              <w:fldChar w:fldCharType="begin"/>
            </w:r>
            <w:r w:rsidR="007D7D70" w:rsidRPr="00973491">
              <w:rPr>
                <w:rStyle w:val="affff7"/>
              </w:rPr>
              <w:instrText>PAGE</w:instrText>
            </w:r>
            <w:r w:rsidR="007D7D70" w:rsidRPr="00973491">
              <w:rPr>
                <w:rStyle w:val="affff7"/>
              </w:rPr>
              <w:fldChar w:fldCharType="separate"/>
            </w:r>
            <w:r w:rsidR="007D7D70">
              <w:rPr>
                <w:rStyle w:val="affff7"/>
                <w:noProof/>
              </w:rPr>
              <w:t>2</w:t>
            </w:r>
            <w:r w:rsidR="007D7D70" w:rsidRPr="00973491">
              <w:rPr>
                <w:rStyle w:val="affff7"/>
              </w:rPr>
              <w:fldChar w:fldCharType="end"/>
            </w:r>
            <w:r w:rsidR="007D7D70" w:rsidRPr="00973491">
              <w:rPr>
                <w:rStyle w:val="affff7"/>
              </w:rPr>
              <w:t xml:space="preserve"> из </w:t>
            </w:r>
            <w:r w:rsidR="007D7D70" w:rsidRPr="00973491">
              <w:rPr>
                <w:rStyle w:val="affff7"/>
              </w:rPr>
              <w:fldChar w:fldCharType="begin"/>
            </w:r>
            <w:r w:rsidR="007D7D70" w:rsidRPr="00973491">
              <w:rPr>
                <w:rStyle w:val="affff7"/>
              </w:rPr>
              <w:instrText>NUMPAGES</w:instrText>
            </w:r>
            <w:r w:rsidR="007D7D70" w:rsidRPr="00973491">
              <w:rPr>
                <w:rStyle w:val="affff7"/>
              </w:rPr>
              <w:fldChar w:fldCharType="separate"/>
            </w:r>
            <w:r w:rsidR="007D7D70">
              <w:rPr>
                <w:rStyle w:val="affff7"/>
                <w:noProof/>
              </w:rPr>
              <w:t>31</w:t>
            </w:r>
            <w:r w:rsidR="007D7D70"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7482432"/>
      <w:docPartObj>
        <w:docPartGallery w:val="Page Numbers (Bottom of Page)"/>
        <w:docPartUnique/>
      </w:docPartObj>
    </w:sdtPr>
    <w:sdtEndPr/>
    <w:sdtContent>
      <w:p w14:paraId="50EABAB5" w14:textId="2BF96BD3" w:rsidR="007D7D70" w:rsidRDefault="00F73243" w:rsidP="006B2AC5">
        <w:pPr>
          <w:pStyle w:val="aff1"/>
          <w:tabs>
            <w:tab w:val="clear" w:pos="4677"/>
            <w:tab w:val="clear" w:pos="9355"/>
          </w:tabs>
          <w:ind w:right="-2"/>
          <w:jc w:val="right"/>
        </w:pPr>
        <w:fldSimple w:instr=" REF  НомерВПланеЗакупки  \* MERGEFORMAT ">
          <w:permStart w:id="1428504528" w:edGrp="everyone"/>
          <w:permStart w:id="915805339" w:edGrp="everyone"/>
          <w:permStart w:id="348550715" w:edGrp="everyone"/>
          <w:permStart w:id="573912077" w:edGrp="everyone"/>
          <w:permStart w:id="2072868941" w:edGrp="everyone"/>
          <w:permStart w:id="6059772" w:edGrp="everyone"/>
          <w:permStart w:id="1693384939" w:edGrp="everyone"/>
          <w:permStart w:id="1222011125" w:edGrp="everyone"/>
          <w:permStart w:id="413628697" w:edGrp="everyone"/>
          <w:permStart w:id="1225481707" w:edGrp="everyone"/>
          <w:permStart w:id="575608583" w:edGrp="everyone"/>
          <w:permStart w:id="811868693" w:edGrp="everyone"/>
          <w:permStart w:id="384199110" w:edGrp="everyone"/>
          <w:permStart w:id="1117012197" w:edGrp="everyone"/>
          <w:permStart w:id="1143433087" w:edGrp="everyone"/>
          <w:permStart w:id="1889085938" w:edGrp="everyone"/>
          <w:permStart w:id="1392402370" w:edGrp="everyone"/>
          <w:permStart w:id="1248622044" w:edGrp="everyone"/>
          <w:permStart w:id="1631532264" w:edGrp="everyone"/>
          <w:permStart w:id="354051529" w:edGrp="everyone"/>
          <w:permStart w:id="2116242439" w:edGrp="everyone"/>
          <w:permStart w:id="462752385" w:edGrp="everyone"/>
          <w:permStart w:id="1344474818" w:edGrp="everyone"/>
          <w:permStart w:id="1359768618" w:edGrp="everyone"/>
          <w:permStart w:id="429994457" w:edGrp="everyone"/>
          <w:permStart w:id="639594961" w:edGrp="everyone"/>
          <w:permStart w:id="206339504" w:edGrp="everyone"/>
          <w:permStart w:id="135468266" w:edGrp="everyone"/>
          <w:permStart w:id="158748527" w:edGrp="everyone"/>
          <w:permStart w:id="748973090" w:edGrp="everyone"/>
          <w:permStart w:id="866202951" w:edGrp="everyone"/>
          <w:permStart w:id="548409635" w:edGrp="everyone"/>
          <w:permStart w:id="1688630495" w:edGrp="everyone"/>
          <w:permStart w:id="1971739746" w:edGrp="everyone"/>
          <w:permStart w:id="400455818" w:edGrp="everyone"/>
          <w:permStart w:id="290078580" w:edGrp="everyone"/>
          <w:permStart w:id="1377387399" w:edGrp="everyone"/>
          <w:permStart w:id="1051150281" w:edGrp="everyone"/>
          <w:permStart w:id="1656170053" w:edGrp="everyone"/>
          <w:permStart w:id="1370762524" w:edGrp="everyone"/>
          <w:permStart w:id="1582652264" w:edGrp="everyone"/>
          <w:permStart w:id="35270188" w:edGrp="everyone"/>
          <w:permStart w:id="1081701268" w:edGrp="everyone"/>
          <w:permStart w:id="446377556" w:edGrp="everyone"/>
          <w:permStart w:id="101662013" w:edGrp="everyone"/>
          <w:permStart w:id="237900140" w:edGrp="everyone"/>
          <w:permStart w:id="406669447" w:edGrp="everyone"/>
          <w:permStart w:id="1425215457" w:edGrp="everyone"/>
          <w:permStart w:id="2015328060" w:edGrp="everyone"/>
          <w:permStart w:id="1443240683" w:edGrp="everyone"/>
          <w:permStart w:id="517079403" w:edGrp="everyone"/>
          <w:permStart w:id="1642491133" w:edGrp="everyone"/>
          <w:permStart w:id="2115643967" w:edGrp="everyone"/>
          <w:permStart w:id="1923765453" w:edGrp="everyone"/>
          <w:permStart w:id="647037115" w:edGrp="everyone"/>
          <w:permStart w:id="1166485614" w:edGrp="everyone"/>
          <w:permStart w:id="529344901" w:edGrp="everyone"/>
          <w:permStart w:id="1354787358" w:edGrp="everyone"/>
          <w:permStart w:id="1178671230" w:edGrp="everyone"/>
          <w:permStart w:id="919424980" w:edGrp="everyone"/>
          <w:permStart w:id="2119505934" w:edGrp="everyone"/>
          <w:permStart w:id="1850479572" w:edGrp="everyone"/>
          <w:permStart w:id="938021766" w:edGrp="everyone"/>
          <w:permStart w:id="913528538" w:edGrp="everyone"/>
          <w:permStart w:id="1566144402" w:edGrp="everyone"/>
          <w:permStart w:id="1507552892" w:edGrp="everyone"/>
          <w:permStart w:id="1251043059" w:edGrp="everyone"/>
          <w:permStart w:id="2021609156" w:edGrp="everyone"/>
          <w:permStart w:id="1612660271" w:edGrp="everyone"/>
          <w:permStart w:id="186526075" w:edGrp="everyone"/>
          <w:permStart w:id="1986477776" w:edGrp="everyone"/>
          <w:permStart w:id="550834297" w:edGrp="everyone"/>
          <w:permStart w:id="1969386940" w:edGrp="everyone"/>
          <w:permStart w:id="787500107" w:edGrp="everyone"/>
          <w:permStart w:id="1852971238" w:edGrp="everyone"/>
          <w:permStart w:id="675183471" w:edGrp="everyone"/>
          <w:permStart w:id="1443237496" w:edGrp="everyone"/>
          <w:permStart w:id="531722011" w:edGrp="everyone"/>
          <w:permStart w:id="1229614419" w:edGrp="everyone"/>
          <w:permStart w:id="345591242" w:edGrp="everyone"/>
          <w:permStart w:id="719475801" w:edGrp="everyone"/>
          <w:permStart w:id="1830436093" w:edGrp="everyone"/>
          <w:permStart w:id="1885291413" w:edGrp="everyone"/>
          <w:permStart w:id="1772043794" w:edGrp="everyone"/>
          <w:permStart w:id="1396776239" w:edGrp="everyone"/>
          <w:permStart w:id="372574275" w:edGrp="everyone"/>
          <w:permStart w:id="1267749498" w:edGrp="everyone"/>
          <w:permStart w:id="1160708794" w:edGrp="everyone"/>
          <w:permStart w:id="1063257282" w:edGrp="everyone"/>
          <w:permStart w:id="27740077" w:edGrp="everyone"/>
          <w:permStart w:id="416179654" w:edGrp="everyone"/>
          <w:permStart w:id="1697347040" w:edGrp="everyone"/>
          <w:permStart w:id="2123706430" w:edGrp="everyone"/>
          <w:permStart w:id="1449929459" w:edGrp="everyone"/>
          <w:permStart w:id="648565602" w:edGrp="everyone"/>
          <w:permStart w:id="842342669" w:edGrp="everyone"/>
          <w:permStart w:id="1918901766" w:edGrp="everyone"/>
          <w:permStart w:id="193734821" w:edGrp="everyone"/>
          <w:permStart w:id="1219632344" w:edGrp="everyone"/>
          <w:permStart w:id="116531665" w:edGrp="everyone"/>
          <w:permStart w:id="363602826" w:edGrp="everyone"/>
          <w:permStart w:id="2114205365" w:edGrp="everyone"/>
          <w:permStart w:id="1367768811" w:edGrp="everyone"/>
          <w:permStart w:id="892696418" w:edGrp="everyone"/>
          <w:permStart w:id="246761056" w:edGrp="everyone"/>
          <w:permStart w:id="1720209168" w:edGrp="everyone"/>
          <w:permStart w:id="834235893" w:edGrp="everyone"/>
          <w:permStart w:id="1887986226" w:edGrp="everyone"/>
          <w:permStart w:id="380988223" w:edGrp="everyone"/>
          <w:permStart w:id="368778902" w:edGrp="everyone"/>
          <w:permStart w:id="1526611186" w:edGrp="everyone"/>
          <w:permStart w:id="496841348" w:edGrp="everyone"/>
          <w:permStart w:id="423109961" w:edGrp="everyone"/>
          <w:permStart w:id="482347035" w:edGrp="everyone"/>
          <w:permStart w:id="805246667" w:edGrp="everyone"/>
          <w:permStart w:id="942371939" w:edGrp="everyone"/>
          <w:permStart w:id="908027615" w:edGrp="everyone"/>
          <w:permStart w:id="1097360739" w:edGrp="everyone"/>
          <w:permStart w:id="1096881284" w:edGrp="everyone"/>
          <w:permStart w:id="480338574" w:edGrp="everyone"/>
          <w:permStart w:id="1957512659" w:edGrp="everyone"/>
          <w:permStart w:id="1491278914" w:edGrp="everyone"/>
          <w:permStart w:id="605897916" w:edGrp="everyone"/>
          <w:permStart w:id="1895135916" w:edGrp="everyone"/>
          <w:permStart w:id="1390812473" w:edGrp="everyone"/>
          <w:permStart w:id="1947094687" w:edGrp="everyone"/>
          <w:permStart w:id="1730311972" w:edGrp="everyone"/>
          <w:permStart w:id="700910733" w:edGrp="everyone"/>
          <w:permStart w:id="1543655821" w:edGrp="everyone"/>
          <w:permStart w:id="406140951" w:edGrp="everyone"/>
          <w:permStart w:id="117247693" w:edGrp="everyone"/>
          <w:permStart w:id="123095925" w:edGrp="everyone"/>
          <w:permStart w:id="1482320955" w:edGrp="everyone"/>
          <w:permStart w:id="552214850" w:edGrp="everyone"/>
          <w:permStart w:id="1938558272" w:edGrp="everyone"/>
          <w:permStart w:id="1525100065" w:edGrp="everyone"/>
          <w:permStart w:id="2006409412" w:edGrp="everyone"/>
          <w:permStart w:id="167116819" w:edGrp="everyone"/>
          <w:permStart w:id="1917352667" w:edGrp="everyone"/>
          <w:permStart w:id="916532568" w:edGrp="everyone"/>
          <w:permStart w:id="1206542750" w:edGrp="everyone"/>
          <w:permStart w:id="948854854" w:edGrp="everyone"/>
          <w:permStart w:id="1254519300" w:edGrp="everyone"/>
          <w:permStart w:id="359622883" w:edGrp="everyone"/>
          <w:permStart w:id="1012471506" w:edGrp="everyone"/>
          <w:permStart w:id="220159932" w:edGrp="everyone"/>
          <w:permStart w:id="1863460058" w:edGrp="everyone"/>
          <w:permStart w:id="1310601487" w:edGrp="everyone"/>
          <w:permStart w:id="973040271" w:edGrp="everyone"/>
          <w:permStart w:id="583025789" w:edGrp="everyone"/>
          <w:permStart w:id="72223307" w:edGrp="everyone"/>
          <w:permStart w:id="202841533" w:edGrp="everyone"/>
          <w:permStart w:id="1944715316" w:edGrp="everyone"/>
          <w:permStart w:id="1895700931" w:edGrp="everyone"/>
          <w:permStart w:id="1448180349" w:edGrp="everyone"/>
          <w:permStart w:id="711212106" w:edGrp="everyone"/>
          <w:permStart w:id="398425880" w:edGrp="everyone"/>
          <w:permStart w:id="1994527887" w:edGrp="everyone"/>
          <w:permStart w:id="568682223" w:edGrp="everyone"/>
          <w:sdt>
            <w:sdtPr>
              <w:alias w:val="Номер в плане закупок"/>
              <w:tag w:val="Номер в плане закупок"/>
              <w:id w:val="26158201"/>
              <w:placeholder>
                <w:docPart w:val="61ECCA2EC4F641C6B5DECDEB068D6045"/>
              </w:placeholder>
              <w15:color w:val="FFFF00"/>
            </w:sdtPr>
            <w:sdtEndPr/>
            <w:sdtContent>
              <w:r w:rsidR="00701B3A">
                <w:t>884</w:t>
              </w:r>
            </w:sdtContent>
          </w:sdt>
          <w:permEnd w:id="1428504528"/>
          <w:permEnd w:id="915805339"/>
          <w:permEnd w:id="348550715"/>
          <w:permEnd w:id="573912077"/>
          <w:permEnd w:id="2072868941"/>
          <w:permEnd w:id="6059772"/>
          <w:permEnd w:id="1693384939"/>
          <w:permEnd w:id="1222011125"/>
          <w:permEnd w:id="413628697"/>
          <w:permEnd w:id="1225481707"/>
          <w:permEnd w:id="575608583"/>
          <w:permEnd w:id="811868693"/>
          <w:permEnd w:id="384199110"/>
          <w:permEnd w:id="1117012197"/>
          <w:permEnd w:id="1143433087"/>
          <w:permEnd w:id="1889085938"/>
          <w:permEnd w:id="1392402370"/>
          <w:permEnd w:id="1248622044"/>
          <w:permEnd w:id="1631532264"/>
          <w:permEnd w:id="354051529"/>
          <w:permEnd w:id="2116242439"/>
          <w:permEnd w:id="462752385"/>
          <w:permEnd w:id="1344474818"/>
          <w:permEnd w:id="1359768618"/>
          <w:permEnd w:id="429994457"/>
          <w:permEnd w:id="639594961"/>
          <w:permEnd w:id="206339504"/>
          <w:permEnd w:id="135468266"/>
          <w:permEnd w:id="158748527"/>
          <w:permEnd w:id="748973090"/>
          <w:permEnd w:id="866202951"/>
          <w:permEnd w:id="548409635"/>
          <w:permEnd w:id="1688630495"/>
          <w:permEnd w:id="1971739746"/>
          <w:permEnd w:id="400455818"/>
          <w:permEnd w:id="290078580"/>
          <w:permEnd w:id="1377387399"/>
          <w:permEnd w:id="1051150281"/>
          <w:permEnd w:id="1656170053"/>
          <w:permEnd w:id="1370762524"/>
          <w:permEnd w:id="1582652264"/>
          <w:permEnd w:id="35270188"/>
          <w:permEnd w:id="1081701268"/>
          <w:permEnd w:id="446377556"/>
          <w:permEnd w:id="101662013"/>
          <w:permEnd w:id="237900140"/>
          <w:permEnd w:id="406669447"/>
          <w:permEnd w:id="1425215457"/>
          <w:permEnd w:id="2015328060"/>
          <w:permEnd w:id="1443240683"/>
          <w:permEnd w:id="517079403"/>
          <w:permEnd w:id="1642491133"/>
          <w:permEnd w:id="2115643967"/>
          <w:permEnd w:id="1923765453"/>
          <w:permEnd w:id="647037115"/>
          <w:permEnd w:id="1166485614"/>
          <w:permEnd w:id="529344901"/>
          <w:permEnd w:id="1354787358"/>
          <w:permEnd w:id="1178671230"/>
          <w:permEnd w:id="919424980"/>
          <w:permEnd w:id="2119505934"/>
          <w:permEnd w:id="1850479572"/>
          <w:permEnd w:id="938021766"/>
          <w:permEnd w:id="913528538"/>
          <w:permEnd w:id="1566144402"/>
          <w:permEnd w:id="1507552892"/>
          <w:permEnd w:id="1251043059"/>
          <w:permEnd w:id="2021609156"/>
          <w:permEnd w:id="1612660271"/>
          <w:permEnd w:id="186526075"/>
          <w:permEnd w:id="1986477776"/>
          <w:permEnd w:id="550834297"/>
          <w:permEnd w:id="1969386940"/>
          <w:permEnd w:id="787500107"/>
          <w:permEnd w:id="1852971238"/>
          <w:permEnd w:id="675183471"/>
          <w:permEnd w:id="1443237496"/>
          <w:permEnd w:id="531722011"/>
          <w:permEnd w:id="1229614419"/>
          <w:permEnd w:id="345591242"/>
          <w:permEnd w:id="719475801"/>
          <w:permEnd w:id="1830436093"/>
          <w:permEnd w:id="1885291413"/>
          <w:permEnd w:id="1772043794"/>
          <w:permEnd w:id="1396776239"/>
          <w:permEnd w:id="372574275"/>
          <w:permEnd w:id="1267749498"/>
          <w:permEnd w:id="1160708794"/>
          <w:permEnd w:id="1063257282"/>
          <w:permEnd w:id="27740077"/>
          <w:permEnd w:id="416179654"/>
          <w:permEnd w:id="1697347040"/>
          <w:permEnd w:id="2123706430"/>
          <w:permEnd w:id="1449929459"/>
          <w:permEnd w:id="648565602"/>
          <w:permEnd w:id="842342669"/>
          <w:permEnd w:id="1918901766"/>
          <w:permEnd w:id="193734821"/>
          <w:permEnd w:id="1219632344"/>
          <w:permEnd w:id="116531665"/>
          <w:permEnd w:id="363602826"/>
          <w:permEnd w:id="2114205365"/>
          <w:permEnd w:id="1367768811"/>
          <w:permEnd w:id="892696418"/>
          <w:permEnd w:id="246761056"/>
          <w:permEnd w:id="1720209168"/>
          <w:permEnd w:id="834235893"/>
          <w:permEnd w:id="1887986226"/>
          <w:permEnd w:id="380988223"/>
          <w:permEnd w:id="368778902"/>
          <w:permEnd w:id="1526611186"/>
          <w:permEnd w:id="496841348"/>
          <w:permEnd w:id="423109961"/>
          <w:permEnd w:id="482347035"/>
          <w:permEnd w:id="805246667"/>
          <w:permEnd w:id="942371939"/>
          <w:permEnd w:id="908027615"/>
          <w:permEnd w:id="1097360739"/>
          <w:permEnd w:id="1096881284"/>
          <w:permEnd w:id="480338574"/>
          <w:permEnd w:id="1957512659"/>
          <w:permEnd w:id="1491278914"/>
          <w:permEnd w:id="605897916"/>
          <w:permEnd w:id="1895135916"/>
          <w:permEnd w:id="1390812473"/>
          <w:permEnd w:id="1947094687"/>
          <w:permEnd w:id="1730311972"/>
          <w:permEnd w:id="700910733"/>
          <w:permEnd w:id="1543655821"/>
          <w:permEnd w:id="406140951"/>
          <w:permEnd w:id="117247693"/>
          <w:permEnd w:id="123095925"/>
          <w:permEnd w:id="1482320955"/>
          <w:permEnd w:id="552214850"/>
          <w:permEnd w:id="1938558272"/>
          <w:permEnd w:id="1525100065"/>
          <w:permEnd w:id="2006409412"/>
          <w:permEnd w:id="167116819"/>
          <w:permEnd w:id="1917352667"/>
          <w:permEnd w:id="916532568"/>
          <w:permEnd w:id="1206542750"/>
          <w:permEnd w:id="948854854"/>
          <w:permEnd w:id="1254519300"/>
          <w:permEnd w:id="359622883"/>
          <w:permEnd w:id="1012471506"/>
          <w:permEnd w:id="220159932"/>
          <w:permEnd w:id="1863460058"/>
          <w:permEnd w:id="1310601487"/>
          <w:permEnd w:id="973040271"/>
          <w:permEnd w:id="583025789"/>
          <w:permEnd w:id="72223307"/>
          <w:permEnd w:id="202841533"/>
          <w:permEnd w:id="1944715316"/>
          <w:permEnd w:id="1895700931"/>
          <w:permEnd w:id="1448180349"/>
          <w:permEnd w:id="711212106"/>
          <w:permEnd w:id="398425880"/>
          <w:permEnd w:id="1994527887"/>
          <w:permEnd w:id="568682223"/>
        </w:fldSimple>
        <w:r w:rsidR="007D7D70">
          <w:t xml:space="preserve">   </w:t>
        </w:r>
        <w:sdt>
          <w:sdtPr>
            <w:id w:val="-1679888397"/>
            <w:docPartObj>
              <w:docPartGallery w:val="Page Numbers (Top of Page)"/>
              <w:docPartUnique/>
            </w:docPartObj>
          </w:sdtPr>
          <w:sdtEndPr/>
          <w:sdtContent>
            <w:r w:rsidR="007D7D70" w:rsidRPr="00973491">
              <w:rPr>
                <w:rStyle w:val="affff7"/>
              </w:rPr>
              <w:t xml:space="preserve">|   Страница </w:t>
            </w:r>
            <w:r w:rsidR="007D7D70" w:rsidRPr="00973491">
              <w:rPr>
                <w:rStyle w:val="affff7"/>
              </w:rPr>
              <w:fldChar w:fldCharType="begin"/>
            </w:r>
            <w:r w:rsidR="007D7D70" w:rsidRPr="00973491">
              <w:rPr>
                <w:rStyle w:val="affff7"/>
              </w:rPr>
              <w:instrText>PAGE</w:instrText>
            </w:r>
            <w:r w:rsidR="007D7D70" w:rsidRPr="00973491">
              <w:rPr>
                <w:rStyle w:val="affff7"/>
              </w:rPr>
              <w:fldChar w:fldCharType="separate"/>
            </w:r>
            <w:r w:rsidR="008630C3">
              <w:rPr>
                <w:rStyle w:val="affff7"/>
                <w:noProof/>
              </w:rPr>
              <w:t>4</w:t>
            </w:r>
            <w:r w:rsidR="007D7D70" w:rsidRPr="00973491">
              <w:rPr>
                <w:rStyle w:val="affff7"/>
              </w:rPr>
              <w:fldChar w:fldCharType="end"/>
            </w:r>
            <w:r w:rsidR="007D7D70" w:rsidRPr="00973491">
              <w:rPr>
                <w:rStyle w:val="affff7"/>
              </w:rPr>
              <w:t xml:space="preserve"> из </w:t>
            </w:r>
            <w:r w:rsidR="007D7D70" w:rsidRPr="00973491">
              <w:rPr>
                <w:rStyle w:val="affff7"/>
              </w:rPr>
              <w:fldChar w:fldCharType="begin"/>
            </w:r>
            <w:r w:rsidR="007D7D70" w:rsidRPr="00973491">
              <w:rPr>
                <w:rStyle w:val="affff7"/>
              </w:rPr>
              <w:instrText>NUMPAGES</w:instrText>
            </w:r>
            <w:r w:rsidR="007D7D70" w:rsidRPr="00973491">
              <w:rPr>
                <w:rStyle w:val="affff7"/>
              </w:rPr>
              <w:fldChar w:fldCharType="separate"/>
            </w:r>
            <w:r w:rsidR="008630C3">
              <w:rPr>
                <w:rStyle w:val="affff7"/>
                <w:noProof/>
              </w:rPr>
              <w:t>33</w:t>
            </w:r>
            <w:r w:rsidR="007D7D70"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89302035"/>
      <w:docPartObj>
        <w:docPartGallery w:val="Page Numbers (Bottom of Page)"/>
        <w:docPartUnique/>
      </w:docPartObj>
    </w:sdtPr>
    <w:sdtEndPr/>
    <w:sdtContent>
      <w:p w14:paraId="01205930" w14:textId="7FC65A64" w:rsidR="007D7D70" w:rsidRDefault="00F73243" w:rsidP="009C694D">
        <w:pPr>
          <w:pStyle w:val="aff1"/>
          <w:tabs>
            <w:tab w:val="clear" w:pos="4677"/>
            <w:tab w:val="clear" w:pos="9355"/>
          </w:tabs>
          <w:ind w:right="83"/>
          <w:jc w:val="right"/>
        </w:pPr>
        <w:fldSimple w:instr=" REF  НомерВПланеЗакупки  \* MERGEFORMAT ">
          <w:permStart w:id="758778597" w:edGrp="everyone"/>
          <w:permStart w:id="1931028735" w:edGrp="everyone"/>
          <w:sdt>
            <w:sdtPr>
              <w:alias w:val="Номер в плане закупок"/>
              <w:tag w:val="Номер в плане закупок"/>
              <w:id w:val="133609531"/>
              <w:placeholder>
                <w:docPart w:val="AEAFDF6942E44489BC12428D9E2FE5A2"/>
              </w:placeholder>
              <w15:color w:val="FFFF00"/>
            </w:sdtPr>
            <w:sdtEndPr/>
            <w:sdtContent>
              <w:r w:rsidR="00701B3A">
                <w:rPr>
                  <w:noProof/>
                </w:rPr>
                <w:t>884</w:t>
              </w:r>
            </w:sdtContent>
          </w:sdt>
          <w:permEnd w:id="758778597"/>
          <w:permEnd w:id="1931028735"/>
        </w:fldSimple>
        <w:r w:rsidR="007D7D70">
          <w:t xml:space="preserve">   </w:t>
        </w:r>
        <w:sdt>
          <w:sdtPr>
            <w:id w:val="1263953099"/>
            <w:docPartObj>
              <w:docPartGallery w:val="Page Numbers (Top of Page)"/>
              <w:docPartUnique/>
            </w:docPartObj>
          </w:sdtPr>
          <w:sdtEndPr/>
          <w:sdtContent>
            <w:r w:rsidR="007D7D70" w:rsidRPr="00973491">
              <w:rPr>
                <w:rStyle w:val="affff7"/>
              </w:rPr>
              <w:t xml:space="preserve">|   Страница </w:t>
            </w:r>
            <w:r w:rsidR="007D7D70" w:rsidRPr="00973491">
              <w:rPr>
                <w:rStyle w:val="affff7"/>
              </w:rPr>
              <w:fldChar w:fldCharType="begin"/>
            </w:r>
            <w:r w:rsidR="007D7D70" w:rsidRPr="00973491">
              <w:rPr>
                <w:rStyle w:val="affff7"/>
              </w:rPr>
              <w:instrText>PAGE</w:instrText>
            </w:r>
            <w:r w:rsidR="007D7D70" w:rsidRPr="00973491">
              <w:rPr>
                <w:rStyle w:val="affff7"/>
              </w:rPr>
              <w:fldChar w:fldCharType="separate"/>
            </w:r>
            <w:r w:rsidR="008630C3">
              <w:rPr>
                <w:rStyle w:val="affff7"/>
                <w:noProof/>
              </w:rPr>
              <w:t>5</w:t>
            </w:r>
            <w:r w:rsidR="007D7D70" w:rsidRPr="00973491">
              <w:rPr>
                <w:rStyle w:val="affff7"/>
              </w:rPr>
              <w:fldChar w:fldCharType="end"/>
            </w:r>
            <w:r w:rsidR="007D7D70" w:rsidRPr="00973491">
              <w:rPr>
                <w:rStyle w:val="affff7"/>
              </w:rPr>
              <w:t xml:space="preserve"> из </w:t>
            </w:r>
            <w:r w:rsidR="007D7D70" w:rsidRPr="00973491">
              <w:rPr>
                <w:rStyle w:val="affff7"/>
              </w:rPr>
              <w:fldChar w:fldCharType="begin"/>
            </w:r>
            <w:r w:rsidR="007D7D70" w:rsidRPr="00973491">
              <w:rPr>
                <w:rStyle w:val="affff7"/>
              </w:rPr>
              <w:instrText>NUMPAGES</w:instrText>
            </w:r>
            <w:r w:rsidR="007D7D70" w:rsidRPr="00973491">
              <w:rPr>
                <w:rStyle w:val="affff7"/>
              </w:rPr>
              <w:fldChar w:fldCharType="separate"/>
            </w:r>
            <w:r w:rsidR="008630C3">
              <w:rPr>
                <w:rStyle w:val="affff7"/>
                <w:noProof/>
              </w:rPr>
              <w:t>33</w:t>
            </w:r>
            <w:r w:rsidR="007D7D70"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87792848"/>
      <w:docPartObj>
        <w:docPartGallery w:val="Page Numbers (Bottom of Page)"/>
        <w:docPartUnique/>
      </w:docPartObj>
    </w:sdtPr>
    <w:sdtEndPr/>
    <w:sdtContent>
      <w:p w14:paraId="10B8938C" w14:textId="02F65409" w:rsidR="007D7D70" w:rsidRDefault="00F73243" w:rsidP="00793545">
        <w:pPr>
          <w:pStyle w:val="aff1"/>
          <w:tabs>
            <w:tab w:val="clear" w:pos="4677"/>
            <w:tab w:val="clear" w:pos="9355"/>
          </w:tabs>
          <w:ind w:right="140"/>
          <w:jc w:val="right"/>
        </w:pPr>
        <w:fldSimple w:instr=" REF  НомерВПланеЗакупки  \* MERGEFORMAT ">
          <w:permStart w:id="1234991277" w:edGrp="everyone"/>
          <w:permStart w:id="972644296" w:edGrp="everyone"/>
          <w:sdt>
            <w:sdtPr>
              <w:alias w:val="Номер в плане закупок"/>
              <w:tag w:val="Номер в плане закупок"/>
              <w:id w:val="178481911"/>
              <w:placeholder>
                <w:docPart w:val="7FFCDE027B754B5C9B031B630C971F99"/>
              </w:placeholder>
              <w15:color w:val="FFFF00"/>
            </w:sdtPr>
            <w:sdtEndPr/>
            <w:sdtContent>
              <w:r w:rsidR="00701B3A">
                <w:t>884</w:t>
              </w:r>
            </w:sdtContent>
          </w:sdt>
          <w:permEnd w:id="1234991277"/>
          <w:permEnd w:id="972644296"/>
        </w:fldSimple>
        <w:r w:rsidR="007D7D70">
          <w:t xml:space="preserve">   </w:t>
        </w:r>
        <w:sdt>
          <w:sdtPr>
            <w:id w:val="-572044872"/>
            <w:docPartObj>
              <w:docPartGallery w:val="Page Numbers (Top of Page)"/>
              <w:docPartUnique/>
            </w:docPartObj>
          </w:sdtPr>
          <w:sdtEndPr/>
          <w:sdtContent>
            <w:r w:rsidR="007D7D70" w:rsidRPr="00973491">
              <w:rPr>
                <w:rStyle w:val="affff7"/>
              </w:rPr>
              <w:t xml:space="preserve">|   Страница </w:t>
            </w:r>
            <w:r w:rsidR="007D7D70" w:rsidRPr="00973491">
              <w:rPr>
                <w:rStyle w:val="affff7"/>
              </w:rPr>
              <w:fldChar w:fldCharType="begin"/>
            </w:r>
            <w:r w:rsidR="007D7D70" w:rsidRPr="00973491">
              <w:rPr>
                <w:rStyle w:val="affff7"/>
              </w:rPr>
              <w:instrText>PAGE</w:instrText>
            </w:r>
            <w:r w:rsidR="007D7D70" w:rsidRPr="00973491">
              <w:rPr>
                <w:rStyle w:val="affff7"/>
              </w:rPr>
              <w:fldChar w:fldCharType="separate"/>
            </w:r>
            <w:r w:rsidR="008630C3">
              <w:rPr>
                <w:rStyle w:val="affff7"/>
                <w:noProof/>
              </w:rPr>
              <w:t>33</w:t>
            </w:r>
            <w:r w:rsidR="007D7D70" w:rsidRPr="00973491">
              <w:rPr>
                <w:rStyle w:val="affff7"/>
              </w:rPr>
              <w:fldChar w:fldCharType="end"/>
            </w:r>
            <w:r w:rsidR="007D7D70" w:rsidRPr="00973491">
              <w:rPr>
                <w:rStyle w:val="affff7"/>
              </w:rPr>
              <w:t xml:space="preserve"> из </w:t>
            </w:r>
            <w:r w:rsidR="007D7D70" w:rsidRPr="00973491">
              <w:rPr>
                <w:rStyle w:val="affff7"/>
              </w:rPr>
              <w:fldChar w:fldCharType="begin"/>
            </w:r>
            <w:r w:rsidR="007D7D70" w:rsidRPr="00973491">
              <w:rPr>
                <w:rStyle w:val="affff7"/>
              </w:rPr>
              <w:instrText>NUMPAGES</w:instrText>
            </w:r>
            <w:r w:rsidR="007D7D70" w:rsidRPr="00973491">
              <w:rPr>
                <w:rStyle w:val="affff7"/>
              </w:rPr>
              <w:fldChar w:fldCharType="separate"/>
            </w:r>
            <w:r w:rsidR="008630C3">
              <w:rPr>
                <w:rStyle w:val="affff7"/>
                <w:noProof/>
              </w:rPr>
              <w:t>33</w:t>
            </w:r>
            <w:r w:rsidR="007D7D70"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18FB31" w14:textId="77777777" w:rsidR="000B7808" w:rsidRDefault="000B7808" w:rsidP="00D225C0">
      <w:r>
        <w:separator/>
      </w:r>
    </w:p>
    <w:p w14:paraId="6C695BFE" w14:textId="77777777" w:rsidR="000B7808" w:rsidRDefault="000B7808"/>
  </w:footnote>
  <w:footnote w:type="continuationSeparator" w:id="0">
    <w:p w14:paraId="5A38DC6B" w14:textId="77777777" w:rsidR="000B7808" w:rsidRDefault="000B7808" w:rsidP="00D225C0">
      <w:r>
        <w:continuationSeparator/>
      </w:r>
    </w:p>
    <w:p w14:paraId="526CD23B" w14:textId="77777777" w:rsidR="000B7808" w:rsidRDefault="000B7808"/>
  </w:footnote>
  <w:footnote w:id="1">
    <w:p w14:paraId="456AF1D1" w14:textId="77777777" w:rsidR="007D7D70" w:rsidRPr="009675CA" w:rsidRDefault="007D7D70">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2">
    <w:p w14:paraId="32CBB6AB" w14:textId="77777777" w:rsidR="007D7D70" w:rsidRDefault="007D7D70">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A384274"/>
    <w:multiLevelType w:val="hybridMultilevel"/>
    <w:tmpl w:val="B1D838DE"/>
    <w:lvl w:ilvl="0" w:tplc="3E20BEA0">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5"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6"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3D20CB9"/>
    <w:multiLevelType w:val="multilevel"/>
    <w:tmpl w:val="C65C6122"/>
    <w:lvl w:ilvl="0">
      <w:start w:val="1"/>
      <w:numFmt w:val="decimal"/>
      <w:pStyle w:val="12"/>
      <w:suff w:val="space"/>
      <w:lvlText w:val="%1."/>
      <w:lvlJc w:val="left"/>
      <w:pPr>
        <w:ind w:left="432" w:hanging="432"/>
      </w:pPr>
      <w:rPr>
        <w:rFonts w:hint="default"/>
      </w:rPr>
    </w:lvl>
    <w:lvl w:ilvl="1">
      <w:start w:val="1"/>
      <w:numFmt w:val="decimal"/>
      <w:pStyle w:val="20"/>
      <w:suff w:val="space"/>
      <w:lvlText w:val="%1.%2."/>
      <w:lvlJc w:val="left"/>
      <w:pPr>
        <w:ind w:left="576" w:hanging="576"/>
      </w:pPr>
      <w:rPr>
        <w:rFonts w:hint="default"/>
        <w:b/>
        <w:lang w:val="ru-RU"/>
      </w:rPr>
    </w:lvl>
    <w:lvl w:ilvl="2">
      <w:start w:val="1"/>
      <w:numFmt w:val="decimal"/>
      <w:pStyle w:val="3"/>
      <w:suff w:val="space"/>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5"/>
  </w:num>
  <w:num w:numId="3">
    <w:abstractNumId w:val="6"/>
  </w:num>
  <w:num w:numId="4">
    <w:abstractNumId w:val="0"/>
  </w:num>
  <w:num w:numId="5">
    <w:abstractNumId w:val="8"/>
  </w:num>
  <w:num w:numId="6">
    <w:abstractNumId w:val="13"/>
  </w:num>
  <w:num w:numId="7">
    <w:abstractNumId w:val="7"/>
  </w:num>
  <w:num w:numId="8">
    <w:abstractNumId w:val="10"/>
  </w:num>
  <w:num w:numId="9">
    <w:abstractNumId w:val="1"/>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3"/>
  </w:num>
  <w:num w:numId="13">
    <w:abstractNumId w:val="11"/>
  </w:num>
  <w:num w:numId="14">
    <w:abstractNumId w:val="12"/>
  </w:num>
  <w:num w:numId="15">
    <w:abstractNumId w:val="4"/>
  </w:num>
  <w:num w:numId="16">
    <w:abstractNumId w:val="4"/>
  </w:num>
  <w:num w:numId="17">
    <w:abstractNumId w:val="4"/>
  </w:num>
  <w:num w:numId="18">
    <w:abstractNumId w:val="2"/>
  </w:num>
  <w:num w:numId="19">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edit="readOnly"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65A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53AD"/>
    <w:rsid w:val="0001572E"/>
    <w:rsid w:val="00015C01"/>
    <w:rsid w:val="0001662C"/>
    <w:rsid w:val="00016AD1"/>
    <w:rsid w:val="00016AEE"/>
    <w:rsid w:val="0001723A"/>
    <w:rsid w:val="000174A5"/>
    <w:rsid w:val="00020135"/>
    <w:rsid w:val="0002062D"/>
    <w:rsid w:val="00020755"/>
    <w:rsid w:val="00020C0F"/>
    <w:rsid w:val="0002158C"/>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656"/>
    <w:rsid w:val="0003290C"/>
    <w:rsid w:val="00032A22"/>
    <w:rsid w:val="000331FA"/>
    <w:rsid w:val="000332F6"/>
    <w:rsid w:val="00033BCC"/>
    <w:rsid w:val="00037FE0"/>
    <w:rsid w:val="000419D5"/>
    <w:rsid w:val="00041F03"/>
    <w:rsid w:val="000421BA"/>
    <w:rsid w:val="00042EF1"/>
    <w:rsid w:val="00043111"/>
    <w:rsid w:val="00045C06"/>
    <w:rsid w:val="00046621"/>
    <w:rsid w:val="0004725D"/>
    <w:rsid w:val="00050633"/>
    <w:rsid w:val="00053A68"/>
    <w:rsid w:val="00053D20"/>
    <w:rsid w:val="00053E99"/>
    <w:rsid w:val="00054592"/>
    <w:rsid w:val="00055118"/>
    <w:rsid w:val="0005554B"/>
    <w:rsid w:val="00055A83"/>
    <w:rsid w:val="00055E7F"/>
    <w:rsid w:val="000563F3"/>
    <w:rsid w:val="0005764A"/>
    <w:rsid w:val="0006010B"/>
    <w:rsid w:val="000604D7"/>
    <w:rsid w:val="0006083A"/>
    <w:rsid w:val="00061793"/>
    <w:rsid w:val="000620DF"/>
    <w:rsid w:val="00062CA8"/>
    <w:rsid w:val="000644DE"/>
    <w:rsid w:val="000644F9"/>
    <w:rsid w:val="00065563"/>
    <w:rsid w:val="00066512"/>
    <w:rsid w:val="00066B6E"/>
    <w:rsid w:val="0006780B"/>
    <w:rsid w:val="00067E5A"/>
    <w:rsid w:val="000700AA"/>
    <w:rsid w:val="000704DC"/>
    <w:rsid w:val="00070A03"/>
    <w:rsid w:val="00070FA0"/>
    <w:rsid w:val="00071395"/>
    <w:rsid w:val="000713B0"/>
    <w:rsid w:val="00072607"/>
    <w:rsid w:val="00072709"/>
    <w:rsid w:val="00072AA8"/>
    <w:rsid w:val="0007337E"/>
    <w:rsid w:val="00074807"/>
    <w:rsid w:val="00074D49"/>
    <w:rsid w:val="00075178"/>
    <w:rsid w:val="000758E4"/>
    <w:rsid w:val="00075DDC"/>
    <w:rsid w:val="000768B8"/>
    <w:rsid w:val="000773A5"/>
    <w:rsid w:val="00077491"/>
    <w:rsid w:val="00077B06"/>
    <w:rsid w:val="00077C1D"/>
    <w:rsid w:val="00081FBE"/>
    <w:rsid w:val="00082024"/>
    <w:rsid w:val="000825A0"/>
    <w:rsid w:val="00082C9A"/>
    <w:rsid w:val="00082D2A"/>
    <w:rsid w:val="00083BAD"/>
    <w:rsid w:val="00083D72"/>
    <w:rsid w:val="000843C1"/>
    <w:rsid w:val="00084688"/>
    <w:rsid w:val="00084D33"/>
    <w:rsid w:val="00085A16"/>
    <w:rsid w:val="000862BF"/>
    <w:rsid w:val="000871F6"/>
    <w:rsid w:val="00087BD2"/>
    <w:rsid w:val="000902DD"/>
    <w:rsid w:val="00091805"/>
    <w:rsid w:val="00091D9E"/>
    <w:rsid w:val="000924E0"/>
    <w:rsid w:val="00092863"/>
    <w:rsid w:val="00092F30"/>
    <w:rsid w:val="0009349C"/>
    <w:rsid w:val="00093AA2"/>
    <w:rsid w:val="00093AAD"/>
    <w:rsid w:val="000940F3"/>
    <w:rsid w:val="000943A0"/>
    <w:rsid w:val="0009519E"/>
    <w:rsid w:val="00095257"/>
    <w:rsid w:val="000958A1"/>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FF9"/>
    <w:rsid w:val="000A5290"/>
    <w:rsid w:val="000A57F7"/>
    <w:rsid w:val="000A7088"/>
    <w:rsid w:val="000A7D7E"/>
    <w:rsid w:val="000B13C4"/>
    <w:rsid w:val="000B17EF"/>
    <w:rsid w:val="000B18E5"/>
    <w:rsid w:val="000B28FE"/>
    <w:rsid w:val="000B32C2"/>
    <w:rsid w:val="000B5AF6"/>
    <w:rsid w:val="000B65C1"/>
    <w:rsid w:val="000B67A6"/>
    <w:rsid w:val="000B72EF"/>
    <w:rsid w:val="000B7808"/>
    <w:rsid w:val="000C0CFC"/>
    <w:rsid w:val="000C0D1D"/>
    <w:rsid w:val="000C2121"/>
    <w:rsid w:val="000C247F"/>
    <w:rsid w:val="000C2A3B"/>
    <w:rsid w:val="000C33B5"/>
    <w:rsid w:val="000C352B"/>
    <w:rsid w:val="000C499D"/>
    <w:rsid w:val="000C670B"/>
    <w:rsid w:val="000C6DA2"/>
    <w:rsid w:val="000C6EC6"/>
    <w:rsid w:val="000C70CF"/>
    <w:rsid w:val="000C7410"/>
    <w:rsid w:val="000D0109"/>
    <w:rsid w:val="000D05F1"/>
    <w:rsid w:val="000D0F76"/>
    <w:rsid w:val="000D1488"/>
    <w:rsid w:val="000D1B02"/>
    <w:rsid w:val="000D2063"/>
    <w:rsid w:val="000D26C7"/>
    <w:rsid w:val="000D3F1D"/>
    <w:rsid w:val="000D49BB"/>
    <w:rsid w:val="000D4EEA"/>
    <w:rsid w:val="000D50AF"/>
    <w:rsid w:val="000D5D40"/>
    <w:rsid w:val="000D64ED"/>
    <w:rsid w:val="000D6702"/>
    <w:rsid w:val="000D73B5"/>
    <w:rsid w:val="000D7D73"/>
    <w:rsid w:val="000E16EA"/>
    <w:rsid w:val="000E1D76"/>
    <w:rsid w:val="000E2466"/>
    <w:rsid w:val="000E29EE"/>
    <w:rsid w:val="000E34CB"/>
    <w:rsid w:val="000E3AA5"/>
    <w:rsid w:val="000E3E4B"/>
    <w:rsid w:val="000E4064"/>
    <w:rsid w:val="000E4507"/>
    <w:rsid w:val="000E5BA0"/>
    <w:rsid w:val="000E5EF6"/>
    <w:rsid w:val="000E62F5"/>
    <w:rsid w:val="000E6691"/>
    <w:rsid w:val="000E6D6D"/>
    <w:rsid w:val="000E76A9"/>
    <w:rsid w:val="000E7BA7"/>
    <w:rsid w:val="000E7C0B"/>
    <w:rsid w:val="000F04B5"/>
    <w:rsid w:val="000F0AB7"/>
    <w:rsid w:val="000F0D98"/>
    <w:rsid w:val="000F0ED2"/>
    <w:rsid w:val="000F1182"/>
    <w:rsid w:val="000F14BF"/>
    <w:rsid w:val="000F1BA4"/>
    <w:rsid w:val="000F2A25"/>
    <w:rsid w:val="000F3254"/>
    <w:rsid w:val="000F3485"/>
    <w:rsid w:val="000F4CAC"/>
    <w:rsid w:val="000F57B2"/>
    <w:rsid w:val="000F5FE3"/>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DD0"/>
    <w:rsid w:val="001135D1"/>
    <w:rsid w:val="00113CCA"/>
    <w:rsid w:val="00113FA3"/>
    <w:rsid w:val="001146B8"/>
    <w:rsid w:val="0011501A"/>
    <w:rsid w:val="0011521F"/>
    <w:rsid w:val="001152E9"/>
    <w:rsid w:val="00115997"/>
    <w:rsid w:val="00115B52"/>
    <w:rsid w:val="001176FE"/>
    <w:rsid w:val="00117731"/>
    <w:rsid w:val="00117A84"/>
    <w:rsid w:val="00117AE2"/>
    <w:rsid w:val="00117F5F"/>
    <w:rsid w:val="0012012B"/>
    <w:rsid w:val="001202AA"/>
    <w:rsid w:val="001204D8"/>
    <w:rsid w:val="00120629"/>
    <w:rsid w:val="00121256"/>
    <w:rsid w:val="001213AD"/>
    <w:rsid w:val="00122A95"/>
    <w:rsid w:val="00122D5F"/>
    <w:rsid w:val="001234DB"/>
    <w:rsid w:val="001236B8"/>
    <w:rsid w:val="00123CD0"/>
    <w:rsid w:val="00123ED0"/>
    <w:rsid w:val="00124413"/>
    <w:rsid w:val="001249F8"/>
    <w:rsid w:val="00124C7D"/>
    <w:rsid w:val="001253A9"/>
    <w:rsid w:val="0012574A"/>
    <w:rsid w:val="00125B5C"/>
    <w:rsid w:val="00125DA4"/>
    <w:rsid w:val="0012617E"/>
    <w:rsid w:val="00126B40"/>
    <w:rsid w:val="00126D0F"/>
    <w:rsid w:val="00127550"/>
    <w:rsid w:val="001302F4"/>
    <w:rsid w:val="00130788"/>
    <w:rsid w:val="00130CE3"/>
    <w:rsid w:val="00131152"/>
    <w:rsid w:val="00131234"/>
    <w:rsid w:val="0013352E"/>
    <w:rsid w:val="0013364A"/>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CA4"/>
    <w:rsid w:val="0015006F"/>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4A61"/>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30B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910"/>
    <w:rsid w:val="001A7B6C"/>
    <w:rsid w:val="001B085D"/>
    <w:rsid w:val="001B100F"/>
    <w:rsid w:val="001B1419"/>
    <w:rsid w:val="001B169A"/>
    <w:rsid w:val="001B1B3E"/>
    <w:rsid w:val="001B2289"/>
    <w:rsid w:val="001B246C"/>
    <w:rsid w:val="001B2610"/>
    <w:rsid w:val="001B2694"/>
    <w:rsid w:val="001B2C7A"/>
    <w:rsid w:val="001B3025"/>
    <w:rsid w:val="001B3A9F"/>
    <w:rsid w:val="001B3E07"/>
    <w:rsid w:val="001B3E43"/>
    <w:rsid w:val="001B5DDF"/>
    <w:rsid w:val="001B5EF0"/>
    <w:rsid w:val="001B6287"/>
    <w:rsid w:val="001C020A"/>
    <w:rsid w:val="001C0367"/>
    <w:rsid w:val="001C0A50"/>
    <w:rsid w:val="001C1836"/>
    <w:rsid w:val="001C1DA3"/>
    <w:rsid w:val="001C2ACB"/>
    <w:rsid w:val="001C2BE8"/>
    <w:rsid w:val="001C30C6"/>
    <w:rsid w:val="001C3709"/>
    <w:rsid w:val="001C376E"/>
    <w:rsid w:val="001C38BE"/>
    <w:rsid w:val="001C3982"/>
    <w:rsid w:val="001C3D8C"/>
    <w:rsid w:val="001C5BA9"/>
    <w:rsid w:val="001C6237"/>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102"/>
    <w:rsid w:val="001F3229"/>
    <w:rsid w:val="001F353E"/>
    <w:rsid w:val="001F46CB"/>
    <w:rsid w:val="001F4B74"/>
    <w:rsid w:val="001F5A0D"/>
    <w:rsid w:val="001F5F77"/>
    <w:rsid w:val="001F66B9"/>
    <w:rsid w:val="001F6C20"/>
    <w:rsid w:val="001F6C2C"/>
    <w:rsid w:val="001F734F"/>
    <w:rsid w:val="001F74B4"/>
    <w:rsid w:val="00200EBB"/>
    <w:rsid w:val="002011D4"/>
    <w:rsid w:val="002012F7"/>
    <w:rsid w:val="00201583"/>
    <w:rsid w:val="00201660"/>
    <w:rsid w:val="00201ABC"/>
    <w:rsid w:val="00202B0B"/>
    <w:rsid w:val="002040FA"/>
    <w:rsid w:val="00204B63"/>
    <w:rsid w:val="00205ABB"/>
    <w:rsid w:val="00206104"/>
    <w:rsid w:val="00206106"/>
    <w:rsid w:val="00206244"/>
    <w:rsid w:val="0020633C"/>
    <w:rsid w:val="0021046E"/>
    <w:rsid w:val="00211C44"/>
    <w:rsid w:val="00212FD0"/>
    <w:rsid w:val="00213130"/>
    <w:rsid w:val="00213E83"/>
    <w:rsid w:val="00214605"/>
    <w:rsid w:val="00215767"/>
    <w:rsid w:val="002164F4"/>
    <w:rsid w:val="0021686B"/>
    <w:rsid w:val="002169E8"/>
    <w:rsid w:val="00216C78"/>
    <w:rsid w:val="00217317"/>
    <w:rsid w:val="00217610"/>
    <w:rsid w:val="00217A09"/>
    <w:rsid w:val="00220199"/>
    <w:rsid w:val="00220A88"/>
    <w:rsid w:val="0022142E"/>
    <w:rsid w:val="00222840"/>
    <w:rsid w:val="002242A3"/>
    <w:rsid w:val="00226050"/>
    <w:rsid w:val="00226FF9"/>
    <w:rsid w:val="0023097D"/>
    <w:rsid w:val="0023140C"/>
    <w:rsid w:val="00235AF0"/>
    <w:rsid w:val="00235F39"/>
    <w:rsid w:val="00236CAC"/>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51"/>
    <w:rsid w:val="00245FD5"/>
    <w:rsid w:val="00246312"/>
    <w:rsid w:val="00250C79"/>
    <w:rsid w:val="00250E5E"/>
    <w:rsid w:val="00250E78"/>
    <w:rsid w:val="002511DA"/>
    <w:rsid w:val="00251D75"/>
    <w:rsid w:val="002527FC"/>
    <w:rsid w:val="00252859"/>
    <w:rsid w:val="00253B79"/>
    <w:rsid w:val="00254015"/>
    <w:rsid w:val="00254700"/>
    <w:rsid w:val="00254DD9"/>
    <w:rsid w:val="00255AE9"/>
    <w:rsid w:val="00256143"/>
    <w:rsid w:val="00256693"/>
    <w:rsid w:val="00257785"/>
    <w:rsid w:val="00260376"/>
    <w:rsid w:val="00260BFD"/>
    <w:rsid w:val="0026157A"/>
    <w:rsid w:val="0026176B"/>
    <w:rsid w:val="00261B79"/>
    <w:rsid w:val="00262180"/>
    <w:rsid w:val="0026483B"/>
    <w:rsid w:val="00266478"/>
    <w:rsid w:val="00266891"/>
    <w:rsid w:val="00267670"/>
    <w:rsid w:val="00267B99"/>
    <w:rsid w:val="00271732"/>
    <w:rsid w:val="00271A9E"/>
    <w:rsid w:val="00271D39"/>
    <w:rsid w:val="00273F90"/>
    <w:rsid w:val="002741DB"/>
    <w:rsid w:val="00274FD1"/>
    <w:rsid w:val="00275A83"/>
    <w:rsid w:val="00277834"/>
    <w:rsid w:val="00282755"/>
    <w:rsid w:val="00282ACF"/>
    <w:rsid w:val="00283EDE"/>
    <w:rsid w:val="0028419B"/>
    <w:rsid w:val="00284C12"/>
    <w:rsid w:val="00285655"/>
    <w:rsid w:val="00285BA9"/>
    <w:rsid w:val="002876C7"/>
    <w:rsid w:val="00287C2C"/>
    <w:rsid w:val="00287DEA"/>
    <w:rsid w:val="00290CBC"/>
    <w:rsid w:val="00290ED2"/>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52E"/>
    <w:rsid w:val="002A2677"/>
    <w:rsid w:val="002A26FA"/>
    <w:rsid w:val="002A2F42"/>
    <w:rsid w:val="002A37F5"/>
    <w:rsid w:val="002A3A95"/>
    <w:rsid w:val="002A4460"/>
    <w:rsid w:val="002A5281"/>
    <w:rsid w:val="002A5378"/>
    <w:rsid w:val="002A5523"/>
    <w:rsid w:val="002A5BF7"/>
    <w:rsid w:val="002A5DD6"/>
    <w:rsid w:val="002A63D5"/>
    <w:rsid w:val="002A71B1"/>
    <w:rsid w:val="002A7B09"/>
    <w:rsid w:val="002A7F12"/>
    <w:rsid w:val="002B046D"/>
    <w:rsid w:val="002B0D93"/>
    <w:rsid w:val="002B12BE"/>
    <w:rsid w:val="002B1443"/>
    <w:rsid w:val="002B2090"/>
    <w:rsid w:val="002B29DD"/>
    <w:rsid w:val="002B2A5D"/>
    <w:rsid w:val="002B2E7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0F2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5E31"/>
    <w:rsid w:val="002D5F2D"/>
    <w:rsid w:val="002D634D"/>
    <w:rsid w:val="002D6692"/>
    <w:rsid w:val="002D68EA"/>
    <w:rsid w:val="002D7D7E"/>
    <w:rsid w:val="002E1478"/>
    <w:rsid w:val="002E154F"/>
    <w:rsid w:val="002E16FA"/>
    <w:rsid w:val="002E173E"/>
    <w:rsid w:val="002E17EE"/>
    <w:rsid w:val="002E3180"/>
    <w:rsid w:val="002E40C8"/>
    <w:rsid w:val="002E4CE8"/>
    <w:rsid w:val="002E51B5"/>
    <w:rsid w:val="002E699C"/>
    <w:rsid w:val="002E76BC"/>
    <w:rsid w:val="002E7812"/>
    <w:rsid w:val="002F023B"/>
    <w:rsid w:val="002F0BC7"/>
    <w:rsid w:val="002F11D2"/>
    <w:rsid w:val="002F261A"/>
    <w:rsid w:val="002F284C"/>
    <w:rsid w:val="002F2A41"/>
    <w:rsid w:val="002F2EC8"/>
    <w:rsid w:val="002F34D9"/>
    <w:rsid w:val="002F35D6"/>
    <w:rsid w:val="002F3E54"/>
    <w:rsid w:val="002F431A"/>
    <w:rsid w:val="002F4E92"/>
    <w:rsid w:val="002F5200"/>
    <w:rsid w:val="002F56E2"/>
    <w:rsid w:val="002F5A6C"/>
    <w:rsid w:val="002F698E"/>
    <w:rsid w:val="002F6ADE"/>
    <w:rsid w:val="002F7915"/>
    <w:rsid w:val="003000A6"/>
    <w:rsid w:val="0030050A"/>
    <w:rsid w:val="00300A87"/>
    <w:rsid w:val="00300DC8"/>
    <w:rsid w:val="00301A35"/>
    <w:rsid w:val="00301C12"/>
    <w:rsid w:val="00302480"/>
    <w:rsid w:val="0030282C"/>
    <w:rsid w:val="00303B0A"/>
    <w:rsid w:val="00303C47"/>
    <w:rsid w:val="00304C71"/>
    <w:rsid w:val="00304C9E"/>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3B8F"/>
    <w:rsid w:val="00314C4B"/>
    <w:rsid w:val="00315475"/>
    <w:rsid w:val="003163F9"/>
    <w:rsid w:val="00316527"/>
    <w:rsid w:val="00316543"/>
    <w:rsid w:val="003166F5"/>
    <w:rsid w:val="00316735"/>
    <w:rsid w:val="00316C6D"/>
    <w:rsid w:val="00316CCE"/>
    <w:rsid w:val="003179DD"/>
    <w:rsid w:val="00320E8D"/>
    <w:rsid w:val="00321C12"/>
    <w:rsid w:val="003230B5"/>
    <w:rsid w:val="00323948"/>
    <w:rsid w:val="00324269"/>
    <w:rsid w:val="00324291"/>
    <w:rsid w:val="0032516C"/>
    <w:rsid w:val="003258AD"/>
    <w:rsid w:val="003267B8"/>
    <w:rsid w:val="00327260"/>
    <w:rsid w:val="0032729F"/>
    <w:rsid w:val="003272EF"/>
    <w:rsid w:val="00327968"/>
    <w:rsid w:val="00330B11"/>
    <w:rsid w:val="00331469"/>
    <w:rsid w:val="00332009"/>
    <w:rsid w:val="00332193"/>
    <w:rsid w:val="00332B8E"/>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3CBF"/>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8D9"/>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67A31"/>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781"/>
    <w:rsid w:val="00397D3E"/>
    <w:rsid w:val="00397D60"/>
    <w:rsid w:val="00397E6C"/>
    <w:rsid w:val="003A14B5"/>
    <w:rsid w:val="003A1955"/>
    <w:rsid w:val="003A1AC4"/>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336"/>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3303"/>
    <w:rsid w:val="003C49F8"/>
    <w:rsid w:val="003C4DDD"/>
    <w:rsid w:val="003C6098"/>
    <w:rsid w:val="003C6617"/>
    <w:rsid w:val="003C6EEB"/>
    <w:rsid w:val="003C6F93"/>
    <w:rsid w:val="003C75E9"/>
    <w:rsid w:val="003C76CD"/>
    <w:rsid w:val="003C7B05"/>
    <w:rsid w:val="003D0146"/>
    <w:rsid w:val="003D050D"/>
    <w:rsid w:val="003D2D31"/>
    <w:rsid w:val="003D452E"/>
    <w:rsid w:val="003D4AF7"/>
    <w:rsid w:val="003D5A15"/>
    <w:rsid w:val="003D6541"/>
    <w:rsid w:val="003D7023"/>
    <w:rsid w:val="003D7059"/>
    <w:rsid w:val="003E04D6"/>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73C"/>
    <w:rsid w:val="00404A9D"/>
    <w:rsid w:val="004057BA"/>
    <w:rsid w:val="004059B3"/>
    <w:rsid w:val="00406DEB"/>
    <w:rsid w:val="00406FAA"/>
    <w:rsid w:val="00407397"/>
    <w:rsid w:val="00410A58"/>
    <w:rsid w:val="00410E09"/>
    <w:rsid w:val="004111A0"/>
    <w:rsid w:val="0041178B"/>
    <w:rsid w:val="00411A76"/>
    <w:rsid w:val="004132CC"/>
    <w:rsid w:val="00413A08"/>
    <w:rsid w:val="00413E13"/>
    <w:rsid w:val="00413FDA"/>
    <w:rsid w:val="00414D1D"/>
    <w:rsid w:val="00414FFE"/>
    <w:rsid w:val="00415529"/>
    <w:rsid w:val="00416775"/>
    <w:rsid w:val="00416C1E"/>
    <w:rsid w:val="00416E96"/>
    <w:rsid w:val="0041764B"/>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ECF"/>
    <w:rsid w:val="00427F1B"/>
    <w:rsid w:val="00430214"/>
    <w:rsid w:val="00430830"/>
    <w:rsid w:val="0043181A"/>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11A0"/>
    <w:rsid w:val="00441C4E"/>
    <w:rsid w:val="0044295E"/>
    <w:rsid w:val="00443216"/>
    <w:rsid w:val="00443859"/>
    <w:rsid w:val="00443B0A"/>
    <w:rsid w:val="00443CF9"/>
    <w:rsid w:val="004455C2"/>
    <w:rsid w:val="00446F03"/>
    <w:rsid w:val="004470F5"/>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252"/>
    <w:rsid w:val="00463A20"/>
    <w:rsid w:val="004644AF"/>
    <w:rsid w:val="00466617"/>
    <w:rsid w:val="00466DC3"/>
    <w:rsid w:val="00467342"/>
    <w:rsid w:val="004707BD"/>
    <w:rsid w:val="00470809"/>
    <w:rsid w:val="004729AA"/>
    <w:rsid w:val="0047311F"/>
    <w:rsid w:val="004733C3"/>
    <w:rsid w:val="0047404C"/>
    <w:rsid w:val="00474430"/>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4195"/>
    <w:rsid w:val="004851BB"/>
    <w:rsid w:val="0048534E"/>
    <w:rsid w:val="004856A5"/>
    <w:rsid w:val="00485DD2"/>
    <w:rsid w:val="004861FF"/>
    <w:rsid w:val="00486B73"/>
    <w:rsid w:val="00487719"/>
    <w:rsid w:val="00487DCE"/>
    <w:rsid w:val="00487ED2"/>
    <w:rsid w:val="00490B5C"/>
    <w:rsid w:val="00491D29"/>
    <w:rsid w:val="00492A52"/>
    <w:rsid w:val="00492A8C"/>
    <w:rsid w:val="00492B8F"/>
    <w:rsid w:val="00492DCE"/>
    <w:rsid w:val="00492F5D"/>
    <w:rsid w:val="004937B0"/>
    <w:rsid w:val="00493909"/>
    <w:rsid w:val="00493B2A"/>
    <w:rsid w:val="0049430B"/>
    <w:rsid w:val="0049534B"/>
    <w:rsid w:val="00495508"/>
    <w:rsid w:val="004958E0"/>
    <w:rsid w:val="00495AFF"/>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B0709"/>
    <w:rsid w:val="004B0780"/>
    <w:rsid w:val="004B1339"/>
    <w:rsid w:val="004B1678"/>
    <w:rsid w:val="004B18CB"/>
    <w:rsid w:val="004B1D07"/>
    <w:rsid w:val="004B216E"/>
    <w:rsid w:val="004B227D"/>
    <w:rsid w:val="004B26ED"/>
    <w:rsid w:val="004B284F"/>
    <w:rsid w:val="004B4572"/>
    <w:rsid w:val="004B4DB9"/>
    <w:rsid w:val="004B4DF0"/>
    <w:rsid w:val="004B5D44"/>
    <w:rsid w:val="004B601C"/>
    <w:rsid w:val="004B63B0"/>
    <w:rsid w:val="004C03F1"/>
    <w:rsid w:val="004C1291"/>
    <w:rsid w:val="004C19E7"/>
    <w:rsid w:val="004C1AE3"/>
    <w:rsid w:val="004C1CA1"/>
    <w:rsid w:val="004C251B"/>
    <w:rsid w:val="004C2875"/>
    <w:rsid w:val="004C2B91"/>
    <w:rsid w:val="004C2C72"/>
    <w:rsid w:val="004C2EC2"/>
    <w:rsid w:val="004C32E3"/>
    <w:rsid w:val="004C438E"/>
    <w:rsid w:val="004C4FF7"/>
    <w:rsid w:val="004C59F9"/>
    <w:rsid w:val="004C6E73"/>
    <w:rsid w:val="004C7784"/>
    <w:rsid w:val="004C7D1A"/>
    <w:rsid w:val="004C7E39"/>
    <w:rsid w:val="004D0142"/>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4604"/>
    <w:rsid w:val="004D551B"/>
    <w:rsid w:val="004D585D"/>
    <w:rsid w:val="004D5F23"/>
    <w:rsid w:val="004D6B27"/>
    <w:rsid w:val="004D7869"/>
    <w:rsid w:val="004D7A4D"/>
    <w:rsid w:val="004E07D9"/>
    <w:rsid w:val="004E1018"/>
    <w:rsid w:val="004E13C3"/>
    <w:rsid w:val="004E15AA"/>
    <w:rsid w:val="004E1677"/>
    <w:rsid w:val="004E1CEE"/>
    <w:rsid w:val="004E3336"/>
    <w:rsid w:val="004E3399"/>
    <w:rsid w:val="004E3872"/>
    <w:rsid w:val="004E38B4"/>
    <w:rsid w:val="004E3987"/>
    <w:rsid w:val="004E4B1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4D34"/>
    <w:rsid w:val="004F58BE"/>
    <w:rsid w:val="004F61AE"/>
    <w:rsid w:val="004F6646"/>
    <w:rsid w:val="004F75B3"/>
    <w:rsid w:val="004F7855"/>
    <w:rsid w:val="004F7FDF"/>
    <w:rsid w:val="005005BE"/>
    <w:rsid w:val="00500917"/>
    <w:rsid w:val="00500A42"/>
    <w:rsid w:val="00501BC5"/>
    <w:rsid w:val="005023CA"/>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17B49"/>
    <w:rsid w:val="005216EA"/>
    <w:rsid w:val="00521B48"/>
    <w:rsid w:val="00521C91"/>
    <w:rsid w:val="005227A2"/>
    <w:rsid w:val="00522A4B"/>
    <w:rsid w:val="00524154"/>
    <w:rsid w:val="005267B7"/>
    <w:rsid w:val="005314EE"/>
    <w:rsid w:val="00531BCA"/>
    <w:rsid w:val="00532E69"/>
    <w:rsid w:val="005338F0"/>
    <w:rsid w:val="00534C64"/>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3"/>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1E19"/>
    <w:rsid w:val="0056283C"/>
    <w:rsid w:val="00563703"/>
    <w:rsid w:val="00563CDE"/>
    <w:rsid w:val="00564865"/>
    <w:rsid w:val="00565C3E"/>
    <w:rsid w:val="00565F7C"/>
    <w:rsid w:val="005662DB"/>
    <w:rsid w:val="00566704"/>
    <w:rsid w:val="00566EA1"/>
    <w:rsid w:val="00566F12"/>
    <w:rsid w:val="00567C5F"/>
    <w:rsid w:val="005704AE"/>
    <w:rsid w:val="00570982"/>
    <w:rsid w:val="00571837"/>
    <w:rsid w:val="00571EAD"/>
    <w:rsid w:val="005721AF"/>
    <w:rsid w:val="005721EE"/>
    <w:rsid w:val="00572BE2"/>
    <w:rsid w:val="00572D22"/>
    <w:rsid w:val="00573258"/>
    <w:rsid w:val="0057337B"/>
    <w:rsid w:val="00573499"/>
    <w:rsid w:val="00573671"/>
    <w:rsid w:val="005738DB"/>
    <w:rsid w:val="005739AC"/>
    <w:rsid w:val="00575737"/>
    <w:rsid w:val="005766D1"/>
    <w:rsid w:val="00576B0B"/>
    <w:rsid w:val="0057717B"/>
    <w:rsid w:val="0057727C"/>
    <w:rsid w:val="005778E8"/>
    <w:rsid w:val="00577D18"/>
    <w:rsid w:val="005815BB"/>
    <w:rsid w:val="005817FB"/>
    <w:rsid w:val="0058185F"/>
    <w:rsid w:val="00581965"/>
    <w:rsid w:val="00582234"/>
    <w:rsid w:val="0058404E"/>
    <w:rsid w:val="00585024"/>
    <w:rsid w:val="00585125"/>
    <w:rsid w:val="0058560B"/>
    <w:rsid w:val="00585D07"/>
    <w:rsid w:val="005863EC"/>
    <w:rsid w:val="0058650C"/>
    <w:rsid w:val="00587A97"/>
    <w:rsid w:val="00590641"/>
    <w:rsid w:val="0059104E"/>
    <w:rsid w:val="005920BD"/>
    <w:rsid w:val="00592D32"/>
    <w:rsid w:val="005940E1"/>
    <w:rsid w:val="005941CC"/>
    <w:rsid w:val="005975D1"/>
    <w:rsid w:val="005A05C9"/>
    <w:rsid w:val="005A06AD"/>
    <w:rsid w:val="005A119F"/>
    <w:rsid w:val="005A19B3"/>
    <w:rsid w:val="005A1FC0"/>
    <w:rsid w:val="005A2C97"/>
    <w:rsid w:val="005A4AEF"/>
    <w:rsid w:val="005A57F8"/>
    <w:rsid w:val="005A5FA9"/>
    <w:rsid w:val="005A6EF8"/>
    <w:rsid w:val="005A7114"/>
    <w:rsid w:val="005A78A9"/>
    <w:rsid w:val="005A7A45"/>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B7552"/>
    <w:rsid w:val="005C04EF"/>
    <w:rsid w:val="005C101B"/>
    <w:rsid w:val="005C1745"/>
    <w:rsid w:val="005C1C08"/>
    <w:rsid w:val="005C2181"/>
    <w:rsid w:val="005C2276"/>
    <w:rsid w:val="005C2679"/>
    <w:rsid w:val="005C384A"/>
    <w:rsid w:val="005C3858"/>
    <w:rsid w:val="005C3AA9"/>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BE5"/>
    <w:rsid w:val="005D48DB"/>
    <w:rsid w:val="005D4936"/>
    <w:rsid w:val="005D5D89"/>
    <w:rsid w:val="005D60A6"/>
    <w:rsid w:val="005D6F36"/>
    <w:rsid w:val="005D6FE2"/>
    <w:rsid w:val="005D7879"/>
    <w:rsid w:val="005D7B5F"/>
    <w:rsid w:val="005E118C"/>
    <w:rsid w:val="005E1D52"/>
    <w:rsid w:val="005E1E86"/>
    <w:rsid w:val="005E49BE"/>
    <w:rsid w:val="005E4FDA"/>
    <w:rsid w:val="005E5356"/>
    <w:rsid w:val="005E6E38"/>
    <w:rsid w:val="005E7112"/>
    <w:rsid w:val="005E79B1"/>
    <w:rsid w:val="005E7C13"/>
    <w:rsid w:val="005F1346"/>
    <w:rsid w:val="005F1414"/>
    <w:rsid w:val="005F279A"/>
    <w:rsid w:val="005F2C0F"/>
    <w:rsid w:val="005F3AAF"/>
    <w:rsid w:val="005F3CA0"/>
    <w:rsid w:val="005F3EDF"/>
    <w:rsid w:val="005F439F"/>
    <w:rsid w:val="005F4779"/>
    <w:rsid w:val="005F4EF3"/>
    <w:rsid w:val="005F53C8"/>
    <w:rsid w:val="005F56B3"/>
    <w:rsid w:val="005F63F1"/>
    <w:rsid w:val="005F6559"/>
    <w:rsid w:val="005F6B5F"/>
    <w:rsid w:val="005F70C1"/>
    <w:rsid w:val="005F78E9"/>
    <w:rsid w:val="006001EF"/>
    <w:rsid w:val="006007A4"/>
    <w:rsid w:val="00600B38"/>
    <w:rsid w:val="00600CB4"/>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A59"/>
    <w:rsid w:val="0061345A"/>
    <w:rsid w:val="00613845"/>
    <w:rsid w:val="00613B3A"/>
    <w:rsid w:val="00613ED2"/>
    <w:rsid w:val="00613F53"/>
    <w:rsid w:val="00614859"/>
    <w:rsid w:val="006158D7"/>
    <w:rsid w:val="006179E6"/>
    <w:rsid w:val="006202D0"/>
    <w:rsid w:val="006209A5"/>
    <w:rsid w:val="00620AD0"/>
    <w:rsid w:val="00620D7C"/>
    <w:rsid w:val="00621399"/>
    <w:rsid w:val="00621580"/>
    <w:rsid w:val="0062167D"/>
    <w:rsid w:val="00621A30"/>
    <w:rsid w:val="00621DEA"/>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C12"/>
    <w:rsid w:val="00636E30"/>
    <w:rsid w:val="00636F04"/>
    <w:rsid w:val="006377B9"/>
    <w:rsid w:val="00637919"/>
    <w:rsid w:val="006404CE"/>
    <w:rsid w:val="006406ED"/>
    <w:rsid w:val="006407C6"/>
    <w:rsid w:val="0064094F"/>
    <w:rsid w:val="00640975"/>
    <w:rsid w:val="006409C3"/>
    <w:rsid w:val="00640C73"/>
    <w:rsid w:val="0064120B"/>
    <w:rsid w:val="0064298C"/>
    <w:rsid w:val="00642FE4"/>
    <w:rsid w:val="006452B9"/>
    <w:rsid w:val="00645C81"/>
    <w:rsid w:val="00647166"/>
    <w:rsid w:val="006473E5"/>
    <w:rsid w:val="00647F2E"/>
    <w:rsid w:val="006507FB"/>
    <w:rsid w:val="00651163"/>
    <w:rsid w:val="006529D6"/>
    <w:rsid w:val="00652E07"/>
    <w:rsid w:val="00653FBA"/>
    <w:rsid w:val="00654270"/>
    <w:rsid w:val="00654476"/>
    <w:rsid w:val="00656079"/>
    <w:rsid w:val="00656C6D"/>
    <w:rsid w:val="0065700A"/>
    <w:rsid w:val="00657210"/>
    <w:rsid w:val="00657769"/>
    <w:rsid w:val="00657A10"/>
    <w:rsid w:val="00657D58"/>
    <w:rsid w:val="00660153"/>
    <w:rsid w:val="00662566"/>
    <w:rsid w:val="006627FC"/>
    <w:rsid w:val="006630CD"/>
    <w:rsid w:val="00663308"/>
    <w:rsid w:val="00663522"/>
    <w:rsid w:val="00663F20"/>
    <w:rsid w:val="006641A8"/>
    <w:rsid w:val="006665B7"/>
    <w:rsid w:val="00671416"/>
    <w:rsid w:val="0067174E"/>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9D6"/>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5702"/>
    <w:rsid w:val="006B5754"/>
    <w:rsid w:val="006B577A"/>
    <w:rsid w:val="006B5A94"/>
    <w:rsid w:val="006B5FE0"/>
    <w:rsid w:val="006B7F96"/>
    <w:rsid w:val="006C107B"/>
    <w:rsid w:val="006C1FCE"/>
    <w:rsid w:val="006C37C6"/>
    <w:rsid w:val="006C3A9B"/>
    <w:rsid w:val="006C4192"/>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3DE"/>
    <w:rsid w:val="006F2981"/>
    <w:rsid w:val="006F4089"/>
    <w:rsid w:val="006F54F5"/>
    <w:rsid w:val="006F5613"/>
    <w:rsid w:val="006F63DE"/>
    <w:rsid w:val="006F64AC"/>
    <w:rsid w:val="006F6536"/>
    <w:rsid w:val="006F69E8"/>
    <w:rsid w:val="006F767C"/>
    <w:rsid w:val="006F77E2"/>
    <w:rsid w:val="006F7EC6"/>
    <w:rsid w:val="006F7F32"/>
    <w:rsid w:val="007012F5"/>
    <w:rsid w:val="00701B3A"/>
    <w:rsid w:val="00701B3E"/>
    <w:rsid w:val="007033D3"/>
    <w:rsid w:val="00703904"/>
    <w:rsid w:val="00705864"/>
    <w:rsid w:val="00705D7B"/>
    <w:rsid w:val="007060E6"/>
    <w:rsid w:val="00706EE3"/>
    <w:rsid w:val="00710D05"/>
    <w:rsid w:val="00711310"/>
    <w:rsid w:val="007125F3"/>
    <w:rsid w:val="007126B4"/>
    <w:rsid w:val="00713135"/>
    <w:rsid w:val="0071483D"/>
    <w:rsid w:val="0071492E"/>
    <w:rsid w:val="00714D1B"/>
    <w:rsid w:val="007156DC"/>
    <w:rsid w:val="007160F8"/>
    <w:rsid w:val="007162A5"/>
    <w:rsid w:val="00716CD1"/>
    <w:rsid w:val="00716FA9"/>
    <w:rsid w:val="007178DF"/>
    <w:rsid w:val="00720407"/>
    <w:rsid w:val="007208B2"/>
    <w:rsid w:val="00720D2A"/>
    <w:rsid w:val="007217B2"/>
    <w:rsid w:val="007220C9"/>
    <w:rsid w:val="00722579"/>
    <w:rsid w:val="007226ED"/>
    <w:rsid w:val="00722701"/>
    <w:rsid w:val="007228C6"/>
    <w:rsid w:val="00722EB5"/>
    <w:rsid w:val="00722EF5"/>
    <w:rsid w:val="007234DB"/>
    <w:rsid w:val="00724AB5"/>
    <w:rsid w:val="00724D51"/>
    <w:rsid w:val="007252CB"/>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74A"/>
    <w:rsid w:val="00744E4F"/>
    <w:rsid w:val="00745019"/>
    <w:rsid w:val="0074536D"/>
    <w:rsid w:val="00745EDD"/>
    <w:rsid w:val="0074658F"/>
    <w:rsid w:val="00746B09"/>
    <w:rsid w:val="00746EA8"/>
    <w:rsid w:val="00747454"/>
    <w:rsid w:val="00747852"/>
    <w:rsid w:val="00747B3A"/>
    <w:rsid w:val="00747B5B"/>
    <w:rsid w:val="00751BF6"/>
    <w:rsid w:val="007521DB"/>
    <w:rsid w:val="007526FD"/>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856"/>
    <w:rsid w:val="00774CC7"/>
    <w:rsid w:val="00775B65"/>
    <w:rsid w:val="00776543"/>
    <w:rsid w:val="007777EA"/>
    <w:rsid w:val="00777A39"/>
    <w:rsid w:val="00777D1F"/>
    <w:rsid w:val="00777E11"/>
    <w:rsid w:val="00780210"/>
    <w:rsid w:val="00781F69"/>
    <w:rsid w:val="00782138"/>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4F62"/>
    <w:rsid w:val="007A57F6"/>
    <w:rsid w:val="007A660D"/>
    <w:rsid w:val="007A6892"/>
    <w:rsid w:val="007A6BF3"/>
    <w:rsid w:val="007A6EAB"/>
    <w:rsid w:val="007A7284"/>
    <w:rsid w:val="007A7A37"/>
    <w:rsid w:val="007A7BC5"/>
    <w:rsid w:val="007A7C65"/>
    <w:rsid w:val="007A7D08"/>
    <w:rsid w:val="007A7F8C"/>
    <w:rsid w:val="007B04AF"/>
    <w:rsid w:val="007B0B7A"/>
    <w:rsid w:val="007B0D5F"/>
    <w:rsid w:val="007B0F7D"/>
    <w:rsid w:val="007B16F8"/>
    <w:rsid w:val="007B17DA"/>
    <w:rsid w:val="007B26B7"/>
    <w:rsid w:val="007B2EED"/>
    <w:rsid w:val="007B31D9"/>
    <w:rsid w:val="007B5262"/>
    <w:rsid w:val="007B54FF"/>
    <w:rsid w:val="007B58B5"/>
    <w:rsid w:val="007B5F19"/>
    <w:rsid w:val="007B63EA"/>
    <w:rsid w:val="007B673B"/>
    <w:rsid w:val="007B68CE"/>
    <w:rsid w:val="007B6DD7"/>
    <w:rsid w:val="007B7753"/>
    <w:rsid w:val="007B7FD1"/>
    <w:rsid w:val="007C01B2"/>
    <w:rsid w:val="007C02D8"/>
    <w:rsid w:val="007C126D"/>
    <w:rsid w:val="007C21BC"/>
    <w:rsid w:val="007C3364"/>
    <w:rsid w:val="007C4674"/>
    <w:rsid w:val="007C6AF3"/>
    <w:rsid w:val="007C6CB9"/>
    <w:rsid w:val="007C7370"/>
    <w:rsid w:val="007C75E5"/>
    <w:rsid w:val="007C7691"/>
    <w:rsid w:val="007C7C70"/>
    <w:rsid w:val="007C7F60"/>
    <w:rsid w:val="007D0940"/>
    <w:rsid w:val="007D2067"/>
    <w:rsid w:val="007D23B2"/>
    <w:rsid w:val="007D249C"/>
    <w:rsid w:val="007D3452"/>
    <w:rsid w:val="007D3C99"/>
    <w:rsid w:val="007D3ED1"/>
    <w:rsid w:val="007D4DD5"/>
    <w:rsid w:val="007D52EB"/>
    <w:rsid w:val="007D5ED4"/>
    <w:rsid w:val="007D6D71"/>
    <w:rsid w:val="007D7D70"/>
    <w:rsid w:val="007E0642"/>
    <w:rsid w:val="007E17AF"/>
    <w:rsid w:val="007E1903"/>
    <w:rsid w:val="007E1FCC"/>
    <w:rsid w:val="007E23B7"/>
    <w:rsid w:val="007E2585"/>
    <w:rsid w:val="007E29D2"/>
    <w:rsid w:val="007E2C38"/>
    <w:rsid w:val="007E3ECD"/>
    <w:rsid w:val="007E44CF"/>
    <w:rsid w:val="007E5475"/>
    <w:rsid w:val="007E60B7"/>
    <w:rsid w:val="007E7B87"/>
    <w:rsid w:val="007F02EB"/>
    <w:rsid w:val="007F0D3B"/>
    <w:rsid w:val="007F119A"/>
    <w:rsid w:val="007F38C1"/>
    <w:rsid w:val="007F39B3"/>
    <w:rsid w:val="007F426A"/>
    <w:rsid w:val="007F5977"/>
    <w:rsid w:val="007F6132"/>
    <w:rsid w:val="007F67BD"/>
    <w:rsid w:val="007F7058"/>
    <w:rsid w:val="007F7534"/>
    <w:rsid w:val="007F7A89"/>
    <w:rsid w:val="007F7C9C"/>
    <w:rsid w:val="00800036"/>
    <w:rsid w:val="008019B4"/>
    <w:rsid w:val="0080240C"/>
    <w:rsid w:val="00802F00"/>
    <w:rsid w:val="00802F7E"/>
    <w:rsid w:val="008037E1"/>
    <w:rsid w:val="008039EF"/>
    <w:rsid w:val="00803F95"/>
    <w:rsid w:val="00804F4E"/>
    <w:rsid w:val="0080501F"/>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7BD"/>
    <w:rsid w:val="008125E7"/>
    <w:rsid w:val="008138DA"/>
    <w:rsid w:val="008138DF"/>
    <w:rsid w:val="00813D80"/>
    <w:rsid w:val="00815CCC"/>
    <w:rsid w:val="008169DE"/>
    <w:rsid w:val="00816F05"/>
    <w:rsid w:val="00820FC8"/>
    <w:rsid w:val="0082111B"/>
    <w:rsid w:val="00821944"/>
    <w:rsid w:val="008220DF"/>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622"/>
    <w:rsid w:val="00832B8D"/>
    <w:rsid w:val="00833124"/>
    <w:rsid w:val="008340E7"/>
    <w:rsid w:val="008347E5"/>
    <w:rsid w:val="00834D23"/>
    <w:rsid w:val="00835225"/>
    <w:rsid w:val="00835AF8"/>
    <w:rsid w:val="00835D42"/>
    <w:rsid w:val="008362ED"/>
    <w:rsid w:val="00836449"/>
    <w:rsid w:val="00836B80"/>
    <w:rsid w:val="00837EE9"/>
    <w:rsid w:val="00841D1E"/>
    <w:rsid w:val="00843C75"/>
    <w:rsid w:val="00843FEA"/>
    <w:rsid w:val="00844865"/>
    <w:rsid w:val="00844ACC"/>
    <w:rsid w:val="00844C3F"/>
    <w:rsid w:val="00844CB9"/>
    <w:rsid w:val="008453BE"/>
    <w:rsid w:val="00845677"/>
    <w:rsid w:val="00846AF9"/>
    <w:rsid w:val="0084744D"/>
    <w:rsid w:val="008476AD"/>
    <w:rsid w:val="008477F2"/>
    <w:rsid w:val="00847F24"/>
    <w:rsid w:val="008507BF"/>
    <w:rsid w:val="00850F58"/>
    <w:rsid w:val="00850F99"/>
    <w:rsid w:val="0085163D"/>
    <w:rsid w:val="008518EB"/>
    <w:rsid w:val="00851955"/>
    <w:rsid w:val="00851BC5"/>
    <w:rsid w:val="0085221F"/>
    <w:rsid w:val="00852867"/>
    <w:rsid w:val="00852D6B"/>
    <w:rsid w:val="008531AF"/>
    <w:rsid w:val="00853246"/>
    <w:rsid w:val="00853457"/>
    <w:rsid w:val="00853516"/>
    <w:rsid w:val="00853926"/>
    <w:rsid w:val="00855610"/>
    <w:rsid w:val="00855886"/>
    <w:rsid w:val="00855BED"/>
    <w:rsid w:val="0085631A"/>
    <w:rsid w:val="00856483"/>
    <w:rsid w:val="00857C57"/>
    <w:rsid w:val="00857D32"/>
    <w:rsid w:val="00860B92"/>
    <w:rsid w:val="008614ED"/>
    <w:rsid w:val="00861842"/>
    <w:rsid w:val="00861911"/>
    <w:rsid w:val="008619AC"/>
    <w:rsid w:val="008629F9"/>
    <w:rsid w:val="008630C3"/>
    <w:rsid w:val="00863567"/>
    <w:rsid w:val="00864490"/>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2B"/>
    <w:rsid w:val="00884637"/>
    <w:rsid w:val="008847E4"/>
    <w:rsid w:val="00884A90"/>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04E1"/>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32A2"/>
    <w:rsid w:val="008B3B94"/>
    <w:rsid w:val="008B3FF4"/>
    <w:rsid w:val="008B49BA"/>
    <w:rsid w:val="008B4F70"/>
    <w:rsid w:val="008B5185"/>
    <w:rsid w:val="008B5443"/>
    <w:rsid w:val="008B69BA"/>
    <w:rsid w:val="008B6CBB"/>
    <w:rsid w:val="008B7661"/>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2A"/>
    <w:rsid w:val="008C65E0"/>
    <w:rsid w:val="008C7515"/>
    <w:rsid w:val="008D019A"/>
    <w:rsid w:val="008D0411"/>
    <w:rsid w:val="008D0490"/>
    <w:rsid w:val="008D1240"/>
    <w:rsid w:val="008D1ABF"/>
    <w:rsid w:val="008D2700"/>
    <w:rsid w:val="008D4097"/>
    <w:rsid w:val="008D4132"/>
    <w:rsid w:val="008D5095"/>
    <w:rsid w:val="008D5397"/>
    <w:rsid w:val="008D5C12"/>
    <w:rsid w:val="008D6586"/>
    <w:rsid w:val="008E069B"/>
    <w:rsid w:val="008E0F58"/>
    <w:rsid w:val="008E137B"/>
    <w:rsid w:val="008E1C71"/>
    <w:rsid w:val="008E234F"/>
    <w:rsid w:val="008E2AAB"/>
    <w:rsid w:val="008E2C4C"/>
    <w:rsid w:val="008E35CD"/>
    <w:rsid w:val="008E35EA"/>
    <w:rsid w:val="008E3A06"/>
    <w:rsid w:val="008E3A1F"/>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3FA6"/>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15"/>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4E90"/>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4BA3"/>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5096A"/>
    <w:rsid w:val="00950AB0"/>
    <w:rsid w:val="00950FF5"/>
    <w:rsid w:val="009523E8"/>
    <w:rsid w:val="009525B8"/>
    <w:rsid w:val="00952BEF"/>
    <w:rsid w:val="00952F85"/>
    <w:rsid w:val="00953753"/>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67E73"/>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77EA8"/>
    <w:rsid w:val="009805B5"/>
    <w:rsid w:val="00980B40"/>
    <w:rsid w:val="00981606"/>
    <w:rsid w:val="00981692"/>
    <w:rsid w:val="00984135"/>
    <w:rsid w:val="00984AB2"/>
    <w:rsid w:val="0098570B"/>
    <w:rsid w:val="00985778"/>
    <w:rsid w:val="009868C0"/>
    <w:rsid w:val="00986AF7"/>
    <w:rsid w:val="009871E1"/>
    <w:rsid w:val="00987288"/>
    <w:rsid w:val="009875C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6F74"/>
    <w:rsid w:val="00997A97"/>
    <w:rsid w:val="00997B00"/>
    <w:rsid w:val="009A0B35"/>
    <w:rsid w:val="009A0D01"/>
    <w:rsid w:val="009A0D71"/>
    <w:rsid w:val="009A0DF6"/>
    <w:rsid w:val="009A1543"/>
    <w:rsid w:val="009A2CC4"/>
    <w:rsid w:val="009A3151"/>
    <w:rsid w:val="009A324A"/>
    <w:rsid w:val="009A37BB"/>
    <w:rsid w:val="009A3F02"/>
    <w:rsid w:val="009A483E"/>
    <w:rsid w:val="009A48DF"/>
    <w:rsid w:val="009A4CAF"/>
    <w:rsid w:val="009A5685"/>
    <w:rsid w:val="009A56D9"/>
    <w:rsid w:val="009A5B15"/>
    <w:rsid w:val="009A7C1C"/>
    <w:rsid w:val="009A7CE1"/>
    <w:rsid w:val="009B09DA"/>
    <w:rsid w:val="009B1865"/>
    <w:rsid w:val="009B1EF0"/>
    <w:rsid w:val="009B2CF1"/>
    <w:rsid w:val="009B2D72"/>
    <w:rsid w:val="009B2E96"/>
    <w:rsid w:val="009B3938"/>
    <w:rsid w:val="009B3A69"/>
    <w:rsid w:val="009B5B6C"/>
    <w:rsid w:val="009C05C1"/>
    <w:rsid w:val="009C06BA"/>
    <w:rsid w:val="009C0AB1"/>
    <w:rsid w:val="009C142A"/>
    <w:rsid w:val="009C150C"/>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BF7"/>
    <w:rsid w:val="009D7CED"/>
    <w:rsid w:val="009E06E4"/>
    <w:rsid w:val="009E171C"/>
    <w:rsid w:val="009E1A26"/>
    <w:rsid w:val="009E24E3"/>
    <w:rsid w:val="009E2C21"/>
    <w:rsid w:val="009E2F6E"/>
    <w:rsid w:val="009E2FBD"/>
    <w:rsid w:val="009E338D"/>
    <w:rsid w:val="009E4B24"/>
    <w:rsid w:val="009E4E17"/>
    <w:rsid w:val="009E53F4"/>
    <w:rsid w:val="009E5E42"/>
    <w:rsid w:val="009E6169"/>
    <w:rsid w:val="009E62C7"/>
    <w:rsid w:val="009E703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C54"/>
    <w:rsid w:val="00A02D0D"/>
    <w:rsid w:val="00A04265"/>
    <w:rsid w:val="00A042D6"/>
    <w:rsid w:val="00A048DD"/>
    <w:rsid w:val="00A05E5E"/>
    <w:rsid w:val="00A05FF3"/>
    <w:rsid w:val="00A07AA2"/>
    <w:rsid w:val="00A10502"/>
    <w:rsid w:val="00A10676"/>
    <w:rsid w:val="00A1078E"/>
    <w:rsid w:val="00A10FA6"/>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55D"/>
    <w:rsid w:val="00A23D7F"/>
    <w:rsid w:val="00A24929"/>
    <w:rsid w:val="00A2496C"/>
    <w:rsid w:val="00A257F5"/>
    <w:rsid w:val="00A26A6F"/>
    <w:rsid w:val="00A26D5D"/>
    <w:rsid w:val="00A27414"/>
    <w:rsid w:val="00A278B9"/>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2D6C"/>
    <w:rsid w:val="00A433BD"/>
    <w:rsid w:val="00A43906"/>
    <w:rsid w:val="00A43987"/>
    <w:rsid w:val="00A441DD"/>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01A"/>
    <w:rsid w:val="00A52C92"/>
    <w:rsid w:val="00A5349E"/>
    <w:rsid w:val="00A557FC"/>
    <w:rsid w:val="00A55EF7"/>
    <w:rsid w:val="00A56761"/>
    <w:rsid w:val="00A56B71"/>
    <w:rsid w:val="00A57144"/>
    <w:rsid w:val="00A57828"/>
    <w:rsid w:val="00A60AA1"/>
    <w:rsid w:val="00A62CA2"/>
    <w:rsid w:val="00A6379B"/>
    <w:rsid w:val="00A641D7"/>
    <w:rsid w:val="00A646D2"/>
    <w:rsid w:val="00A6472B"/>
    <w:rsid w:val="00A64B00"/>
    <w:rsid w:val="00A653E8"/>
    <w:rsid w:val="00A65C47"/>
    <w:rsid w:val="00A67EE1"/>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B4F"/>
    <w:rsid w:val="00A83EE9"/>
    <w:rsid w:val="00A849E5"/>
    <w:rsid w:val="00A84B03"/>
    <w:rsid w:val="00A852CB"/>
    <w:rsid w:val="00A86F03"/>
    <w:rsid w:val="00A87BEF"/>
    <w:rsid w:val="00A87CE4"/>
    <w:rsid w:val="00A900BD"/>
    <w:rsid w:val="00A90952"/>
    <w:rsid w:val="00A90B2C"/>
    <w:rsid w:val="00A911F1"/>
    <w:rsid w:val="00A91207"/>
    <w:rsid w:val="00A912C0"/>
    <w:rsid w:val="00A912C2"/>
    <w:rsid w:val="00A91682"/>
    <w:rsid w:val="00A919C2"/>
    <w:rsid w:val="00A922B3"/>
    <w:rsid w:val="00A938EC"/>
    <w:rsid w:val="00A9456E"/>
    <w:rsid w:val="00A947E7"/>
    <w:rsid w:val="00A956A7"/>
    <w:rsid w:val="00A97C0B"/>
    <w:rsid w:val="00AA05A9"/>
    <w:rsid w:val="00AA17FC"/>
    <w:rsid w:val="00AA1C08"/>
    <w:rsid w:val="00AA2C9A"/>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5316"/>
    <w:rsid w:val="00AB5355"/>
    <w:rsid w:val="00AB5444"/>
    <w:rsid w:val="00AB5D18"/>
    <w:rsid w:val="00AB6420"/>
    <w:rsid w:val="00AC3004"/>
    <w:rsid w:val="00AC3114"/>
    <w:rsid w:val="00AC36BB"/>
    <w:rsid w:val="00AC42E0"/>
    <w:rsid w:val="00AC49F5"/>
    <w:rsid w:val="00AC502C"/>
    <w:rsid w:val="00AC58BB"/>
    <w:rsid w:val="00AC6489"/>
    <w:rsid w:val="00AC79BE"/>
    <w:rsid w:val="00AC7B23"/>
    <w:rsid w:val="00AC7B2E"/>
    <w:rsid w:val="00AD08F8"/>
    <w:rsid w:val="00AD1C19"/>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5A1B"/>
    <w:rsid w:val="00AE5C6F"/>
    <w:rsid w:val="00AE65B0"/>
    <w:rsid w:val="00AE7231"/>
    <w:rsid w:val="00AE729F"/>
    <w:rsid w:val="00AE7A17"/>
    <w:rsid w:val="00AE7F0A"/>
    <w:rsid w:val="00AF201E"/>
    <w:rsid w:val="00AF24CA"/>
    <w:rsid w:val="00AF2DA9"/>
    <w:rsid w:val="00AF3D50"/>
    <w:rsid w:val="00AF4850"/>
    <w:rsid w:val="00AF4880"/>
    <w:rsid w:val="00AF4B82"/>
    <w:rsid w:val="00AF5749"/>
    <w:rsid w:val="00AF5997"/>
    <w:rsid w:val="00AF7A85"/>
    <w:rsid w:val="00B001A8"/>
    <w:rsid w:val="00B001DE"/>
    <w:rsid w:val="00B010D7"/>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E36"/>
    <w:rsid w:val="00B15E81"/>
    <w:rsid w:val="00B16B43"/>
    <w:rsid w:val="00B17350"/>
    <w:rsid w:val="00B2011F"/>
    <w:rsid w:val="00B2013E"/>
    <w:rsid w:val="00B20719"/>
    <w:rsid w:val="00B20B23"/>
    <w:rsid w:val="00B20EA9"/>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435"/>
    <w:rsid w:val="00B34E90"/>
    <w:rsid w:val="00B350AB"/>
    <w:rsid w:val="00B3572C"/>
    <w:rsid w:val="00B35F63"/>
    <w:rsid w:val="00B36614"/>
    <w:rsid w:val="00B3716F"/>
    <w:rsid w:val="00B37573"/>
    <w:rsid w:val="00B376F4"/>
    <w:rsid w:val="00B377D5"/>
    <w:rsid w:val="00B379E6"/>
    <w:rsid w:val="00B37B8F"/>
    <w:rsid w:val="00B40523"/>
    <w:rsid w:val="00B40D3A"/>
    <w:rsid w:val="00B42F96"/>
    <w:rsid w:val="00B43BA6"/>
    <w:rsid w:val="00B43E79"/>
    <w:rsid w:val="00B44277"/>
    <w:rsid w:val="00B4452F"/>
    <w:rsid w:val="00B4490B"/>
    <w:rsid w:val="00B451DB"/>
    <w:rsid w:val="00B454D7"/>
    <w:rsid w:val="00B458E6"/>
    <w:rsid w:val="00B46405"/>
    <w:rsid w:val="00B4670B"/>
    <w:rsid w:val="00B467FF"/>
    <w:rsid w:val="00B47AED"/>
    <w:rsid w:val="00B47BE0"/>
    <w:rsid w:val="00B5133B"/>
    <w:rsid w:val="00B51B07"/>
    <w:rsid w:val="00B5212C"/>
    <w:rsid w:val="00B52956"/>
    <w:rsid w:val="00B52F7A"/>
    <w:rsid w:val="00B53A88"/>
    <w:rsid w:val="00B5403B"/>
    <w:rsid w:val="00B5456F"/>
    <w:rsid w:val="00B55A63"/>
    <w:rsid w:val="00B564B6"/>
    <w:rsid w:val="00B56B74"/>
    <w:rsid w:val="00B6136A"/>
    <w:rsid w:val="00B61BAB"/>
    <w:rsid w:val="00B6202B"/>
    <w:rsid w:val="00B62B7A"/>
    <w:rsid w:val="00B62FA8"/>
    <w:rsid w:val="00B6489B"/>
    <w:rsid w:val="00B65A64"/>
    <w:rsid w:val="00B664F1"/>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0F7"/>
    <w:rsid w:val="00B8326F"/>
    <w:rsid w:val="00B83836"/>
    <w:rsid w:val="00B83CE4"/>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33A1"/>
    <w:rsid w:val="00B93B01"/>
    <w:rsid w:val="00B9463E"/>
    <w:rsid w:val="00B9584C"/>
    <w:rsid w:val="00B958AA"/>
    <w:rsid w:val="00B969F4"/>
    <w:rsid w:val="00B971AC"/>
    <w:rsid w:val="00BA04C2"/>
    <w:rsid w:val="00BA0774"/>
    <w:rsid w:val="00BA0A0E"/>
    <w:rsid w:val="00BA0AF4"/>
    <w:rsid w:val="00BA0B5F"/>
    <w:rsid w:val="00BA1DF1"/>
    <w:rsid w:val="00BA1F1F"/>
    <w:rsid w:val="00BA20E1"/>
    <w:rsid w:val="00BA23A0"/>
    <w:rsid w:val="00BA27C2"/>
    <w:rsid w:val="00BA2D9C"/>
    <w:rsid w:val="00BA3038"/>
    <w:rsid w:val="00BA3581"/>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A1B"/>
    <w:rsid w:val="00BB5DDE"/>
    <w:rsid w:val="00BB751F"/>
    <w:rsid w:val="00BB795C"/>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4BC1"/>
    <w:rsid w:val="00BD5ADE"/>
    <w:rsid w:val="00BD615B"/>
    <w:rsid w:val="00BE0483"/>
    <w:rsid w:val="00BE1741"/>
    <w:rsid w:val="00BE25FA"/>
    <w:rsid w:val="00BE3194"/>
    <w:rsid w:val="00BE495F"/>
    <w:rsid w:val="00BE49DD"/>
    <w:rsid w:val="00BE5EB6"/>
    <w:rsid w:val="00BE680C"/>
    <w:rsid w:val="00BE6963"/>
    <w:rsid w:val="00BE6976"/>
    <w:rsid w:val="00BE6C96"/>
    <w:rsid w:val="00BF14D0"/>
    <w:rsid w:val="00BF2E14"/>
    <w:rsid w:val="00BF2FF0"/>
    <w:rsid w:val="00BF314E"/>
    <w:rsid w:val="00BF38E5"/>
    <w:rsid w:val="00BF3DD4"/>
    <w:rsid w:val="00BF4104"/>
    <w:rsid w:val="00BF4CE6"/>
    <w:rsid w:val="00BF5475"/>
    <w:rsid w:val="00BF5A67"/>
    <w:rsid w:val="00BF61D5"/>
    <w:rsid w:val="00BF76B4"/>
    <w:rsid w:val="00C00593"/>
    <w:rsid w:val="00C0082F"/>
    <w:rsid w:val="00C00CEF"/>
    <w:rsid w:val="00C00F13"/>
    <w:rsid w:val="00C01405"/>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5"/>
    <w:rsid w:val="00C12E16"/>
    <w:rsid w:val="00C13F57"/>
    <w:rsid w:val="00C1456E"/>
    <w:rsid w:val="00C1464B"/>
    <w:rsid w:val="00C15B13"/>
    <w:rsid w:val="00C15C21"/>
    <w:rsid w:val="00C15D7A"/>
    <w:rsid w:val="00C17512"/>
    <w:rsid w:val="00C1779E"/>
    <w:rsid w:val="00C17D9B"/>
    <w:rsid w:val="00C2001F"/>
    <w:rsid w:val="00C200C2"/>
    <w:rsid w:val="00C207F6"/>
    <w:rsid w:val="00C21612"/>
    <w:rsid w:val="00C21728"/>
    <w:rsid w:val="00C22D94"/>
    <w:rsid w:val="00C22E7C"/>
    <w:rsid w:val="00C2330A"/>
    <w:rsid w:val="00C23325"/>
    <w:rsid w:val="00C243DB"/>
    <w:rsid w:val="00C25034"/>
    <w:rsid w:val="00C25A90"/>
    <w:rsid w:val="00C30706"/>
    <w:rsid w:val="00C309E0"/>
    <w:rsid w:val="00C31853"/>
    <w:rsid w:val="00C31A76"/>
    <w:rsid w:val="00C3357E"/>
    <w:rsid w:val="00C34472"/>
    <w:rsid w:val="00C34AF1"/>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0F4B"/>
    <w:rsid w:val="00C711D6"/>
    <w:rsid w:val="00C7140B"/>
    <w:rsid w:val="00C71C97"/>
    <w:rsid w:val="00C71EE2"/>
    <w:rsid w:val="00C721BE"/>
    <w:rsid w:val="00C7228C"/>
    <w:rsid w:val="00C72EA1"/>
    <w:rsid w:val="00C73067"/>
    <w:rsid w:val="00C733A8"/>
    <w:rsid w:val="00C74145"/>
    <w:rsid w:val="00C74E99"/>
    <w:rsid w:val="00C74FB8"/>
    <w:rsid w:val="00C75535"/>
    <w:rsid w:val="00C75679"/>
    <w:rsid w:val="00C7578B"/>
    <w:rsid w:val="00C7589C"/>
    <w:rsid w:val="00C7605A"/>
    <w:rsid w:val="00C80142"/>
    <w:rsid w:val="00C811C0"/>
    <w:rsid w:val="00C81975"/>
    <w:rsid w:val="00C81E87"/>
    <w:rsid w:val="00C82202"/>
    <w:rsid w:val="00C8221E"/>
    <w:rsid w:val="00C823E7"/>
    <w:rsid w:val="00C832C8"/>
    <w:rsid w:val="00C83E1E"/>
    <w:rsid w:val="00C84DEA"/>
    <w:rsid w:val="00C84F9F"/>
    <w:rsid w:val="00C8667E"/>
    <w:rsid w:val="00C86B17"/>
    <w:rsid w:val="00C8764F"/>
    <w:rsid w:val="00C90F29"/>
    <w:rsid w:val="00C9145F"/>
    <w:rsid w:val="00C91BB1"/>
    <w:rsid w:val="00C92061"/>
    <w:rsid w:val="00C93066"/>
    <w:rsid w:val="00C93577"/>
    <w:rsid w:val="00C93650"/>
    <w:rsid w:val="00C94336"/>
    <w:rsid w:val="00C9485A"/>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0F32"/>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F6B"/>
    <w:rsid w:val="00CB714C"/>
    <w:rsid w:val="00CB7621"/>
    <w:rsid w:val="00CB7750"/>
    <w:rsid w:val="00CB79DC"/>
    <w:rsid w:val="00CB7B10"/>
    <w:rsid w:val="00CB7B8B"/>
    <w:rsid w:val="00CB7C30"/>
    <w:rsid w:val="00CC21E5"/>
    <w:rsid w:val="00CC4517"/>
    <w:rsid w:val="00CC4AEE"/>
    <w:rsid w:val="00CC535C"/>
    <w:rsid w:val="00CC547B"/>
    <w:rsid w:val="00CC54E0"/>
    <w:rsid w:val="00CC596D"/>
    <w:rsid w:val="00CC5C1F"/>
    <w:rsid w:val="00CC5EDC"/>
    <w:rsid w:val="00CC6A83"/>
    <w:rsid w:val="00CC75F1"/>
    <w:rsid w:val="00CC7886"/>
    <w:rsid w:val="00CC7A15"/>
    <w:rsid w:val="00CC7B0D"/>
    <w:rsid w:val="00CC7D20"/>
    <w:rsid w:val="00CD042D"/>
    <w:rsid w:val="00CD0785"/>
    <w:rsid w:val="00CD0D36"/>
    <w:rsid w:val="00CD0FF8"/>
    <w:rsid w:val="00CD21C7"/>
    <w:rsid w:val="00CD34D5"/>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3338"/>
    <w:rsid w:val="00CF5317"/>
    <w:rsid w:val="00CF5CE1"/>
    <w:rsid w:val="00CF72F2"/>
    <w:rsid w:val="00CF7FF3"/>
    <w:rsid w:val="00D0044B"/>
    <w:rsid w:val="00D00B83"/>
    <w:rsid w:val="00D00BC3"/>
    <w:rsid w:val="00D018AD"/>
    <w:rsid w:val="00D019E9"/>
    <w:rsid w:val="00D01ACE"/>
    <w:rsid w:val="00D01CAB"/>
    <w:rsid w:val="00D01F04"/>
    <w:rsid w:val="00D02615"/>
    <w:rsid w:val="00D02769"/>
    <w:rsid w:val="00D02B97"/>
    <w:rsid w:val="00D0305A"/>
    <w:rsid w:val="00D04E21"/>
    <w:rsid w:val="00D05AA0"/>
    <w:rsid w:val="00D0623B"/>
    <w:rsid w:val="00D07114"/>
    <w:rsid w:val="00D07299"/>
    <w:rsid w:val="00D072E6"/>
    <w:rsid w:val="00D07957"/>
    <w:rsid w:val="00D10B8B"/>
    <w:rsid w:val="00D10BC7"/>
    <w:rsid w:val="00D10EFD"/>
    <w:rsid w:val="00D11210"/>
    <w:rsid w:val="00D115DC"/>
    <w:rsid w:val="00D11CDE"/>
    <w:rsid w:val="00D1203C"/>
    <w:rsid w:val="00D123DA"/>
    <w:rsid w:val="00D125E3"/>
    <w:rsid w:val="00D1451D"/>
    <w:rsid w:val="00D14ECE"/>
    <w:rsid w:val="00D156A1"/>
    <w:rsid w:val="00D16632"/>
    <w:rsid w:val="00D20516"/>
    <w:rsid w:val="00D20BF5"/>
    <w:rsid w:val="00D225C0"/>
    <w:rsid w:val="00D22C2A"/>
    <w:rsid w:val="00D24712"/>
    <w:rsid w:val="00D25896"/>
    <w:rsid w:val="00D2616C"/>
    <w:rsid w:val="00D27FAE"/>
    <w:rsid w:val="00D31600"/>
    <w:rsid w:val="00D31644"/>
    <w:rsid w:val="00D31B12"/>
    <w:rsid w:val="00D31DD8"/>
    <w:rsid w:val="00D31DD9"/>
    <w:rsid w:val="00D32530"/>
    <w:rsid w:val="00D3296E"/>
    <w:rsid w:val="00D35541"/>
    <w:rsid w:val="00D35701"/>
    <w:rsid w:val="00D358B4"/>
    <w:rsid w:val="00D35E49"/>
    <w:rsid w:val="00D35ECD"/>
    <w:rsid w:val="00D36212"/>
    <w:rsid w:val="00D364EF"/>
    <w:rsid w:val="00D36B2B"/>
    <w:rsid w:val="00D37583"/>
    <w:rsid w:val="00D37833"/>
    <w:rsid w:val="00D405BE"/>
    <w:rsid w:val="00D40B01"/>
    <w:rsid w:val="00D41227"/>
    <w:rsid w:val="00D4384F"/>
    <w:rsid w:val="00D4395F"/>
    <w:rsid w:val="00D441FA"/>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702"/>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1F5D"/>
    <w:rsid w:val="00D82146"/>
    <w:rsid w:val="00D823AF"/>
    <w:rsid w:val="00D82890"/>
    <w:rsid w:val="00D82C0F"/>
    <w:rsid w:val="00D8373A"/>
    <w:rsid w:val="00D83809"/>
    <w:rsid w:val="00D83991"/>
    <w:rsid w:val="00D83E2B"/>
    <w:rsid w:val="00D846CE"/>
    <w:rsid w:val="00D848AF"/>
    <w:rsid w:val="00D84CFE"/>
    <w:rsid w:val="00D855FA"/>
    <w:rsid w:val="00D858E8"/>
    <w:rsid w:val="00D870D2"/>
    <w:rsid w:val="00D875C4"/>
    <w:rsid w:val="00D90CBD"/>
    <w:rsid w:val="00D91198"/>
    <w:rsid w:val="00D91CFB"/>
    <w:rsid w:val="00D929DB"/>
    <w:rsid w:val="00D932CB"/>
    <w:rsid w:val="00D936D0"/>
    <w:rsid w:val="00D938FF"/>
    <w:rsid w:val="00D93BC9"/>
    <w:rsid w:val="00D94035"/>
    <w:rsid w:val="00D947AC"/>
    <w:rsid w:val="00D94ACA"/>
    <w:rsid w:val="00D94F8C"/>
    <w:rsid w:val="00D975F5"/>
    <w:rsid w:val="00D97D68"/>
    <w:rsid w:val="00DA02C7"/>
    <w:rsid w:val="00DA0CC9"/>
    <w:rsid w:val="00DA3D72"/>
    <w:rsid w:val="00DA404D"/>
    <w:rsid w:val="00DA47C7"/>
    <w:rsid w:val="00DA499A"/>
    <w:rsid w:val="00DA4BC8"/>
    <w:rsid w:val="00DA5557"/>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BD9"/>
    <w:rsid w:val="00DC121D"/>
    <w:rsid w:val="00DC323A"/>
    <w:rsid w:val="00DC47D9"/>
    <w:rsid w:val="00DC4DC9"/>
    <w:rsid w:val="00DC64F7"/>
    <w:rsid w:val="00DC65AD"/>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BC5"/>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5D2"/>
    <w:rsid w:val="00E02DC5"/>
    <w:rsid w:val="00E02E0B"/>
    <w:rsid w:val="00E030C7"/>
    <w:rsid w:val="00E033B2"/>
    <w:rsid w:val="00E036B9"/>
    <w:rsid w:val="00E045EF"/>
    <w:rsid w:val="00E048BC"/>
    <w:rsid w:val="00E0547D"/>
    <w:rsid w:val="00E06C4B"/>
    <w:rsid w:val="00E06EAF"/>
    <w:rsid w:val="00E106C8"/>
    <w:rsid w:val="00E10A8E"/>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63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7485"/>
    <w:rsid w:val="00E37B2C"/>
    <w:rsid w:val="00E4105A"/>
    <w:rsid w:val="00E4110C"/>
    <w:rsid w:val="00E4156E"/>
    <w:rsid w:val="00E43394"/>
    <w:rsid w:val="00E43D46"/>
    <w:rsid w:val="00E4408F"/>
    <w:rsid w:val="00E44241"/>
    <w:rsid w:val="00E4442D"/>
    <w:rsid w:val="00E44443"/>
    <w:rsid w:val="00E44912"/>
    <w:rsid w:val="00E44D5F"/>
    <w:rsid w:val="00E45189"/>
    <w:rsid w:val="00E45AF7"/>
    <w:rsid w:val="00E46255"/>
    <w:rsid w:val="00E46501"/>
    <w:rsid w:val="00E46ACD"/>
    <w:rsid w:val="00E46EEC"/>
    <w:rsid w:val="00E50102"/>
    <w:rsid w:val="00E501D8"/>
    <w:rsid w:val="00E50AA3"/>
    <w:rsid w:val="00E518F3"/>
    <w:rsid w:val="00E51980"/>
    <w:rsid w:val="00E5222A"/>
    <w:rsid w:val="00E5258C"/>
    <w:rsid w:val="00E52623"/>
    <w:rsid w:val="00E52DAF"/>
    <w:rsid w:val="00E53229"/>
    <w:rsid w:val="00E55C67"/>
    <w:rsid w:val="00E56871"/>
    <w:rsid w:val="00E56DC9"/>
    <w:rsid w:val="00E5713C"/>
    <w:rsid w:val="00E5717A"/>
    <w:rsid w:val="00E57239"/>
    <w:rsid w:val="00E57743"/>
    <w:rsid w:val="00E57E54"/>
    <w:rsid w:val="00E6052E"/>
    <w:rsid w:val="00E60678"/>
    <w:rsid w:val="00E60D14"/>
    <w:rsid w:val="00E6164F"/>
    <w:rsid w:val="00E6183E"/>
    <w:rsid w:val="00E62CB8"/>
    <w:rsid w:val="00E6300A"/>
    <w:rsid w:val="00E63482"/>
    <w:rsid w:val="00E6360B"/>
    <w:rsid w:val="00E64BEA"/>
    <w:rsid w:val="00E65A7F"/>
    <w:rsid w:val="00E66247"/>
    <w:rsid w:val="00E6636D"/>
    <w:rsid w:val="00E663DF"/>
    <w:rsid w:val="00E668D8"/>
    <w:rsid w:val="00E66959"/>
    <w:rsid w:val="00E66ED6"/>
    <w:rsid w:val="00E673D9"/>
    <w:rsid w:val="00E674F4"/>
    <w:rsid w:val="00E70D61"/>
    <w:rsid w:val="00E71350"/>
    <w:rsid w:val="00E71866"/>
    <w:rsid w:val="00E72604"/>
    <w:rsid w:val="00E736A2"/>
    <w:rsid w:val="00E736CA"/>
    <w:rsid w:val="00E73AD0"/>
    <w:rsid w:val="00E7405D"/>
    <w:rsid w:val="00E74450"/>
    <w:rsid w:val="00E74EB3"/>
    <w:rsid w:val="00E75B8A"/>
    <w:rsid w:val="00E75F8B"/>
    <w:rsid w:val="00E7602A"/>
    <w:rsid w:val="00E7686B"/>
    <w:rsid w:val="00E77144"/>
    <w:rsid w:val="00E77E39"/>
    <w:rsid w:val="00E82478"/>
    <w:rsid w:val="00E828B0"/>
    <w:rsid w:val="00E82A01"/>
    <w:rsid w:val="00E82A3F"/>
    <w:rsid w:val="00E83DEC"/>
    <w:rsid w:val="00E850FA"/>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823"/>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2F5"/>
    <w:rsid w:val="00ED1321"/>
    <w:rsid w:val="00ED1671"/>
    <w:rsid w:val="00ED17D9"/>
    <w:rsid w:val="00ED213E"/>
    <w:rsid w:val="00ED2FF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E68"/>
    <w:rsid w:val="00EE4457"/>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96A"/>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286C"/>
    <w:rsid w:val="00F13440"/>
    <w:rsid w:val="00F15903"/>
    <w:rsid w:val="00F16484"/>
    <w:rsid w:val="00F16521"/>
    <w:rsid w:val="00F16DD0"/>
    <w:rsid w:val="00F17814"/>
    <w:rsid w:val="00F2048E"/>
    <w:rsid w:val="00F20B6A"/>
    <w:rsid w:val="00F21D12"/>
    <w:rsid w:val="00F22152"/>
    <w:rsid w:val="00F226EF"/>
    <w:rsid w:val="00F2298E"/>
    <w:rsid w:val="00F229C2"/>
    <w:rsid w:val="00F22B6B"/>
    <w:rsid w:val="00F23269"/>
    <w:rsid w:val="00F24387"/>
    <w:rsid w:val="00F24815"/>
    <w:rsid w:val="00F251F7"/>
    <w:rsid w:val="00F25E66"/>
    <w:rsid w:val="00F27AB0"/>
    <w:rsid w:val="00F3099D"/>
    <w:rsid w:val="00F31182"/>
    <w:rsid w:val="00F31BAB"/>
    <w:rsid w:val="00F31CFA"/>
    <w:rsid w:val="00F321C6"/>
    <w:rsid w:val="00F322E6"/>
    <w:rsid w:val="00F328E6"/>
    <w:rsid w:val="00F32BDA"/>
    <w:rsid w:val="00F32D7E"/>
    <w:rsid w:val="00F33751"/>
    <w:rsid w:val="00F347F9"/>
    <w:rsid w:val="00F34D83"/>
    <w:rsid w:val="00F34EA9"/>
    <w:rsid w:val="00F35F85"/>
    <w:rsid w:val="00F3714C"/>
    <w:rsid w:val="00F37280"/>
    <w:rsid w:val="00F37924"/>
    <w:rsid w:val="00F37A0D"/>
    <w:rsid w:val="00F37DCB"/>
    <w:rsid w:val="00F37F19"/>
    <w:rsid w:val="00F40365"/>
    <w:rsid w:val="00F406BC"/>
    <w:rsid w:val="00F407FB"/>
    <w:rsid w:val="00F40FC3"/>
    <w:rsid w:val="00F416F6"/>
    <w:rsid w:val="00F418A6"/>
    <w:rsid w:val="00F42253"/>
    <w:rsid w:val="00F4294D"/>
    <w:rsid w:val="00F42E5A"/>
    <w:rsid w:val="00F4309A"/>
    <w:rsid w:val="00F431B5"/>
    <w:rsid w:val="00F43CC8"/>
    <w:rsid w:val="00F44107"/>
    <w:rsid w:val="00F44D5A"/>
    <w:rsid w:val="00F4549B"/>
    <w:rsid w:val="00F45803"/>
    <w:rsid w:val="00F465FF"/>
    <w:rsid w:val="00F467EE"/>
    <w:rsid w:val="00F46D66"/>
    <w:rsid w:val="00F47450"/>
    <w:rsid w:val="00F50041"/>
    <w:rsid w:val="00F50D79"/>
    <w:rsid w:val="00F52133"/>
    <w:rsid w:val="00F52D5A"/>
    <w:rsid w:val="00F53595"/>
    <w:rsid w:val="00F53821"/>
    <w:rsid w:val="00F552E4"/>
    <w:rsid w:val="00F55C70"/>
    <w:rsid w:val="00F55E6D"/>
    <w:rsid w:val="00F55EE8"/>
    <w:rsid w:val="00F56142"/>
    <w:rsid w:val="00F5648A"/>
    <w:rsid w:val="00F570E2"/>
    <w:rsid w:val="00F57A3D"/>
    <w:rsid w:val="00F6013B"/>
    <w:rsid w:val="00F60817"/>
    <w:rsid w:val="00F60A02"/>
    <w:rsid w:val="00F61E9D"/>
    <w:rsid w:val="00F62A71"/>
    <w:rsid w:val="00F62F2D"/>
    <w:rsid w:val="00F641EF"/>
    <w:rsid w:val="00F64712"/>
    <w:rsid w:val="00F6604B"/>
    <w:rsid w:val="00F664C6"/>
    <w:rsid w:val="00F67782"/>
    <w:rsid w:val="00F6779D"/>
    <w:rsid w:val="00F7053E"/>
    <w:rsid w:val="00F708EF"/>
    <w:rsid w:val="00F70E1A"/>
    <w:rsid w:val="00F70E80"/>
    <w:rsid w:val="00F71238"/>
    <w:rsid w:val="00F71AC6"/>
    <w:rsid w:val="00F71C8D"/>
    <w:rsid w:val="00F71F4C"/>
    <w:rsid w:val="00F72622"/>
    <w:rsid w:val="00F72F17"/>
    <w:rsid w:val="00F73243"/>
    <w:rsid w:val="00F73EA8"/>
    <w:rsid w:val="00F73EBD"/>
    <w:rsid w:val="00F74349"/>
    <w:rsid w:val="00F74DD2"/>
    <w:rsid w:val="00F74EAD"/>
    <w:rsid w:val="00F751C0"/>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DD"/>
    <w:rsid w:val="00F9116A"/>
    <w:rsid w:val="00F91624"/>
    <w:rsid w:val="00F916E2"/>
    <w:rsid w:val="00F9321C"/>
    <w:rsid w:val="00F93C85"/>
    <w:rsid w:val="00F94CD6"/>
    <w:rsid w:val="00F94F56"/>
    <w:rsid w:val="00F94F88"/>
    <w:rsid w:val="00F95B73"/>
    <w:rsid w:val="00F95D4C"/>
    <w:rsid w:val="00F963DB"/>
    <w:rsid w:val="00F96BA2"/>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387"/>
    <w:rsid w:val="00FE37C6"/>
    <w:rsid w:val="00FE3A27"/>
    <w:rsid w:val="00FE3E2C"/>
    <w:rsid w:val="00FE449E"/>
    <w:rsid w:val="00FE54A5"/>
    <w:rsid w:val="00FE66C8"/>
    <w:rsid w:val="00FE6706"/>
    <w:rsid w:val="00FE6DFE"/>
    <w:rsid w:val="00FE707F"/>
    <w:rsid w:val="00FE7B78"/>
    <w:rsid w:val="00FF1853"/>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19B431C1"/>
  <w15:docId w15:val="{0EB65127-7A32-419C-90A8-1B235CDF6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F406BC"/>
  </w:style>
  <w:style w:type="paragraph" w:styleId="13">
    <w:name w:val="heading 1"/>
    <w:aliases w:val="h1,Level 1 Topic Heading,H1,Section,1,app heading 1,ITT t1,II+,I,H11,H12,H13,H14,H15,H16,H17,H18,H111,H121,H131,H141,H151,H161,H171,H19,H112,H122,H132,H142,H152,H162,H172,H181,H1111,H1211,H1311,H1411,H1511,H1611,H1711,H110,H113,H123,H133,.,g"/>
    <w:basedOn w:val="a3"/>
    <w:next w:val="a3"/>
    <w:link w:val="14"/>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1">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2"/>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0">
    <w:name w:val="heading 3"/>
    <w:aliases w:val="Map,h3,Level 3 Topic Heading,H31,Minor,H32,H33,H34,H35,H36,H37,H38,H39,H310,H311,H312,H313,H314,3,Level 1 - 1,h31,h32,h33,h34,h35,h36,h37,h38,h39,h310,h311,h321,h331,h341,h351,h361,h371,h381,h312,h322,h332,h342,h352,h362,h372,h382,h313,o"/>
    <w:basedOn w:val="a3"/>
    <w:next w:val="a3"/>
    <w:link w:val="31"/>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0">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1"/>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0">
    <w:name w:val="heading 5"/>
    <w:aliases w:val="H5,Заголовок 5 Знак1,Заголовок 5 Знак Знак,(приложение),h5,Level 5 Topic Heading,PIM 5,5,ITT t5,PA Pico Section,5 sub-bullet,sb,i) ii) iii)"/>
    <w:basedOn w:val="a3"/>
    <w:next w:val="a3"/>
    <w:link w:val="51"/>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5"/>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5">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5"/>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6">
    <w:name w:val="toc 1"/>
    <w:basedOn w:val="a3"/>
    <w:next w:val="a3"/>
    <w:autoRedefine/>
    <w:uiPriority w:val="39"/>
    <w:locked/>
    <w:rsid w:val="00046621"/>
    <w:pPr>
      <w:spacing w:after="100"/>
    </w:pPr>
  </w:style>
  <w:style w:type="paragraph" w:styleId="23">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5"/>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4">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3"/>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2">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1"/>
    <w:uiPriority w:val="99"/>
    <w:rsid w:val="003F7922"/>
    <w:rPr>
      <w:rFonts w:asciiTheme="majorHAnsi" w:eastAsiaTheme="majorEastAsia" w:hAnsiTheme="majorHAnsi" w:cstheme="majorBidi"/>
      <w:color w:val="1FA1FF" w:themeColor="accent1" w:themeShade="BF"/>
      <w:sz w:val="28"/>
      <w:szCs w:val="28"/>
    </w:rPr>
  </w:style>
  <w:style w:type="character" w:customStyle="1" w:styleId="31">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0"/>
    <w:uiPriority w:val="99"/>
    <w:rsid w:val="003F7922"/>
    <w:rPr>
      <w:rFonts w:asciiTheme="majorHAnsi" w:eastAsiaTheme="majorEastAsia" w:hAnsiTheme="majorHAnsi" w:cstheme="majorBidi"/>
      <w:color w:val="006FBF" w:themeColor="accent1" w:themeShade="80"/>
      <w:sz w:val="24"/>
      <w:szCs w:val="24"/>
    </w:rPr>
  </w:style>
  <w:style w:type="character" w:customStyle="1" w:styleId="41">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0"/>
    <w:uiPriority w:val="99"/>
    <w:rsid w:val="003F7922"/>
    <w:rPr>
      <w:rFonts w:asciiTheme="majorHAnsi" w:eastAsiaTheme="majorEastAsia" w:hAnsiTheme="majorHAnsi" w:cstheme="majorBidi"/>
      <w:i/>
      <w:iCs/>
      <w:color w:val="1FA1FF" w:themeColor="accent1" w:themeShade="BF"/>
    </w:rPr>
  </w:style>
  <w:style w:type="character" w:customStyle="1" w:styleId="51">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0"/>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3"/>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7">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8"/>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8">
    <w:name w:val="1) Знак"/>
    <w:basedOn w:val="af"/>
    <w:link w:val="10"/>
    <w:rsid w:val="00D31644"/>
    <w:rPr>
      <w:rFonts w:eastAsia="Times New Roman" w:cs="Arial"/>
      <w:color w:val="000000" w:themeColor="text1"/>
      <w:lang w:eastAsia="ru-RU"/>
    </w:rPr>
  </w:style>
  <w:style w:type="character" w:customStyle="1" w:styleId="24">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2">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2">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2">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9">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5">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3">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6">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A441DD"/>
    <w:pPr>
      <w:tabs>
        <w:tab w:val="num" w:pos="2160"/>
      </w:tabs>
      <w:spacing w:after="60" w:line="320" w:lineRule="exact"/>
      <w:ind w:left="2160" w:hanging="720"/>
      <w:jc w:val="both"/>
    </w:pPr>
    <w:rPr>
      <w:rFonts w:eastAsia="Times New Roman" w:cs="Arial"/>
      <w:color w:val="000000" w:themeColor="text1"/>
      <w:lang w:eastAsia="ru-RU"/>
    </w:rPr>
  </w:style>
  <w:style w:type="paragraph" w:customStyle="1" w:styleId="12">
    <w:name w:val="Заголовок [1]"/>
    <w:basedOn w:val="13"/>
    <w:qFormat/>
    <w:rsid w:val="00AC36BB"/>
    <w:pPr>
      <w:keepNext w:val="0"/>
      <w:keepLines w:val="0"/>
      <w:widowControl w:val="0"/>
      <w:numPr>
        <w:numId w:val="14"/>
      </w:numPr>
      <w:tabs>
        <w:tab w:val="num" w:pos="360"/>
        <w:tab w:val="left" w:pos="993"/>
      </w:tabs>
      <w:ind w:left="0" w:firstLine="709"/>
      <w:jc w:val="both"/>
    </w:pPr>
    <w:rPr>
      <w:rFonts w:ascii="Times New Roman" w:eastAsia="Times New Roman" w:hAnsi="Times New Roman" w:cs="Times New Roman"/>
      <w:b/>
      <w:bCs/>
      <w:color w:val="auto"/>
      <w:kern w:val="32"/>
      <w:sz w:val="28"/>
      <w:szCs w:val="20"/>
      <w:lang w:eastAsia="x-none"/>
    </w:rPr>
  </w:style>
  <w:style w:type="paragraph" w:customStyle="1" w:styleId="3">
    <w:name w:val="Абзац [3]"/>
    <w:basedOn w:val="a3"/>
    <w:qFormat/>
    <w:rsid w:val="00AC36BB"/>
    <w:pPr>
      <w:widowControl w:val="0"/>
      <w:numPr>
        <w:ilvl w:val="2"/>
        <w:numId w:val="14"/>
      </w:numPr>
      <w:ind w:left="710" w:firstLine="0"/>
      <w:jc w:val="both"/>
      <w:outlineLvl w:val="2"/>
    </w:pPr>
    <w:rPr>
      <w:rFonts w:ascii="Times New Roman" w:eastAsia="Times New Roman" w:hAnsi="Times New Roman" w:cs="Times New Roman"/>
      <w:bCs/>
      <w:iCs/>
      <w:sz w:val="28"/>
      <w:szCs w:val="28"/>
      <w:lang w:eastAsia="x-none"/>
    </w:rPr>
  </w:style>
  <w:style w:type="paragraph" w:customStyle="1" w:styleId="20">
    <w:name w:val="Абзац [2] (нормальный)"/>
    <w:basedOn w:val="a3"/>
    <w:qFormat/>
    <w:rsid w:val="00AC36BB"/>
    <w:pPr>
      <w:widowControl w:val="0"/>
      <w:numPr>
        <w:ilvl w:val="1"/>
        <w:numId w:val="14"/>
      </w:numPr>
      <w:ind w:left="0" w:firstLine="709"/>
      <w:jc w:val="both"/>
      <w:outlineLvl w:val="1"/>
    </w:pPr>
    <w:rPr>
      <w:rFonts w:ascii="Times New Roman" w:eastAsia="Times New Roman" w:hAnsi="Times New Roman" w:cs="Times New Roman"/>
      <w:bCs/>
      <w:iCs/>
      <w:sz w:val="28"/>
      <w:szCs w:val="28"/>
      <w:lang w:eastAsia="x-none"/>
    </w:rPr>
  </w:style>
  <w:style w:type="paragraph" w:customStyle="1" w:styleId="4">
    <w:name w:val="Абзац [4]"/>
    <w:basedOn w:val="3"/>
    <w:qFormat/>
    <w:rsid w:val="00AC36BB"/>
    <w:pPr>
      <w:numPr>
        <w:ilvl w:val="3"/>
      </w:numPr>
      <w:ind w:left="0" w:firstLine="709"/>
      <w:outlineLvl w:val="3"/>
    </w:pPr>
  </w:style>
  <w:style w:type="paragraph" w:customStyle="1" w:styleId="5">
    <w:name w:val="Абзац [5]"/>
    <w:basedOn w:val="4"/>
    <w:qFormat/>
    <w:rsid w:val="00AC36BB"/>
    <w:pPr>
      <w:numPr>
        <w:ilvl w:val="4"/>
      </w:numPr>
      <w:tabs>
        <w:tab w:val="num" w:pos="360"/>
      </w:tabs>
      <w:ind w:left="0" w:firstLine="709"/>
      <w:outlineLvl w:val="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1420520068">
      <w:bodyDiv w:val="1"/>
      <w:marLeft w:val="0"/>
      <w:marRight w:val="0"/>
      <w:marTop w:val="0"/>
      <w:marBottom w:val="0"/>
      <w:divBdr>
        <w:top w:val="none" w:sz="0" w:space="0" w:color="auto"/>
        <w:left w:val="none" w:sz="0" w:space="0" w:color="auto"/>
        <w:bottom w:val="none" w:sz="0" w:space="0" w:color="auto"/>
        <w:right w:val="none" w:sz="0" w:space="0" w:color="auto"/>
      </w:divBdr>
    </w:div>
    <w:div w:id="1681468141">
      <w:bodyDiv w:val="1"/>
      <w:marLeft w:val="0"/>
      <w:marRight w:val="0"/>
      <w:marTop w:val="0"/>
      <w:marBottom w:val="0"/>
      <w:divBdr>
        <w:top w:val="none" w:sz="0" w:space="0" w:color="auto"/>
        <w:left w:val="none" w:sz="0" w:space="0" w:color="auto"/>
        <w:bottom w:val="none" w:sz="0" w:space="0" w:color="auto"/>
        <w:right w:val="none" w:sz="0" w:space="0" w:color="auto"/>
      </w:divBdr>
    </w:div>
    <w:div w:id="1816557428">
      <w:bodyDiv w:val="1"/>
      <w:marLeft w:val="0"/>
      <w:marRight w:val="0"/>
      <w:marTop w:val="0"/>
      <w:marBottom w:val="0"/>
      <w:divBdr>
        <w:top w:val="none" w:sz="0" w:space="0" w:color="auto"/>
        <w:left w:val="none" w:sz="0" w:space="0" w:color="auto"/>
        <w:bottom w:val="none" w:sz="0" w:space="0" w:color="auto"/>
        <w:right w:val="none" w:sz="0" w:space="0" w:color="auto"/>
      </w:divBdr>
    </w:div>
    <w:div w:id="1910188799">
      <w:bodyDiv w:val="1"/>
      <w:marLeft w:val="0"/>
      <w:marRight w:val="0"/>
      <w:marTop w:val="0"/>
      <w:marBottom w:val="0"/>
      <w:divBdr>
        <w:top w:val="none" w:sz="0" w:space="0" w:color="auto"/>
        <w:left w:val="none" w:sz="0" w:space="0" w:color="auto"/>
        <w:bottom w:val="none" w:sz="0" w:space="0" w:color="auto"/>
        <w:right w:val="none" w:sz="0" w:space="0" w:color="auto"/>
      </w:divBdr>
    </w:div>
    <w:div w:id="1962953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glossaryDocument" Target="glossary/document.xml"/><Relationship Id="rId10" Type="http://schemas.openxmlformats.org/officeDocument/2006/relationships/hyperlink" Target="mailto:Rovenskaya_SV@baikalenergy.com%20" TargetMode="External"/><Relationship Id="rId4" Type="http://schemas.openxmlformats.org/officeDocument/2006/relationships/settings" Target="settings.xml"/><Relationship Id="rId9" Type="http://schemas.openxmlformats.org/officeDocument/2006/relationships/hyperlink" Target="mailto:PaklinaOE@baikalenergy.com"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venskaya_SV\Desktop\&#1044;&#1086;&#1075;&#1086;&#1074;&#1086;&#1088;&#1072;\&#1050;&#1086;&#1085;&#1082;&#1091;&#1088;&#1089;&#1099;\2024\&#1057;&#1054;&#1058;\&#1054;&#1075;&#1085;&#1077;&#1079;&#1072;&#1097;.&#1086;&#1073;&#1088;&#1072;&#1073;&#1086;&#1090;&#1082;&#1072;\16.01.2024%20&#1064;&#1072;&#1073;&#1083;&#1086;&#1085;%20&#1076;&#1086;&#1082;&#1091;&#1084;&#1077;&#1085;&#1090;&#1072;&#1094;&#1080;&#1103;%20&#1086;%20&#1079;&#1072;&#1082;&#1091;&#1087;&#1082;&#1077;%20(&#1082;&#1086;&#1085;&#1082;&#1091;&#1088;&#1089;;&#1069;&#1060;;%20&#1050;&#1086;&#1101;&#1092;,&#1057;&#1052;&#1057;&#1055;)%20&#8212;%20.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C31CB77378834C15AE188BD43927CA2A"/>
        <w:category>
          <w:name w:val="Общие"/>
          <w:gallery w:val="placeholder"/>
        </w:category>
        <w:types>
          <w:type w:val="bbPlcHdr"/>
        </w:types>
        <w:behaviors>
          <w:behavior w:val="content"/>
        </w:behaviors>
        <w:guid w:val="{0DC4DACF-6082-42ED-8EE0-A96B3BC28FF1}"/>
      </w:docPartPr>
      <w:docPartBody>
        <w:p w:rsidR="00CD671B" w:rsidRDefault="005218CB">
          <w:pPr>
            <w:pStyle w:val="C31CB77378834C15AE188BD43927CA2A"/>
          </w:pPr>
          <w:bookmarkStart w:id="0" w:name="НПлана"/>
          <w:bookmarkEnd w:id="0"/>
          <w:r w:rsidRPr="00853F0C">
            <w:rPr>
              <w:rStyle w:val="a3"/>
            </w:rPr>
            <w:t>Место для ввода текста.</w:t>
          </w:r>
        </w:p>
      </w:docPartBody>
    </w:docPart>
    <w:docPart>
      <w:docPartPr>
        <w:name w:val="1D2A7AF856F94BB084D6453FE3C66280"/>
        <w:category>
          <w:name w:val="Общие"/>
          <w:gallery w:val="placeholder"/>
        </w:category>
        <w:types>
          <w:type w:val="bbPlcHdr"/>
        </w:types>
        <w:behaviors>
          <w:behavior w:val="content"/>
        </w:behaviors>
        <w:guid w:val="{56C53CF0-F2EB-4235-890E-81762C930714}"/>
      </w:docPartPr>
      <w:docPartBody>
        <w:p w:rsidR="00CD671B" w:rsidRDefault="005218CB">
          <w:pPr>
            <w:pStyle w:val="1D2A7AF856F94BB084D6453FE3C66280"/>
          </w:pPr>
          <w:r w:rsidRPr="007027F2">
            <w:rPr>
              <w:rStyle w:val="a3"/>
            </w:rPr>
            <w:t>Выберите стандартный блок.</w:t>
          </w:r>
        </w:p>
      </w:docPartBody>
    </w:docPart>
    <w:docPart>
      <w:docPartPr>
        <w:name w:val="FE6E42D3A8B94A66B4C88484087B38A2"/>
        <w:category>
          <w:name w:val="Общие"/>
          <w:gallery w:val="placeholder"/>
        </w:category>
        <w:types>
          <w:type w:val="bbPlcHdr"/>
        </w:types>
        <w:behaviors>
          <w:behavior w:val="content"/>
        </w:behaviors>
        <w:guid w:val="{6A493872-3DEF-4BC8-856A-85919553665B}"/>
      </w:docPartPr>
      <w:docPartBody>
        <w:p w:rsidR="00CD671B" w:rsidRDefault="005218CB">
          <w:pPr>
            <w:pStyle w:val="FE6E42D3A8B94A66B4C88484087B38A2"/>
          </w:pPr>
          <w:r w:rsidRPr="00853F0C">
            <w:rPr>
              <w:rStyle w:val="a3"/>
            </w:rPr>
            <w:t>Место для ввода текста.</w:t>
          </w:r>
        </w:p>
      </w:docPartBody>
    </w:docPart>
    <w:docPart>
      <w:docPartPr>
        <w:name w:val="4E08632D7E324A99BEC12CE680F6313A"/>
        <w:category>
          <w:name w:val="Общие"/>
          <w:gallery w:val="placeholder"/>
        </w:category>
        <w:types>
          <w:type w:val="bbPlcHdr"/>
        </w:types>
        <w:behaviors>
          <w:behavior w:val="content"/>
        </w:behaviors>
        <w:guid w:val="{BD5B32D6-60E6-43FE-AFA1-11A78576E7ED}"/>
      </w:docPartPr>
      <w:docPartBody>
        <w:p w:rsidR="00CD671B" w:rsidRDefault="005218CB">
          <w:pPr>
            <w:pStyle w:val="4E08632D7E324A99BEC12CE680F6313A"/>
          </w:pPr>
          <w:r w:rsidRPr="00E6512F">
            <w:rPr>
              <w:rStyle w:val="a3"/>
            </w:rPr>
            <w:t>Место для ввода даты.</w:t>
          </w:r>
        </w:p>
      </w:docPartBody>
    </w:docPart>
    <w:docPart>
      <w:docPartPr>
        <w:name w:val="F0B53921D65D45EFB57B685C7254C100"/>
        <w:category>
          <w:name w:val="Общие"/>
          <w:gallery w:val="placeholder"/>
        </w:category>
        <w:types>
          <w:type w:val="bbPlcHdr"/>
        </w:types>
        <w:behaviors>
          <w:behavior w:val="content"/>
        </w:behaviors>
        <w:guid w:val="{9529BDA8-6235-40C4-8BB6-D7FBCCF9ABA5}"/>
      </w:docPartPr>
      <w:docPartBody>
        <w:p w:rsidR="00CD671B" w:rsidRDefault="005218CB">
          <w:pPr>
            <w:pStyle w:val="F0B53921D65D45EFB57B685C7254C100"/>
          </w:pPr>
          <w:r w:rsidRPr="00853F0C">
            <w:rPr>
              <w:rStyle w:val="a3"/>
            </w:rPr>
            <w:t>Место для ввода текста.</w:t>
          </w:r>
        </w:p>
      </w:docPartBody>
    </w:docPart>
    <w:docPart>
      <w:docPartPr>
        <w:name w:val="DD78726386A5422F8E62962A23B27F05"/>
        <w:category>
          <w:name w:val="Общие"/>
          <w:gallery w:val="placeholder"/>
        </w:category>
        <w:types>
          <w:type w:val="bbPlcHdr"/>
        </w:types>
        <w:behaviors>
          <w:behavior w:val="content"/>
        </w:behaviors>
        <w:guid w:val="{DD442ADE-1E53-4C96-9A16-A0E9857A4CA5}"/>
      </w:docPartPr>
      <w:docPartBody>
        <w:p w:rsidR="00CD671B" w:rsidRDefault="005218CB">
          <w:pPr>
            <w:pStyle w:val="DD78726386A5422F8E62962A23B27F05"/>
          </w:pPr>
          <w:r w:rsidRPr="00853F0C">
            <w:rPr>
              <w:rStyle w:val="a3"/>
            </w:rPr>
            <w:t>Место для ввода текста.</w:t>
          </w:r>
        </w:p>
      </w:docPartBody>
    </w:docPart>
    <w:docPart>
      <w:docPartPr>
        <w:name w:val="D2761965BCD7434E8E97D48D16A3201A"/>
        <w:category>
          <w:name w:val="Общие"/>
          <w:gallery w:val="placeholder"/>
        </w:category>
        <w:types>
          <w:type w:val="bbPlcHdr"/>
        </w:types>
        <w:behaviors>
          <w:behavior w:val="content"/>
        </w:behaviors>
        <w:guid w:val="{8D9ABE4C-740A-41CF-8FDE-FCF9117303CB}"/>
      </w:docPartPr>
      <w:docPartBody>
        <w:p w:rsidR="00CD671B" w:rsidRDefault="005218CB">
          <w:pPr>
            <w:pStyle w:val="D2761965BCD7434E8E97D48D16A3201A"/>
          </w:pPr>
          <w:r w:rsidRPr="00BC1543">
            <w:rPr>
              <w:rStyle w:val="a3"/>
            </w:rPr>
            <w:t>Выберите элемент.</w:t>
          </w:r>
        </w:p>
      </w:docPartBody>
    </w:docPart>
    <w:docPart>
      <w:docPartPr>
        <w:name w:val="8B7315DB1E2A465999C5B5170A05A207"/>
        <w:category>
          <w:name w:val="Общие"/>
          <w:gallery w:val="placeholder"/>
        </w:category>
        <w:types>
          <w:type w:val="bbPlcHdr"/>
        </w:types>
        <w:behaviors>
          <w:behavior w:val="content"/>
        </w:behaviors>
        <w:guid w:val="{7CC11A2D-3BB2-4329-AAF0-9EAE49E455D4}"/>
      </w:docPartPr>
      <w:docPartBody>
        <w:p w:rsidR="00CD671B" w:rsidRDefault="005218CB">
          <w:pPr>
            <w:pStyle w:val="8B7315DB1E2A465999C5B5170A05A207"/>
          </w:pPr>
          <w:r w:rsidRPr="00853F0C">
            <w:rPr>
              <w:rStyle w:val="a3"/>
            </w:rPr>
            <w:t>Место для ввода текста.</w:t>
          </w:r>
        </w:p>
      </w:docPartBody>
    </w:docPart>
    <w:docPart>
      <w:docPartPr>
        <w:name w:val="226164C6445248A0B13185E9C3746610"/>
        <w:category>
          <w:name w:val="Общие"/>
          <w:gallery w:val="placeholder"/>
        </w:category>
        <w:types>
          <w:type w:val="bbPlcHdr"/>
        </w:types>
        <w:behaviors>
          <w:behavior w:val="content"/>
        </w:behaviors>
        <w:guid w:val="{7F156717-63EA-424D-8438-8C000D9C9959}"/>
      </w:docPartPr>
      <w:docPartBody>
        <w:p w:rsidR="00CD671B" w:rsidRDefault="005218CB">
          <w:pPr>
            <w:pStyle w:val="226164C6445248A0B13185E9C3746610"/>
          </w:pPr>
          <w:r w:rsidRPr="00853F0C">
            <w:rPr>
              <w:rStyle w:val="a3"/>
            </w:rPr>
            <w:t>Место для ввода текста.</w:t>
          </w:r>
        </w:p>
      </w:docPartBody>
    </w:docPart>
    <w:docPart>
      <w:docPartPr>
        <w:name w:val="C90D25643D6B48698498CAB0A261BB66"/>
        <w:category>
          <w:name w:val="Общие"/>
          <w:gallery w:val="placeholder"/>
        </w:category>
        <w:types>
          <w:type w:val="bbPlcHdr"/>
        </w:types>
        <w:behaviors>
          <w:behavior w:val="content"/>
        </w:behaviors>
        <w:guid w:val="{F45B47AE-BF89-484B-A212-100BC72CF847}"/>
      </w:docPartPr>
      <w:docPartBody>
        <w:p w:rsidR="00CD671B" w:rsidRDefault="005218CB">
          <w:pPr>
            <w:pStyle w:val="C90D25643D6B48698498CAB0A261BB66"/>
          </w:pPr>
          <w:r w:rsidRPr="00BC1543">
            <w:rPr>
              <w:rStyle w:val="a3"/>
            </w:rPr>
            <w:t>Выберите элемент.</w:t>
          </w:r>
        </w:p>
      </w:docPartBody>
    </w:docPart>
    <w:docPart>
      <w:docPartPr>
        <w:name w:val="D0D0114ADBBF4C8FB38218D5011FFB66"/>
        <w:category>
          <w:name w:val="Общие"/>
          <w:gallery w:val="placeholder"/>
        </w:category>
        <w:types>
          <w:type w:val="bbPlcHdr"/>
        </w:types>
        <w:behaviors>
          <w:behavior w:val="content"/>
        </w:behaviors>
        <w:guid w:val="{13B918BA-CD94-4066-B3E2-0FE6C4EE2B72}"/>
      </w:docPartPr>
      <w:docPartBody>
        <w:p w:rsidR="00CD671B" w:rsidRDefault="005218CB">
          <w:pPr>
            <w:pStyle w:val="D0D0114ADBBF4C8FB38218D5011FFB66"/>
          </w:pPr>
          <w:r>
            <w:rPr>
              <w:rStyle w:val="a3"/>
            </w:rPr>
            <w:t>Место для ввода текста.</w:t>
          </w:r>
        </w:p>
      </w:docPartBody>
    </w:docPart>
    <w:docPart>
      <w:docPartPr>
        <w:name w:val="8AAAA71453B944078FE2E369E26117E3"/>
        <w:category>
          <w:name w:val="Общие"/>
          <w:gallery w:val="placeholder"/>
        </w:category>
        <w:types>
          <w:type w:val="bbPlcHdr"/>
        </w:types>
        <w:behaviors>
          <w:behavior w:val="content"/>
        </w:behaviors>
        <w:guid w:val="{10ABE06C-4A5A-4B94-BFEA-19D57CE68FAC}"/>
      </w:docPartPr>
      <w:docPartBody>
        <w:p w:rsidR="00CD671B" w:rsidRDefault="005218CB">
          <w:pPr>
            <w:pStyle w:val="8AAAA71453B944078FE2E369E26117E3"/>
          </w:pPr>
          <w:r>
            <w:rPr>
              <w:rStyle w:val="a3"/>
            </w:rPr>
            <w:t>Место для ввода текста.</w:t>
          </w:r>
        </w:p>
      </w:docPartBody>
    </w:docPart>
    <w:docPart>
      <w:docPartPr>
        <w:name w:val="AFE0138EB88949CCB30D59DA8E88F878"/>
        <w:category>
          <w:name w:val="Общие"/>
          <w:gallery w:val="placeholder"/>
        </w:category>
        <w:types>
          <w:type w:val="bbPlcHdr"/>
        </w:types>
        <w:behaviors>
          <w:behavior w:val="content"/>
        </w:behaviors>
        <w:guid w:val="{199ED402-AD0F-4E14-BE4A-4375056C52EE}"/>
      </w:docPartPr>
      <w:docPartBody>
        <w:p w:rsidR="00CD671B" w:rsidRDefault="005218CB">
          <w:pPr>
            <w:pStyle w:val="AFE0138EB88949CCB30D59DA8E88F878"/>
          </w:pPr>
          <w:r w:rsidRPr="00BC1543">
            <w:rPr>
              <w:rStyle w:val="a3"/>
            </w:rPr>
            <w:t>Выберите элемент.</w:t>
          </w:r>
        </w:p>
      </w:docPartBody>
    </w:docPart>
    <w:docPart>
      <w:docPartPr>
        <w:name w:val="0372B742459F4F7EB00A9435D7CC2A03"/>
        <w:category>
          <w:name w:val="Общие"/>
          <w:gallery w:val="placeholder"/>
        </w:category>
        <w:types>
          <w:type w:val="bbPlcHdr"/>
        </w:types>
        <w:behaviors>
          <w:behavior w:val="content"/>
        </w:behaviors>
        <w:guid w:val="{301CD6D0-DF3F-4408-AE54-E2B4AB910819}"/>
      </w:docPartPr>
      <w:docPartBody>
        <w:p w:rsidR="00CD671B" w:rsidRDefault="005218CB">
          <w:pPr>
            <w:pStyle w:val="0372B742459F4F7EB00A9435D7CC2A03"/>
          </w:pPr>
          <w:r w:rsidRPr="00E6512F">
            <w:rPr>
              <w:rStyle w:val="a3"/>
            </w:rPr>
            <w:t>Место для ввода даты.</w:t>
          </w:r>
        </w:p>
      </w:docPartBody>
    </w:docPart>
    <w:docPart>
      <w:docPartPr>
        <w:name w:val="61856F74C2CA4097A3ADC93D0596D843"/>
        <w:category>
          <w:name w:val="Общие"/>
          <w:gallery w:val="placeholder"/>
        </w:category>
        <w:types>
          <w:type w:val="bbPlcHdr"/>
        </w:types>
        <w:behaviors>
          <w:behavior w:val="content"/>
        </w:behaviors>
        <w:guid w:val="{DA87E204-5F22-474F-8C19-ED533A7DD39F}"/>
      </w:docPartPr>
      <w:docPartBody>
        <w:p w:rsidR="00CD671B" w:rsidRDefault="005218CB">
          <w:pPr>
            <w:pStyle w:val="61856F74C2CA4097A3ADC93D0596D843"/>
          </w:pPr>
          <w:r w:rsidRPr="00E6512F">
            <w:rPr>
              <w:rStyle w:val="a3"/>
            </w:rPr>
            <w:t>Место для ввода даты.</w:t>
          </w:r>
        </w:p>
      </w:docPartBody>
    </w:docPart>
    <w:docPart>
      <w:docPartPr>
        <w:name w:val="E2273A0A9DE9467690978B1A9DDC3664"/>
        <w:category>
          <w:name w:val="Общие"/>
          <w:gallery w:val="placeholder"/>
        </w:category>
        <w:types>
          <w:type w:val="bbPlcHdr"/>
        </w:types>
        <w:behaviors>
          <w:behavior w:val="content"/>
        </w:behaviors>
        <w:guid w:val="{4EA2E831-236C-41FD-8CDA-56DBCB7729E1}"/>
      </w:docPartPr>
      <w:docPartBody>
        <w:p w:rsidR="00CD671B" w:rsidRDefault="005218CB">
          <w:pPr>
            <w:pStyle w:val="E2273A0A9DE9467690978B1A9DDC3664"/>
          </w:pPr>
          <w:r w:rsidRPr="00E6512F">
            <w:rPr>
              <w:rStyle w:val="a3"/>
            </w:rPr>
            <w:t>Место для ввода даты.</w:t>
          </w:r>
        </w:p>
      </w:docPartBody>
    </w:docPart>
    <w:docPart>
      <w:docPartPr>
        <w:name w:val="A02BA2DDBFCB4C6DA8FA1EBDD41F1F4D"/>
        <w:category>
          <w:name w:val="Общие"/>
          <w:gallery w:val="placeholder"/>
        </w:category>
        <w:types>
          <w:type w:val="bbPlcHdr"/>
        </w:types>
        <w:behaviors>
          <w:behavior w:val="content"/>
        </w:behaviors>
        <w:guid w:val="{636A30DB-6AAD-4E60-963C-BC0CBB975C19}"/>
      </w:docPartPr>
      <w:docPartBody>
        <w:p w:rsidR="00CD671B" w:rsidRDefault="005218CB">
          <w:pPr>
            <w:pStyle w:val="A02BA2DDBFCB4C6DA8FA1EBDD41F1F4D"/>
          </w:pPr>
          <w:r w:rsidRPr="00E6512F">
            <w:rPr>
              <w:rStyle w:val="a3"/>
            </w:rPr>
            <w:t>Место для ввода даты.</w:t>
          </w:r>
        </w:p>
      </w:docPartBody>
    </w:docPart>
    <w:docPart>
      <w:docPartPr>
        <w:name w:val="74BA17AC263E4DAEB875E33011B3693A"/>
        <w:category>
          <w:name w:val="Общие"/>
          <w:gallery w:val="placeholder"/>
        </w:category>
        <w:types>
          <w:type w:val="bbPlcHdr"/>
        </w:types>
        <w:behaviors>
          <w:behavior w:val="content"/>
        </w:behaviors>
        <w:guid w:val="{BCB1385E-C29E-4B62-96AF-025CA16E8E74}"/>
      </w:docPartPr>
      <w:docPartBody>
        <w:p w:rsidR="00CD671B" w:rsidRDefault="005218CB">
          <w:pPr>
            <w:pStyle w:val="74BA17AC263E4DAEB875E33011B3693A"/>
          </w:pPr>
          <w:r w:rsidRPr="00E6512F">
            <w:rPr>
              <w:rStyle w:val="a3"/>
            </w:rPr>
            <w:t>Место для ввода даты.</w:t>
          </w:r>
        </w:p>
      </w:docPartBody>
    </w:docPart>
    <w:docPart>
      <w:docPartPr>
        <w:name w:val="3064F2A8E72B4AF58C1C85A92AB313A2"/>
        <w:category>
          <w:name w:val="Общие"/>
          <w:gallery w:val="placeholder"/>
        </w:category>
        <w:types>
          <w:type w:val="bbPlcHdr"/>
        </w:types>
        <w:behaviors>
          <w:behavior w:val="content"/>
        </w:behaviors>
        <w:guid w:val="{10FA0434-E824-415D-972D-23FEC6A517F4}"/>
      </w:docPartPr>
      <w:docPartBody>
        <w:p w:rsidR="00CD671B" w:rsidRDefault="005218CB">
          <w:pPr>
            <w:pStyle w:val="3064F2A8E72B4AF58C1C85A92AB313A2"/>
          </w:pPr>
          <w:r w:rsidRPr="00E6512F">
            <w:rPr>
              <w:rStyle w:val="a3"/>
            </w:rPr>
            <w:t>Место для ввода даты.</w:t>
          </w:r>
        </w:p>
      </w:docPartBody>
    </w:docPart>
    <w:docPart>
      <w:docPartPr>
        <w:name w:val="2C60E8BFB2A24106A661A0220228C946"/>
        <w:category>
          <w:name w:val="Общие"/>
          <w:gallery w:val="placeholder"/>
        </w:category>
        <w:types>
          <w:type w:val="bbPlcHdr"/>
        </w:types>
        <w:behaviors>
          <w:behavior w:val="content"/>
        </w:behaviors>
        <w:guid w:val="{DDFB31C5-D0F1-4473-ADAA-02E8254F76B6}"/>
      </w:docPartPr>
      <w:docPartBody>
        <w:p w:rsidR="00CD671B" w:rsidRDefault="005218CB">
          <w:pPr>
            <w:pStyle w:val="2C60E8BFB2A24106A661A0220228C946"/>
          </w:pPr>
          <w:r w:rsidRPr="00853F0C">
            <w:rPr>
              <w:rStyle w:val="a3"/>
            </w:rPr>
            <w:t>Место для ввода текста.</w:t>
          </w:r>
        </w:p>
      </w:docPartBody>
    </w:docPart>
    <w:docPart>
      <w:docPartPr>
        <w:name w:val="AE6635C4FA3745E5A766CA1FDC9AEF13"/>
        <w:category>
          <w:name w:val="Общие"/>
          <w:gallery w:val="placeholder"/>
        </w:category>
        <w:types>
          <w:type w:val="bbPlcHdr"/>
        </w:types>
        <w:behaviors>
          <w:behavior w:val="content"/>
        </w:behaviors>
        <w:guid w:val="{680A70E0-0D4E-489D-8088-253CC1D08C95}"/>
      </w:docPartPr>
      <w:docPartBody>
        <w:p w:rsidR="00CD671B" w:rsidRDefault="005218CB">
          <w:pPr>
            <w:pStyle w:val="AE6635C4FA3745E5A766CA1FDC9AEF13"/>
          </w:pPr>
          <w:r w:rsidRPr="00B56B74">
            <w:rPr>
              <w:rStyle w:val="a3"/>
            </w:rPr>
            <w:t>Место для ввода текста.</w:t>
          </w:r>
        </w:p>
      </w:docPartBody>
    </w:docPart>
    <w:docPart>
      <w:docPartPr>
        <w:name w:val="0638BA0B6FF34EF5B4F935A3DDD3A3E4"/>
        <w:category>
          <w:name w:val="Общие"/>
          <w:gallery w:val="placeholder"/>
        </w:category>
        <w:types>
          <w:type w:val="bbPlcHdr"/>
        </w:types>
        <w:behaviors>
          <w:behavior w:val="content"/>
        </w:behaviors>
        <w:guid w:val="{0193A9A8-FDC9-4253-83D0-DE202F31C45B}"/>
      </w:docPartPr>
      <w:docPartBody>
        <w:p w:rsidR="00CD671B" w:rsidRDefault="005218CB">
          <w:pPr>
            <w:pStyle w:val="0638BA0B6FF34EF5B4F935A3DDD3A3E4"/>
          </w:pPr>
          <w:r w:rsidRPr="00853F0C">
            <w:rPr>
              <w:rStyle w:val="a3"/>
            </w:rPr>
            <w:t>Место для ввода текста.</w:t>
          </w:r>
        </w:p>
      </w:docPartBody>
    </w:docPart>
    <w:docPart>
      <w:docPartPr>
        <w:name w:val="0245B04675E44E769FA590AAF5051D01"/>
        <w:category>
          <w:name w:val="Общие"/>
          <w:gallery w:val="placeholder"/>
        </w:category>
        <w:types>
          <w:type w:val="bbPlcHdr"/>
        </w:types>
        <w:behaviors>
          <w:behavior w:val="content"/>
        </w:behaviors>
        <w:guid w:val="{B9D312CC-A636-486C-9EEA-2E1B8DF34C46}"/>
      </w:docPartPr>
      <w:docPartBody>
        <w:p w:rsidR="00CD671B" w:rsidRDefault="005218CB">
          <w:pPr>
            <w:pStyle w:val="0245B04675E44E769FA590AAF5051D01"/>
          </w:pPr>
          <w:r w:rsidRPr="00853F0C">
            <w:rPr>
              <w:rStyle w:val="a3"/>
            </w:rPr>
            <w:t>Место для ввода текста.</w:t>
          </w:r>
        </w:p>
      </w:docPartBody>
    </w:docPart>
    <w:docPart>
      <w:docPartPr>
        <w:name w:val="CAE82A0F054E44269C0601EAA3F7838C"/>
        <w:category>
          <w:name w:val="Общие"/>
          <w:gallery w:val="placeholder"/>
        </w:category>
        <w:types>
          <w:type w:val="bbPlcHdr"/>
        </w:types>
        <w:behaviors>
          <w:behavior w:val="content"/>
        </w:behaviors>
        <w:guid w:val="{A203676C-D540-49D1-9609-5755AA0D1150}"/>
      </w:docPartPr>
      <w:docPartBody>
        <w:p w:rsidR="00CD671B" w:rsidRDefault="005218CB">
          <w:pPr>
            <w:pStyle w:val="CAE82A0F054E44269C0601EAA3F7838C"/>
          </w:pPr>
          <w:r w:rsidRPr="00853F0C">
            <w:rPr>
              <w:rStyle w:val="a3"/>
            </w:rPr>
            <w:t>Место для ввода текста.</w:t>
          </w:r>
        </w:p>
      </w:docPartBody>
    </w:docPart>
    <w:docPart>
      <w:docPartPr>
        <w:name w:val="A6DCA592350041F593072E34E06F659A"/>
        <w:category>
          <w:name w:val="Общие"/>
          <w:gallery w:val="placeholder"/>
        </w:category>
        <w:types>
          <w:type w:val="bbPlcHdr"/>
        </w:types>
        <w:behaviors>
          <w:behavior w:val="content"/>
        </w:behaviors>
        <w:guid w:val="{4FF6E835-93EF-4F9B-A0D1-C5CCF058964F}"/>
      </w:docPartPr>
      <w:docPartBody>
        <w:p w:rsidR="00CD671B" w:rsidRDefault="005218CB">
          <w:pPr>
            <w:pStyle w:val="A6DCA592350041F593072E34E06F659A"/>
          </w:pPr>
          <w:r w:rsidRPr="00B8675A">
            <w:rPr>
              <w:rStyle w:val="a3"/>
            </w:rPr>
            <w:t>Выберите элемент.</w:t>
          </w:r>
        </w:p>
      </w:docPartBody>
    </w:docPart>
    <w:docPart>
      <w:docPartPr>
        <w:name w:val="9898323138F64CBC9DE6065ECE350293"/>
        <w:category>
          <w:name w:val="Общие"/>
          <w:gallery w:val="placeholder"/>
        </w:category>
        <w:types>
          <w:type w:val="bbPlcHdr"/>
        </w:types>
        <w:behaviors>
          <w:behavior w:val="content"/>
        </w:behaviors>
        <w:guid w:val="{8311B3E4-D5AD-4B2A-AF9E-43A6EF43A4F5}"/>
      </w:docPartPr>
      <w:docPartBody>
        <w:p w:rsidR="00CD671B" w:rsidRDefault="005218CB">
          <w:pPr>
            <w:pStyle w:val="9898323138F64CBC9DE6065ECE350293"/>
          </w:pPr>
          <w:r w:rsidRPr="00B8675A">
            <w:rPr>
              <w:rStyle w:val="a3"/>
            </w:rPr>
            <w:t>Выберите элемент.</w:t>
          </w:r>
        </w:p>
      </w:docPartBody>
    </w:docPart>
    <w:docPart>
      <w:docPartPr>
        <w:name w:val="B3BB66C4210E45E299137DD4ABFA73F5"/>
        <w:category>
          <w:name w:val="Общие"/>
          <w:gallery w:val="placeholder"/>
        </w:category>
        <w:types>
          <w:type w:val="bbPlcHdr"/>
        </w:types>
        <w:behaviors>
          <w:behavior w:val="content"/>
        </w:behaviors>
        <w:guid w:val="{19BE1B39-0251-4B52-81BD-C393B8847753}"/>
      </w:docPartPr>
      <w:docPartBody>
        <w:p w:rsidR="00CD671B" w:rsidRDefault="005218CB">
          <w:pPr>
            <w:pStyle w:val="B3BB66C4210E45E299137DD4ABFA73F5"/>
          </w:pPr>
          <w:r w:rsidRPr="00853F0C">
            <w:rPr>
              <w:rStyle w:val="a3"/>
            </w:rPr>
            <w:t>Место для ввода текста.</w:t>
          </w:r>
        </w:p>
      </w:docPartBody>
    </w:docPart>
    <w:docPart>
      <w:docPartPr>
        <w:name w:val="C935689B652248BB9E0C57AAB20AF85E"/>
        <w:category>
          <w:name w:val="Общие"/>
          <w:gallery w:val="placeholder"/>
        </w:category>
        <w:types>
          <w:type w:val="bbPlcHdr"/>
        </w:types>
        <w:behaviors>
          <w:behavior w:val="content"/>
        </w:behaviors>
        <w:guid w:val="{77A64CD0-3CCB-44B6-B546-002E20D6334C}"/>
      </w:docPartPr>
      <w:docPartBody>
        <w:p w:rsidR="00CD671B" w:rsidRDefault="005218CB">
          <w:pPr>
            <w:pStyle w:val="C935689B652248BB9E0C57AAB20AF85E"/>
          </w:pPr>
          <w:r w:rsidRPr="00853F0C">
            <w:rPr>
              <w:rStyle w:val="a3"/>
            </w:rPr>
            <w:t>Место для ввода текста.</w:t>
          </w:r>
        </w:p>
      </w:docPartBody>
    </w:docPart>
    <w:docPart>
      <w:docPartPr>
        <w:name w:val="E8216199CADB440996ACF5120D9E170C"/>
        <w:category>
          <w:name w:val="Общие"/>
          <w:gallery w:val="placeholder"/>
        </w:category>
        <w:types>
          <w:type w:val="bbPlcHdr"/>
        </w:types>
        <w:behaviors>
          <w:behavior w:val="content"/>
        </w:behaviors>
        <w:guid w:val="{3E4AB2A4-1974-4AF5-8AC4-512A7BA371FB}"/>
      </w:docPartPr>
      <w:docPartBody>
        <w:p w:rsidR="00CD671B" w:rsidRDefault="005218CB">
          <w:pPr>
            <w:pStyle w:val="E8216199CADB440996ACF5120D9E170C"/>
          </w:pPr>
          <w:r w:rsidRPr="00853F0C">
            <w:rPr>
              <w:rStyle w:val="a3"/>
            </w:rPr>
            <w:t>Место для ввода текста.</w:t>
          </w:r>
        </w:p>
      </w:docPartBody>
    </w:docPart>
    <w:docPart>
      <w:docPartPr>
        <w:name w:val="038C977F99734DBA92AAC04802E3D285"/>
        <w:category>
          <w:name w:val="Общие"/>
          <w:gallery w:val="placeholder"/>
        </w:category>
        <w:types>
          <w:type w:val="bbPlcHdr"/>
        </w:types>
        <w:behaviors>
          <w:behavior w:val="content"/>
        </w:behaviors>
        <w:guid w:val="{145E6D8F-67B6-40E0-9427-71715577FEC4}"/>
      </w:docPartPr>
      <w:docPartBody>
        <w:p w:rsidR="00CD671B" w:rsidRDefault="005218CB">
          <w:pPr>
            <w:pStyle w:val="038C977F99734DBA92AAC04802E3D285"/>
          </w:pPr>
          <w:r w:rsidRPr="00853F0C">
            <w:rPr>
              <w:rStyle w:val="a3"/>
            </w:rPr>
            <w:t>Место для ввода текста.</w:t>
          </w:r>
        </w:p>
      </w:docPartBody>
    </w:docPart>
    <w:docPart>
      <w:docPartPr>
        <w:name w:val="C39C6BB58BD64BC080EFEF82BA320711"/>
        <w:category>
          <w:name w:val="Общие"/>
          <w:gallery w:val="placeholder"/>
        </w:category>
        <w:types>
          <w:type w:val="bbPlcHdr"/>
        </w:types>
        <w:behaviors>
          <w:behavior w:val="content"/>
        </w:behaviors>
        <w:guid w:val="{957708E0-284A-4A91-99C6-615408DB6622}"/>
      </w:docPartPr>
      <w:docPartBody>
        <w:p w:rsidR="00CD671B" w:rsidRDefault="005218CB">
          <w:pPr>
            <w:pStyle w:val="C39C6BB58BD64BC080EFEF82BA320711"/>
          </w:pPr>
          <w:r w:rsidRPr="00853F0C">
            <w:rPr>
              <w:rStyle w:val="a3"/>
            </w:rPr>
            <w:t>Место для ввода текста.</w:t>
          </w:r>
        </w:p>
      </w:docPartBody>
    </w:docPart>
    <w:docPart>
      <w:docPartPr>
        <w:name w:val="ACAB54925B7D45B3BD9494058CB68899"/>
        <w:category>
          <w:name w:val="Общие"/>
          <w:gallery w:val="placeholder"/>
        </w:category>
        <w:types>
          <w:type w:val="bbPlcHdr"/>
        </w:types>
        <w:behaviors>
          <w:behavior w:val="content"/>
        </w:behaviors>
        <w:guid w:val="{259D66FB-FF74-499B-9817-3FD9903D4DED}"/>
      </w:docPartPr>
      <w:docPartBody>
        <w:p w:rsidR="00CD671B" w:rsidRDefault="005218CB">
          <w:pPr>
            <w:pStyle w:val="ACAB54925B7D45B3BD9494058CB68899"/>
          </w:pPr>
          <w:r w:rsidRPr="00853F0C">
            <w:rPr>
              <w:rStyle w:val="a3"/>
            </w:rPr>
            <w:t>Место для ввода текста.</w:t>
          </w:r>
        </w:p>
      </w:docPartBody>
    </w:docPart>
    <w:docPart>
      <w:docPartPr>
        <w:name w:val="72FBC18D619E4D8FB4148E18EA310AE9"/>
        <w:category>
          <w:name w:val="Общие"/>
          <w:gallery w:val="placeholder"/>
        </w:category>
        <w:types>
          <w:type w:val="bbPlcHdr"/>
        </w:types>
        <w:behaviors>
          <w:behavior w:val="content"/>
        </w:behaviors>
        <w:guid w:val="{2192F872-D9FD-4C15-AC27-A202F9214DFB}"/>
      </w:docPartPr>
      <w:docPartBody>
        <w:p w:rsidR="00CD671B" w:rsidRDefault="005218CB">
          <w:pPr>
            <w:pStyle w:val="72FBC18D619E4D8FB4148E18EA310AE9"/>
          </w:pPr>
          <w:r>
            <w:rPr>
              <w:rStyle w:val="a3"/>
            </w:rPr>
            <w:t>Место для ввода текста.</w:t>
          </w:r>
        </w:p>
      </w:docPartBody>
    </w:docPart>
    <w:docPart>
      <w:docPartPr>
        <w:name w:val="83BA4F5300C84C25AC59BBC8975F4432"/>
        <w:category>
          <w:name w:val="Общие"/>
          <w:gallery w:val="placeholder"/>
        </w:category>
        <w:types>
          <w:type w:val="bbPlcHdr"/>
        </w:types>
        <w:behaviors>
          <w:behavior w:val="content"/>
        </w:behaviors>
        <w:guid w:val="{CB0E7DED-936C-4420-9582-B0623A2C857C}"/>
      </w:docPartPr>
      <w:docPartBody>
        <w:p w:rsidR="00CD671B" w:rsidRDefault="005218CB">
          <w:pPr>
            <w:pStyle w:val="83BA4F5300C84C25AC59BBC8975F4432"/>
          </w:pPr>
          <w:r w:rsidRPr="00853F0C">
            <w:rPr>
              <w:rStyle w:val="a3"/>
            </w:rPr>
            <w:t>Место для ввода текста.</w:t>
          </w:r>
        </w:p>
      </w:docPartBody>
    </w:docPart>
    <w:docPart>
      <w:docPartPr>
        <w:name w:val="8780FA3FB88A4158B7FEC44817C82470"/>
        <w:category>
          <w:name w:val="Общие"/>
          <w:gallery w:val="placeholder"/>
        </w:category>
        <w:types>
          <w:type w:val="bbPlcHdr"/>
        </w:types>
        <w:behaviors>
          <w:behavior w:val="content"/>
        </w:behaviors>
        <w:guid w:val="{756A9CEC-F005-49B0-A58C-FC29629C4AC7}"/>
      </w:docPartPr>
      <w:docPartBody>
        <w:p w:rsidR="00CD671B" w:rsidRDefault="005218CB">
          <w:pPr>
            <w:pStyle w:val="8780FA3FB88A4158B7FEC44817C82470"/>
          </w:pPr>
          <w:r w:rsidRPr="00853F0C">
            <w:rPr>
              <w:rStyle w:val="a3"/>
            </w:rPr>
            <w:t>Место для ввода текста.</w:t>
          </w:r>
        </w:p>
      </w:docPartBody>
    </w:docPart>
    <w:docPart>
      <w:docPartPr>
        <w:name w:val="C3CEBEE90AEF4E9687DB41D2AE23870F"/>
        <w:category>
          <w:name w:val="Общие"/>
          <w:gallery w:val="placeholder"/>
        </w:category>
        <w:types>
          <w:type w:val="bbPlcHdr"/>
        </w:types>
        <w:behaviors>
          <w:behavior w:val="content"/>
        </w:behaviors>
        <w:guid w:val="{1D7C6200-54C6-42F8-8263-EBCCE79E487B}"/>
      </w:docPartPr>
      <w:docPartBody>
        <w:p w:rsidR="00CD671B" w:rsidRDefault="005218CB">
          <w:pPr>
            <w:pStyle w:val="C3CEBEE90AEF4E9687DB41D2AE23870F"/>
          </w:pPr>
          <w:r w:rsidRPr="00853F0C">
            <w:rPr>
              <w:rStyle w:val="a3"/>
            </w:rPr>
            <w:t>Место для ввода текста.</w:t>
          </w:r>
        </w:p>
      </w:docPartBody>
    </w:docPart>
    <w:docPart>
      <w:docPartPr>
        <w:name w:val="1278E24F2B404F23879D9D3BAC0171C8"/>
        <w:category>
          <w:name w:val="Общие"/>
          <w:gallery w:val="placeholder"/>
        </w:category>
        <w:types>
          <w:type w:val="bbPlcHdr"/>
        </w:types>
        <w:behaviors>
          <w:behavior w:val="content"/>
        </w:behaviors>
        <w:guid w:val="{8EAF350F-7E37-47AF-9F82-3172EAC2DF84}"/>
      </w:docPartPr>
      <w:docPartBody>
        <w:p w:rsidR="00CD671B" w:rsidRDefault="005218CB">
          <w:pPr>
            <w:pStyle w:val="1278E24F2B404F23879D9D3BAC0171C8"/>
          </w:pPr>
          <w:r w:rsidRPr="00853F0C">
            <w:rPr>
              <w:rStyle w:val="a3"/>
            </w:rPr>
            <w:t>Место для ввода текста.</w:t>
          </w:r>
        </w:p>
      </w:docPartBody>
    </w:docPart>
    <w:docPart>
      <w:docPartPr>
        <w:name w:val="9469C199E096497C85FC382F819446B1"/>
        <w:category>
          <w:name w:val="Общие"/>
          <w:gallery w:val="placeholder"/>
        </w:category>
        <w:types>
          <w:type w:val="bbPlcHdr"/>
        </w:types>
        <w:behaviors>
          <w:behavior w:val="content"/>
        </w:behaviors>
        <w:guid w:val="{BC86D749-D834-475D-BA37-3BEB2A5A4A48}"/>
      </w:docPartPr>
      <w:docPartBody>
        <w:p w:rsidR="00CD671B" w:rsidRDefault="005218CB">
          <w:pPr>
            <w:pStyle w:val="9469C199E096497C85FC382F819446B1"/>
          </w:pPr>
          <w:r>
            <w:rPr>
              <w:color w:val="808080" w:themeColor="background1" w:themeShade="80"/>
            </w:rPr>
            <w:t>Укажите документ или вид сведений</w:t>
          </w:r>
        </w:p>
      </w:docPartBody>
    </w:docPart>
    <w:docPart>
      <w:docPartPr>
        <w:name w:val="82AA9765445D4B9682E689EB87019A22"/>
        <w:category>
          <w:name w:val="Общие"/>
          <w:gallery w:val="placeholder"/>
        </w:category>
        <w:types>
          <w:type w:val="bbPlcHdr"/>
        </w:types>
        <w:behaviors>
          <w:behavior w:val="content"/>
        </w:behaviors>
        <w:guid w:val="{E9B12F1A-D210-46FD-BC45-C695D5088A13}"/>
      </w:docPartPr>
      <w:docPartBody>
        <w:p w:rsidR="00CD671B" w:rsidRDefault="005218CB">
          <w:pPr>
            <w:pStyle w:val="82AA9765445D4B9682E689EB87019A22"/>
          </w:pPr>
          <w:r>
            <w:rPr>
              <w:color w:val="808080" w:themeColor="background1" w:themeShade="80"/>
            </w:rPr>
            <w:t>Укажите документ или вид сведений</w:t>
          </w:r>
        </w:p>
      </w:docPartBody>
    </w:docPart>
    <w:docPart>
      <w:docPartPr>
        <w:name w:val="59A9E7C8E8864E44867D33EAFDE46950"/>
        <w:category>
          <w:name w:val="Общие"/>
          <w:gallery w:val="placeholder"/>
        </w:category>
        <w:types>
          <w:type w:val="bbPlcHdr"/>
        </w:types>
        <w:behaviors>
          <w:behavior w:val="content"/>
        </w:behaviors>
        <w:guid w:val="{80349173-D9B5-4690-8F22-D1D9E63FF95E}"/>
      </w:docPartPr>
      <w:docPartBody>
        <w:p w:rsidR="00CD671B" w:rsidRDefault="005218CB">
          <w:pPr>
            <w:pStyle w:val="59A9E7C8E8864E44867D33EAFDE46950"/>
          </w:pPr>
          <w:r w:rsidRPr="00853F0C">
            <w:rPr>
              <w:rStyle w:val="a3"/>
            </w:rPr>
            <w:t>Место для ввода текста.</w:t>
          </w:r>
        </w:p>
      </w:docPartBody>
    </w:docPart>
    <w:docPart>
      <w:docPartPr>
        <w:name w:val="044684B4A87D45E6B83ED24E96118617"/>
        <w:category>
          <w:name w:val="Общие"/>
          <w:gallery w:val="placeholder"/>
        </w:category>
        <w:types>
          <w:type w:val="bbPlcHdr"/>
        </w:types>
        <w:behaviors>
          <w:behavior w:val="content"/>
        </w:behaviors>
        <w:guid w:val="{6BC1D3B9-A1A2-48DC-933B-1C5DFF39B671}"/>
      </w:docPartPr>
      <w:docPartBody>
        <w:p w:rsidR="00CD671B" w:rsidRDefault="005218CB">
          <w:pPr>
            <w:pStyle w:val="044684B4A87D45E6B83ED24E96118617"/>
          </w:pPr>
          <w:r>
            <w:rPr>
              <w:color w:val="808080" w:themeColor="background1" w:themeShade="80"/>
            </w:rPr>
            <w:t>Укажите документ или вид сведений</w:t>
          </w:r>
        </w:p>
      </w:docPartBody>
    </w:docPart>
    <w:docPart>
      <w:docPartPr>
        <w:name w:val="985329B7CC3344E0BB31A3D215582D82"/>
        <w:category>
          <w:name w:val="Общие"/>
          <w:gallery w:val="placeholder"/>
        </w:category>
        <w:types>
          <w:type w:val="bbPlcHdr"/>
        </w:types>
        <w:behaviors>
          <w:behavior w:val="content"/>
        </w:behaviors>
        <w:guid w:val="{5C01D96E-004F-4BBB-B5CE-9F33103AA29C}"/>
      </w:docPartPr>
      <w:docPartBody>
        <w:p w:rsidR="00CD671B" w:rsidRDefault="005218CB">
          <w:pPr>
            <w:pStyle w:val="985329B7CC3344E0BB31A3D215582D82"/>
          </w:pPr>
          <w:r>
            <w:rPr>
              <w:color w:val="808080" w:themeColor="background1" w:themeShade="80"/>
            </w:rPr>
            <w:t>Укажите документ или вид сведений</w:t>
          </w:r>
        </w:p>
      </w:docPartBody>
    </w:docPart>
    <w:docPart>
      <w:docPartPr>
        <w:name w:val="23E8ABC9466E4B47A3D3FCB5A5983DBD"/>
        <w:category>
          <w:name w:val="Общие"/>
          <w:gallery w:val="placeholder"/>
        </w:category>
        <w:types>
          <w:type w:val="bbPlcHdr"/>
        </w:types>
        <w:behaviors>
          <w:behavior w:val="content"/>
        </w:behaviors>
        <w:guid w:val="{09C98205-3A55-41A0-925B-4A33A39CA491}"/>
      </w:docPartPr>
      <w:docPartBody>
        <w:p w:rsidR="00CD671B" w:rsidRDefault="005218CB">
          <w:pPr>
            <w:pStyle w:val="23E8ABC9466E4B47A3D3FCB5A5983DBD"/>
          </w:pPr>
          <w:r w:rsidRPr="00853F0C">
            <w:rPr>
              <w:rStyle w:val="a3"/>
            </w:rPr>
            <w:t>Место для ввода текста.</w:t>
          </w:r>
        </w:p>
      </w:docPartBody>
    </w:docPart>
    <w:docPart>
      <w:docPartPr>
        <w:name w:val="8D67BA4C0E3D4B29BC5A4C2D15CD514A"/>
        <w:category>
          <w:name w:val="Общие"/>
          <w:gallery w:val="placeholder"/>
        </w:category>
        <w:types>
          <w:type w:val="bbPlcHdr"/>
        </w:types>
        <w:behaviors>
          <w:behavior w:val="content"/>
        </w:behaviors>
        <w:guid w:val="{F732AB94-A2D2-4F0E-8E67-523758F0E4F4}"/>
      </w:docPartPr>
      <w:docPartBody>
        <w:p w:rsidR="00CD671B" w:rsidRDefault="005218CB">
          <w:pPr>
            <w:pStyle w:val="8D67BA4C0E3D4B29BC5A4C2D15CD514A"/>
          </w:pPr>
          <w:r>
            <w:rPr>
              <w:color w:val="808080" w:themeColor="background1" w:themeShade="80"/>
            </w:rPr>
            <w:t>Укажите документ или вид сведений</w:t>
          </w:r>
        </w:p>
      </w:docPartBody>
    </w:docPart>
    <w:docPart>
      <w:docPartPr>
        <w:name w:val="FAFDD5C1411B4F548A69CFD76ADFC947"/>
        <w:category>
          <w:name w:val="Общие"/>
          <w:gallery w:val="placeholder"/>
        </w:category>
        <w:types>
          <w:type w:val="bbPlcHdr"/>
        </w:types>
        <w:behaviors>
          <w:behavior w:val="content"/>
        </w:behaviors>
        <w:guid w:val="{99FA6F81-669D-4BF4-A23E-A8625A8F3F76}"/>
      </w:docPartPr>
      <w:docPartBody>
        <w:p w:rsidR="00CD671B" w:rsidRDefault="005218CB">
          <w:pPr>
            <w:pStyle w:val="FAFDD5C1411B4F548A69CFD76ADFC947"/>
          </w:pPr>
          <w:r>
            <w:rPr>
              <w:color w:val="808080" w:themeColor="background1" w:themeShade="80"/>
            </w:rPr>
            <w:t>Укажите документ или вид сведений</w:t>
          </w:r>
        </w:p>
      </w:docPartBody>
    </w:docPart>
    <w:docPart>
      <w:docPartPr>
        <w:name w:val="DF0C3852DA5E4DEEA9D2ACA36B8E90F2"/>
        <w:category>
          <w:name w:val="Общие"/>
          <w:gallery w:val="placeholder"/>
        </w:category>
        <w:types>
          <w:type w:val="bbPlcHdr"/>
        </w:types>
        <w:behaviors>
          <w:behavior w:val="content"/>
        </w:behaviors>
        <w:guid w:val="{9F94AE68-FA36-4476-927F-753FB5B93CE3}"/>
      </w:docPartPr>
      <w:docPartBody>
        <w:p w:rsidR="00CD671B" w:rsidRDefault="005218CB">
          <w:pPr>
            <w:pStyle w:val="DF0C3852DA5E4DEEA9D2ACA36B8E90F2"/>
          </w:pPr>
          <w:r w:rsidRPr="00853F0C">
            <w:rPr>
              <w:rStyle w:val="a3"/>
            </w:rPr>
            <w:t>Место для ввода текста.</w:t>
          </w:r>
        </w:p>
      </w:docPartBody>
    </w:docPart>
    <w:docPart>
      <w:docPartPr>
        <w:name w:val="132699F8A4C7454D87FE803C8F417570"/>
        <w:category>
          <w:name w:val="Общие"/>
          <w:gallery w:val="placeholder"/>
        </w:category>
        <w:types>
          <w:type w:val="bbPlcHdr"/>
        </w:types>
        <w:behaviors>
          <w:behavior w:val="content"/>
        </w:behaviors>
        <w:guid w:val="{434C65FC-E32C-46C6-AA9A-A248416F1419}"/>
      </w:docPartPr>
      <w:docPartBody>
        <w:p w:rsidR="00CD671B" w:rsidRDefault="005218CB">
          <w:pPr>
            <w:pStyle w:val="132699F8A4C7454D87FE803C8F417570"/>
          </w:pPr>
          <w:r w:rsidRPr="00853F0C">
            <w:rPr>
              <w:rStyle w:val="a3"/>
            </w:rPr>
            <w:t>Место для ввода текста.</w:t>
          </w:r>
        </w:p>
      </w:docPartBody>
    </w:docPart>
    <w:docPart>
      <w:docPartPr>
        <w:name w:val="CA81FB870AF94A9AADE65C0A340BDC59"/>
        <w:category>
          <w:name w:val="Общие"/>
          <w:gallery w:val="placeholder"/>
        </w:category>
        <w:types>
          <w:type w:val="bbPlcHdr"/>
        </w:types>
        <w:behaviors>
          <w:behavior w:val="content"/>
        </w:behaviors>
        <w:guid w:val="{89C1DA14-C4BA-4ACE-A5C4-969ACCD6D530}"/>
      </w:docPartPr>
      <w:docPartBody>
        <w:p w:rsidR="00CD671B" w:rsidRDefault="005218CB">
          <w:pPr>
            <w:pStyle w:val="CA81FB870AF94A9AADE65C0A340BDC59"/>
          </w:pPr>
          <w:r w:rsidRPr="00853F0C">
            <w:rPr>
              <w:rStyle w:val="a3"/>
            </w:rPr>
            <w:t>Место для ввода текста.</w:t>
          </w:r>
        </w:p>
      </w:docPartBody>
    </w:docPart>
    <w:docPart>
      <w:docPartPr>
        <w:name w:val="7D40F3C7DE0C4977B9AA8B31E93C803A"/>
        <w:category>
          <w:name w:val="Общие"/>
          <w:gallery w:val="placeholder"/>
        </w:category>
        <w:types>
          <w:type w:val="bbPlcHdr"/>
        </w:types>
        <w:behaviors>
          <w:behavior w:val="content"/>
        </w:behaviors>
        <w:guid w:val="{60F659AF-F501-4BFA-AA85-9A5935239902}"/>
      </w:docPartPr>
      <w:docPartBody>
        <w:p w:rsidR="00CD671B" w:rsidRDefault="005218CB">
          <w:pPr>
            <w:pStyle w:val="7D40F3C7DE0C4977B9AA8B31E93C803A"/>
          </w:pPr>
          <w:r w:rsidRPr="007027F2">
            <w:rPr>
              <w:rStyle w:val="a3"/>
            </w:rPr>
            <w:t>Выберите стандартный блок.</w:t>
          </w:r>
        </w:p>
      </w:docPartBody>
    </w:docPart>
    <w:docPart>
      <w:docPartPr>
        <w:name w:val="81CB66E8C239485196F94856A329A0E5"/>
        <w:category>
          <w:name w:val="Общие"/>
          <w:gallery w:val="placeholder"/>
        </w:category>
        <w:types>
          <w:type w:val="bbPlcHdr"/>
        </w:types>
        <w:behaviors>
          <w:behavior w:val="content"/>
        </w:behaviors>
        <w:guid w:val="{14557AA5-372B-41FB-965F-199D3DCFA497}"/>
      </w:docPartPr>
      <w:docPartBody>
        <w:p w:rsidR="00CD671B" w:rsidRDefault="005218CB">
          <w:pPr>
            <w:pStyle w:val="81CB66E8C239485196F94856A329A0E5"/>
          </w:pPr>
          <w:r w:rsidRPr="00853F0C">
            <w:rPr>
              <w:rStyle w:val="a3"/>
            </w:rPr>
            <w:t>Место для ввода текста.</w:t>
          </w:r>
        </w:p>
      </w:docPartBody>
    </w:docPart>
    <w:docPart>
      <w:docPartPr>
        <w:name w:val="FD286CD51A8349ECB4917E3BB35AC1C7"/>
        <w:category>
          <w:name w:val="Общие"/>
          <w:gallery w:val="placeholder"/>
        </w:category>
        <w:types>
          <w:type w:val="bbPlcHdr"/>
        </w:types>
        <w:behaviors>
          <w:behavior w:val="content"/>
        </w:behaviors>
        <w:guid w:val="{559EEE6E-9D86-4999-A97E-E2197802668C}"/>
      </w:docPartPr>
      <w:docPartBody>
        <w:p w:rsidR="00CD671B" w:rsidRDefault="005218CB">
          <w:pPr>
            <w:pStyle w:val="FD286CD51A8349ECB4917E3BB35AC1C7"/>
          </w:pPr>
          <w:r w:rsidRPr="00853F0C">
            <w:rPr>
              <w:rStyle w:val="a3"/>
            </w:rPr>
            <w:t>Место для ввода текста.</w:t>
          </w:r>
        </w:p>
      </w:docPartBody>
    </w:docPart>
    <w:docPart>
      <w:docPartPr>
        <w:name w:val="9DE356359B5040A1870651261A59BC38"/>
        <w:category>
          <w:name w:val="Общие"/>
          <w:gallery w:val="placeholder"/>
        </w:category>
        <w:types>
          <w:type w:val="bbPlcHdr"/>
        </w:types>
        <w:behaviors>
          <w:behavior w:val="content"/>
        </w:behaviors>
        <w:guid w:val="{2680C00B-F5E9-4761-A500-19C68BCF6196}"/>
      </w:docPartPr>
      <w:docPartBody>
        <w:p w:rsidR="00CD671B" w:rsidRDefault="005218CB">
          <w:pPr>
            <w:pStyle w:val="9DE356359B5040A1870651261A59BC38"/>
          </w:pPr>
          <w:r w:rsidRPr="00853F0C">
            <w:rPr>
              <w:rStyle w:val="a3"/>
            </w:rPr>
            <w:t>Место для ввода текста.</w:t>
          </w:r>
        </w:p>
      </w:docPartBody>
    </w:docPart>
    <w:docPart>
      <w:docPartPr>
        <w:name w:val="CA535A8B989946F78762888B40CC5984"/>
        <w:category>
          <w:name w:val="Общие"/>
          <w:gallery w:val="placeholder"/>
        </w:category>
        <w:types>
          <w:type w:val="bbPlcHdr"/>
        </w:types>
        <w:behaviors>
          <w:behavior w:val="content"/>
        </w:behaviors>
        <w:guid w:val="{9BB66497-3B0A-4E1B-89DF-968DED1D1F86}"/>
      </w:docPartPr>
      <w:docPartBody>
        <w:p w:rsidR="00CD671B" w:rsidRDefault="005218CB">
          <w:pPr>
            <w:pStyle w:val="CA535A8B989946F78762888B40CC5984"/>
          </w:pPr>
          <w:r w:rsidRPr="007027F2">
            <w:rPr>
              <w:rStyle w:val="a3"/>
            </w:rPr>
            <w:t>Выберите стандартный блок.</w:t>
          </w:r>
        </w:p>
      </w:docPartBody>
    </w:docPart>
    <w:docPart>
      <w:docPartPr>
        <w:name w:val="2DBB09CC0E1D42B9997C617822B79FEB"/>
        <w:category>
          <w:name w:val="Общие"/>
          <w:gallery w:val="placeholder"/>
        </w:category>
        <w:types>
          <w:type w:val="bbPlcHdr"/>
        </w:types>
        <w:behaviors>
          <w:behavior w:val="content"/>
        </w:behaviors>
        <w:guid w:val="{132D5511-D556-4F00-AE8E-CC57E27213F6}"/>
      </w:docPartPr>
      <w:docPartBody>
        <w:p w:rsidR="00CD671B" w:rsidRDefault="005218CB">
          <w:pPr>
            <w:pStyle w:val="2DBB09CC0E1D42B9997C617822B79FEB"/>
          </w:pPr>
          <w:r w:rsidRPr="00C961BF">
            <w:rPr>
              <w:rStyle w:val="a3"/>
            </w:rPr>
            <w:t>В</w:t>
          </w:r>
          <w:r>
            <w:rPr>
              <w:rStyle w:val="a3"/>
            </w:rPr>
            <w:t>ыберите стандартный блок</w:t>
          </w:r>
          <w:r w:rsidRPr="00C961BF">
            <w:rPr>
              <w:rStyle w:val="a3"/>
            </w:rPr>
            <w:t>.</w:t>
          </w:r>
        </w:p>
      </w:docPartBody>
    </w:docPart>
    <w:docPart>
      <w:docPartPr>
        <w:name w:val="A7114E29653C4AA0A4B7C2853726D46E"/>
        <w:category>
          <w:name w:val="Общие"/>
          <w:gallery w:val="placeholder"/>
        </w:category>
        <w:types>
          <w:type w:val="bbPlcHdr"/>
        </w:types>
        <w:behaviors>
          <w:behavior w:val="content"/>
        </w:behaviors>
        <w:guid w:val="{C1C0E36F-4745-4E7E-8321-301902774AC4}"/>
      </w:docPartPr>
      <w:docPartBody>
        <w:p w:rsidR="00CD671B" w:rsidRDefault="005218CB">
          <w:pPr>
            <w:pStyle w:val="A7114E29653C4AA0A4B7C2853726D46E"/>
          </w:pPr>
          <w:r w:rsidRPr="007027F2">
            <w:rPr>
              <w:rStyle w:val="a3"/>
            </w:rPr>
            <w:t>Выберите стандартный блок.</w:t>
          </w:r>
        </w:p>
        <w:bookmarkStart w:id="1" w:name="НПлана"/>
        <w:bookmarkStart w:id="2" w:name="НПлана"/>
        <w:bookmarkStart w:id="3" w:name="НПлана"/>
        <w:bookmarkEnd w:id="1"/>
        <w:bookmarkEnd w:id="2"/>
        <w:bookmarkEnd w:id="3"/>
      </w:docPartBody>
    </w:docPart>
    <w:docPart>
      <w:docPartPr>
        <w:name w:val="2676EDA7C1734680A7EA6098B982CC08"/>
        <w:category>
          <w:name w:val="Общие"/>
          <w:gallery w:val="placeholder"/>
        </w:category>
        <w:types>
          <w:type w:val="bbPlcHdr"/>
        </w:types>
        <w:behaviors>
          <w:behavior w:val="content"/>
        </w:behaviors>
        <w:guid w:val="{4DA5E278-D615-42B8-9F5E-789353BFB52C}"/>
      </w:docPartPr>
      <w:docPartBody>
        <w:p w:rsidR="00CD671B" w:rsidRDefault="00DE2A21" w:rsidP="00DE2A21">
          <w:pPr>
            <w:pStyle w:val="2676EDA7C1734680A7EA6098B982CC08"/>
          </w:pPr>
          <w:r w:rsidRPr="00853F0C">
            <w:rPr>
              <w:rStyle w:val="a3"/>
            </w:rPr>
            <w:t>Место для ввода текста.</w:t>
          </w:r>
        </w:p>
      </w:docPartBody>
    </w:docPart>
    <w:docPart>
      <w:docPartPr>
        <w:name w:val="85067081EF4C43BBADA51EDA74BC6957"/>
        <w:category>
          <w:name w:val="Общие"/>
          <w:gallery w:val="placeholder"/>
        </w:category>
        <w:types>
          <w:type w:val="bbPlcHdr"/>
        </w:types>
        <w:behaviors>
          <w:behavior w:val="content"/>
        </w:behaviors>
        <w:guid w:val="{FE1F86CB-7813-469A-AF0D-795DDAD82833}"/>
      </w:docPartPr>
      <w:docPartBody>
        <w:p w:rsidR="00CD671B" w:rsidRDefault="00DE2A21" w:rsidP="00DE2A21">
          <w:pPr>
            <w:pStyle w:val="85067081EF4C43BBADA51EDA74BC6957"/>
          </w:pPr>
          <w:r w:rsidRPr="00853F0C">
            <w:rPr>
              <w:rStyle w:val="a3"/>
            </w:rPr>
            <w:t>Место для ввода текста.</w:t>
          </w:r>
        </w:p>
      </w:docPartBody>
    </w:docPart>
    <w:docPart>
      <w:docPartPr>
        <w:name w:val="5DC7A85BDC964570A97326E0FF26DBED"/>
        <w:category>
          <w:name w:val="Общие"/>
          <w:gallery w:val="placeholder"/>
        </w:category>
        <w:types>
          <w:type w:val="bbPlcHdr"/>
        </w:types>
        <w:behaviors>
          <w:behavior w:val="content"/>
        </w:behaviors>
        <w:guid w:val="{6F5A0CB3-6073-4ADD-BB4F-B6326F1C8E7B}"/>
      </w:docPartPr>
      <w:docPartBody>
        <w:p w:rsidR="00CD671B" w:rsidRDefault="00DE2A21" w:rsidP="00DE2A21">
          <w:pPr>
            <w:pStyle w:val="5DC7A85BDC964570A97326E0FF26DBED"/>
          </w:pPr>
          <w:r w:rsidRPr="00853F0C">
            <w:rPr>
              <w:rStyle w:val="a3"/>
            </w:rPr>
            <w:t>Место для ввода текста.</w:t>
          </w:r>
        </w:p>
      </w:docPartBody>
    </w:docPart>
    <w:docPart>
      <w:docPartPr>
        <w:name w:val="226FA5EAC06E46948FBE9B9BF2EBE682"/>
        <w:category>
          <w:name w:val="Общие"/>
          <w:gallery w:val="placeholder"/>
        </w:category>
        <w:types>
          <w:type w:val="bbPlcHdr"/>
        </w:types>
        <w:behaviors>
          <w:behavior w:val="content"/>
        </w:behaviors>
        <w:guid w:val="{2D76FB01-17BF-4137-98A3-18625EB5D6A1}"/>
      </w:docPartPr>
      <w:docPartBody>
        <w:p w:rsidR="00CD671B" w:rsidRDefault="00DE2A21" w:rsidP="00DE2A21">
          <w:pPr>
            <w:pStyle w:val="226FA5EAC06E46948FBE9B9BF2EBE682"/>
          </w:pPr>
          <w:r w:rsidRPr="00853F0C">
            <w:rPr>
              <w:rStyle w:val="a3"/>
            </w:rPr>
            <w:t>Место для ввода текста.</w:t>
          </w:r>
        </w:p>
      </w:docPartBody>
    </w:docPart>
    <w:docPart>
      <w:docPartPr>
        <w:name w:val="06B006CC6D114B8D9026B9AB361FF5CE"/>
        <w:category>
          <w:name w:val="Общие"/>
          <w:gallery w:val="placeholder"/>
        </w:category>
        <w:types>
          <w:type w:val="bbPlcHdr"/>
        </w:types>
        <w:behaviors>
          <w:behavior w:val="content"/>
        </w:behaviors>
        <w:guid w:val="{8AA66C24-2B7C-45BE-BCFA-9D9555912FDA}"/>
      </w:docPartPr>
      <w:docPartBody>
        <w:p w:rsidR="00CD671B" w:rsidRDefault="00DE2A21" w:rsidP="00DE2A21">
          <w:pPr>
            <w:pStyle w:val="06B006CC6D114B8D9026B9AB361FF5CE"/>
          </w:pPr>
          <w:r w:rsidRPr="00B8675A">
            <w:rPr>
              <w:rStyle w:val="a3"/>
            </w:rPr>
            <w:t>Выберите элемент.</w:t>
          </w:r>
        </w:p>
      </w:docPartBody>
    </w:docPart>
    <w:docPart>
      <w:docPartPr>
        <w:name w:val="4E9266006BC34AE4AD66174E559DBE50"/>
        <w:category>
          <w:name w:val="Общие"/>
          <w:gallery w:val="placeholder"/>
        </w:category>
        <w:types>
          <w:type w:val="bbPlcHdr"/>
        </w:types>
        <w:behaviors>
          <w:behavior w:val="content"/>
        </w:behaviors>
        <w:guid w:val="{73F7EFB6-B7A2-46C4-99A9-5B09A66D3F34}"/>
      </w:docPartPr>
      <w:docPartBody>
        <w:p w:rsidR="00CD671B" w:rsidRDefault="00DE2A21" w:rsidP="00DE2A21">
          <w:pPr>
            <w:pStyle w:val="4E9266006BC34AE4AD66174E559DBE50"/>
          </w:pPr>
          <w:r w:rsidRPr="00B8675A">
            <w:rPr>
              <w:rStyle w:val="a3"/>
            </w:rPr>
            <w:t>Выберите элемент.</w:t>
          </w:r>
        </w:p>
      </w:docPartBody>
    </w:docPart>
    <w:docPart>
      <w:docPartPr>
        <w:name w:val="5FA4DCC3136D4BCA8EB3C3314D00D4C7"/>
        <w:category>
          <w:name w:val="Общие"/>
          <w:gallery w:val="placeholder"/>
        </w:category>
        <w:types>
          <w:type w:val="bbPlcHdr"/>
        </w:types>
        <w:behaviors>
          <w:behavior w:val="content"/>
        </w:behaviors>
        <w:guid w:val="{7E9CC017-B8B5-41BD-8A81-66803F3C9566}"/>
      </w:docPartPr>
      <w:docPartBody>
        <w:p w:rsidR="00CD671B" w:rsidRDefault="00DE2A21" w:rsidP="00DE2A21">
          <w:pPr>
            <w:pStyle w:val="5FA4DCC3136D4BCA8EB3C3314D00D4C7"/>
          </w:pPr>
          <w:r w:rsidRPr="00853F0C">
            <w:rPr>
              <w:rStyle w:val="a3"/>
            </w:rPr>
            <w:t>Место для ввода текста.</w:t>
          </w:r>
        </w:p>
      </w:docPartBody>
    </w:docPart>
    <w:docPart>
      <w:docPartPr>
        <w:name w:val="164EB1105FAB4D80A43B990E7DC4D764"/>
        <w:category>
          <w:name w:val="Общие"/>
          <w:gallery w:val="placeholder"/>
        </w:category>
        <w:types>
          <w:type w:val="bbPlcHdr"/>
        </w:types>
        <w:behaviors>
          <w:behavior w:val="content"/>
        </w:behaviors>
        <w:guid w:val="{6E6C9D37-2692-425A-BC9E-F2B0EA65B8C1}"/>
      </w:docPartPr>
      <w:docPartBody>
        <w:p w:rsidR="00CD671B" w:rsidRDefault="00DE2A21" w:rsidP="00DE2A21">
          <w:pPr>
            <w:pStyle w:val="164EB1105FAB4D80A43B990E7DC4D764"/>
          </w:pPr>
          <w:r w:rsidRPr="00853F0C">
            <w:rPr>
              <w:rStyle w:val="a3"/>
            </w:rPr>
            <w:t>Место для ввода текста.</w:t>
          </w:r>
        </w:p>
      </w:docPartBody>
    </w:docPart>
    <w:docPart>
      <w:docPartPr>
        <w:name w:val="4970FEF23CF64A60891EE7464802D69D"/>
        <w:category>
          <w:name w:val="Общие"/>
          <w:gallery w:val="placeholder"/>
        </w:category>
        <w:types>
          <w:type w:val="bbPlcHdr"/>
        </w:types>
        <w:behaviors>
          <w:behavior w:val="content"/>
        </w:behaviors>
        <w:guid w:val="{7BE44565-1317-49B9-AE72-8FE8B97FB5DF}"/>
      </w:docPartPr>
      <w:docPartBody>
        <w:p w:rsidR="00CD671B" w:rsidRDefault="00DE2A21" w:rsidP="00DE2A21">
          <w:pPr>
            <w:pStyle w:val="4970FEF23CF64A60891EE7464802D69D"/>
          </w:pPr>
          <w:r w:rsidRPr="00853F0C">
            <w:rPr>
              <w:rStyle w:val="a3"/>
            </w:rPr>
            <w:t>Место для ввода текста.</w:t>
          </w:r>
        </w:p>
      </w:docPartBody>
    </w:docPart>
    <w:docPart>
      <w:docPartPr>
        <w:name w:val="6956A94197CB427C95A6BF263ADB0667"/>
        <w:category>
          <w:name w:val="Общие"/>
          <w:gallery w:val="placeholder"/>
        </w:category>
        <w:types>
          <w:type w:val="bbPlcHdr"/>
        </w:types>
        <w:behaviors>
          <w:behavior w:val="content"/>
        </w:behaviors>
        <w:guid w:val="{0CDD3A2B-9F2F-4B17-8B5F-B820092F0951}"/>
      </w:docPartPr>
      <w:docPartBody>
        <w:p w:rsidR="00CD671B" w:rsidRDefault="00DE2A21" w:rsidP="00DE2A21">
          <w:pPr>
            <w:pStyle w:val="6956A94197CB427C95A6BF263ADB0667"/>
          </w:pPr>
          <w:r w:rsidRPr="00853F0C">
            <w:rPr>
              <w:rStyle w:val="a3"/>
            </w:rPr>
            <w:t>Место для ввода текста.</w:t>
          </w:r>
        </w:p>
      </w:docPartBody>
    </w:docPart>
    <w:docPart>
      <w:docPartPr>
        <w:name w:val="E5B15D4D5E604AD4AB3D508D22671BF6"/>
        <w:category>
          <w:name w:val="Общие"/>
          <w:gallery w:val="placeholder"/>
        </w:category>
        <w:types>
          <w:type w:val="bbPlcHdr"/>
        </w:types>
        <w:behaviors>
          <w:behavior w:val="content"/>
        </w:behaviors>
        <w:guid w:val="{7C5881F5-E019-4F6E-8332-F652B22F1A87}"/>
      </w:docPartPr>
      <w:docPartBody>
        <w:p w:rsidR="00CD671B" w:rsidRDefault="00DE2A21" w:rsidP="00DE2A21">
          <w:pPr>
            <w:pStyle w:val="E5B15D4D5E604AD4AB3D508D22671BF6"/>
          </w:pPr>
          <w:r w:rsidRPr="00BC1543">
            <w:rPr>
              <w:rStyle w:val="a3"/>
            </w:rPr>
            <w:t>Выберите элемент.</w:t>
          </w:r>
        </w:p>
      </w:docPartBody>
    </w:docPart>
    <w:docPart>
      <w:docPartPr>
        <w:name w:val="365C8019D64C4739A183CAEB573CFEF0"/>
        <w:category>
          <w:name w:val="Общие"/>
          <w:gallery w:val="placeholder"/>
        </w:category>
        <w:types>
          <w:type w:val="bbPlcHdr"/>
        </w:types>
        <w:behaviors>
          <w:behavior w:val="content"/>
        </w:behaviors>
        <w:guid w:val="{1BE5A249-27C0-46FA-96B0-AFA10459560A}"/>
      </w:docPartPr>
      <w:docPartBody>
        <w:p w:rsidR="00CD671B" w:rsidRDefault="00DE2A21" w:rsidP="00DE2A21">
          <w:pPr>
            <w:pStyle w:val="365C8019D64C4739A183CAEB573CFEF0"/>
          </w:pPr>
          <w:r w:rsidRPr="00853F0C">
            <w:rPr>
              <w:rStyle w:val="a3"/>
            </w:rPr>
            <w:t>Место для ввода текста.</w:t>
          </w:r>
        </w:p>
      </w:docPartBody>
    </w:docPart>
    <w:docPart>
      <w:docPartPr>
        <w:name w:val="5B9FFFEC255247CD846FDC09C994A5E7"/>
        <w:category>
          <w:name w:val="Общие"/>
          <w:gallery w:val="placeholder"/>
        </w:category>
        <w:types>
          <w:type w:val="bbPlcHdr"/>
        </w:types>
        <w:behaviors>
          <w:behavior w:val="content"/>
        </w:behaviors>
        <w:guid w:val="{5BD02B14-F607-4E09-8EEE-622CD5E707F5}"/>
      </w:docPartPr>
      <w:docPartBody>
        <w:p w:rsidR="00CD671B" w:rsidRDefault="00DE2A21" w:rsidP="00DE2A21">
          <w:pPr>
            <w:pStyle w:val="5B9FFFEC255247CD846FDC09C994A5E7"/>
          </w:pPr>
          <w:r w:rsidRPr="00853F0C">
            <w:rPr>
              <w:rStyle w:val="a3"/>
            </w:rPr>
            <w:t>Место для ввода текста.</w:t>
          </w:r>
        </w:p>
      </w:docPartBody>
    </w:docPart>
    <w:docPart>
      <w:docPartPr>
        <w:name w:val="7622FCAB113D4B76B372288BEC7A5D70"/>
        <w:category>
          <w:name w:val="Общие"/>
          <w:gallery w:val="placeholder"/>
        </w:category>
        <w:types>
          <w:type w:val="bbPlcHdr"/>
        </w:types>
        <w:behaviors>
          <w:behavior w:val="content"/>
        </w:behaviors>
        <w:guid w:val="{CCC0953C-91A5-4B7E-86B5-261D8C918F63}"/>
      </w:docPartPr>
      <w:docPartBody>
        <w:p w:rsidR="00CD671B" w:rsidRDefault="00DE2A21" w:rsidP="00DE2A21">
          <w:pPr>
            <w:pStyle w:val="7622FCAB113D4B76B372288BEC7A5D70"/>
          </w:pPr>
          <w:r w:rsidRPr="00853F0C">
            <w:rPr>
              <w:rStyle w:val="a3"/>
            </w:rPr>
            <w:t>Место для ввода текста.</w:t>
          </w:r>
        </w:p>
      </w:docPartBody>
    </w:docPart>
    <w:docPart>
      <w:docPartPr>
        <w:name w:val="27BDF40FBEF0478FBCFA48058610E109"/>
        <w:category>
          <w:name w:val="Общие"/>
          <w:gallery w:val="placeholder"/>
        </w:category>
        <w:types>
          <w:type w:val="bbPlcHdr"/>
        </w:types>
        <w:behaviors>
          <w:behavior w:val="content"/>
        </w:behaviors>
        <w:guid w:val="{CF3C75F6-D042-4731-8A05-CB1C0560FB52}"/>
      </w:docPartPr>
      <w:docPartBody>
        <w:p w:rsidR="00CD671B" w:rsidRDefault="00DE2A21" w:rsidP="00DE2A21">
          <w:pPr>
            <w:pStyle w:val="27BDF40FBEF0478FBCFA48058610E109"/>
          </w:pPr>
          <w:r w:rsidRPr="00853F0C">
            <w:rPr>
              <w:rStyle w:val="a3"/>
            </w:rPr>
            <w:t>Место для ввода текста.</w:t>
          </w:r>
        </w:p>
      </w:docPartBody>
    </w:docPart>
    <w:docPart>
      <w:docPartPr>
        <w:name w:val="442FB4F742EA47FCA4F0A212A1690DBB"/>
        <w:category>
          <w:name w:val="Общие"/>
          <w:gallery w:val="placeholder"/>
        </w:category>
        <w:types>
          <w:type w:val="bbPlcHdr"/>
        </w:types>
        <w:behaviors>
          <w:behavior w:val="content"/>
        </w:behaviors>
        <w:guid w:val="{34D66B9F-4F8C-4576-AC99-E9B49F10B154}"/>
      </w:docPartPr>
      <w:docPartBody>
        <w:p w:rsidR="00CD671B" w:rsidRDefault="00DE2A21" w:rsidP="00DE2A21">
          <w:pPr>
            <w:pStyle w:val="442FB4F742EA47FCA4F0A212A1690DBB"/>
          </w:pPr>
          <w:r w:rsidRPr="00853F0C">
            <w:rPr>
              <w:rStyle w:val="a3"/>
            </w:rPr>
            <w:t>Место для ввода текста.</w:t>
          </w:r>
        </w:p>
      </w:docPartBody>
    </w:docPart>
    <w:docPart>
      <w:docPartPr>
        <w:name w:val="B6438A6F7A1B485E8E715FB263C029BF"/>
        <w:category>
          <w:name w:val="Общие"/>
          <w:gallery w:val="placeholder"/>
        </w:category>
        <w:types>
          <w:type w:val="bbPlcHdr"/>
        </w:types>
        <w:behaviors>
          <w:behavior w:val="content"/>
        </w:behaviors>
        <w:guid w:val="{952A2772-095B-48CB-966B-75757A882B7C}"/>
      </w:docPartPr>
      <w:docPartBody>
        <w:p w:rsidR="00CD671B" w:rsidRDefault="00DE2A21" w:rsidP="00DE2A21">
          <w:pPr>
            <w:pStyle w:val="B6438A6F7A1B485E8E715FB263C029BF"/>
          </w:pPr>
          <w:r w:rsidRPr="00853F0C">
            <w:rPr>
              <w:rStyle w:val="a3"/>
            </w:rPr>
            <w:t>Место для ввода текста.</w:t>
          </w:r>
        </w:p>
      </w:docPartBody>
    </w:docPart>
    <w:docPart>
      <w:docPartPr>
        <w:name w:val="14D6C1E232EE4655A7DA1573703BC6E2"/>
        <w:category>
          <w:name w:val="Общие"/>
          <w:gallery w:val="placeholder"/>
        </w:category>
        <w:types>
          <w:type w:val="bbPlcHdr"/>
        </w:types>
        <w:behaviors>
          <w:behavior w:val="content"/>
        </w:behaviors>
        <w:guid w:val="{7BCC4FC6-86B1-4A7E-BEE0-1567AA7E7684}"/>
      </w:docPartPr>
      <w:docPartBody>
        <w:p w:rsidR="00CD671B" w:rsidRDefault="00DE2A21" w:rsidP="00DE2A21">
          <w:pPr>
            <w:pStyle w:val="14D6C1E232EE4655A7DA1573703BC6E2"/>
          </w:pPr>
          <w:r w:rsidRPr="00853F0C">
            <w:rPr>
              <w:rStyle w:val="a3"/>
            </w:rPr>
            <w:t>Место для ввода текста.</w:t>
          </w:r>
        </w:p>
      </w:docPartBody>
    </w:docPart>
    <w:docPart>
      <w:docPartPr>
        <w:name w:val="82C7B64863674EF3A5CB8A452776BD67"/>
        <w:category>
          <w:name w:val="Общие"/>
          <w:gallery w:val="placeholder"/>
        </w:category>
        <w:types>
          <w:type w:val="bbPlcHdr"/>
        </w:types>
        <w:behaviors>
          <w:behavior w:val="content"/>
        </w:behaviors>
        <w:guid w:val="{E3FF2E35-CE6A-4969-9CD6-35417F69A6B6}"/>
      </w:docPartPr>
      <w:docPartBody>
        <w:p w:rsidR="00CD671B" w:rsidRDefault="00DE2A21" w:rsidP="00DE2A21">
          <w:pPr>
            <w:pStyle w:val="82C7B64863674EF3A5CB8A452776BD67"/>
          </w:pPr>
          <w:r w:rsidRPr="00853F0C">
            <w:rPr>
              <w:rStyle w:val="a3"/>
            </w:rPr>
            <w:t>Место для ввода текста.</w:t>
          </w:r>
        </w:p>
      </w:docPartBody>
    </w:docPart>
    <w:docPart>
      <w:docPartPr>
        <w:name w:val="C56B27874D46496CA3F284E1419DBA02"/>
        <w:category>
          <w:name w:val="Общие"/>
          <w:gallery w:val="placeholder"/>
        </w:category>
        <w:types>
          <w:type w:val="bbPlcHdr"/>
        </w:types>
        <w:behaviors>
          <w:behavior w:val="content"/>
        </w:behaviors>
        <w:guid w:val="{4AA6AF26-EBC1-4EBD-9C97-693FEA5BA868}"/>
      </w:docPartPr>
      <w:docPartBody>
        <w:p w:rsidR="00CD671B" w:rsidRDefault="00DE2A21" w:rsidP="00DE2A21">
          <w:pPr>
            <w:pStyle w:val="C56B27874D46496CA3F284E1419DBA02"/>
          </w:pPr>
          <w:r w:rsidRPr="00853F0C">
            <w:rPr>
              <w:rStyle w:val="a3"/>
            </w:rPr>
            <w:t>Место для ввода текста.</w:t>
          </w:r>
        </w:p>
      </w:docPartBody>
    </w:docPart>
    <w:docPart>
      <w:docPartPr>
        <w:name w:val="82A309B15EEB4EBDAD0CDC5BA82A9E6C"/>
        <w:category>
          <w:name w:val="Общие"/>
          <w:gallery w:val="placeholder"/>
        </w:category>
        <w:types>
          <w:type w:val="bbPlcHdr"/>
        </w:types>
        <w:behaviors>
          <w:behavior w:val="content"/>
        </w:behaviors>
        <w:guid w:val="{AA95C0EF-6D3F-4BF3-9CD3-646F17546DFE}"/>
      </w:docPartPr>
      <w:docPartBody>
        <w:p w:rsidR="00CD671B" w:rsidRDefault="00DE2A21" w:rsidP="00DE2A21">
          <w:pPr>
            <w:pStyle w:val="82A309B15EEB4EBDAD0CDC5BA82A9E6C"/>
          </w:pPr>
          <w:r w:rsidRPr="00853F0C">
            <w:rPr>
              <w:rStyle w:val="a3"/>
            </w:rPr>
            <w:t>Место для ввода текста.</w:t>
          </w:r>
        </w:p>
      </w:docPartBody>
    </w:docPart>
    <w:docPart>
      <w:docPartPr>
        <w:name w:val="061CBCA236EE48AB8E1D6E527B3AEB19"/>
        <w:category>
          <w:name w:val="Общие"/>
          <w:gallery w:val="placeholder"/>
        </w:category>
        <w:types>
          <w:type w:val="bbPlcHdr"/>
        </w:types>
        <w:behaviors>
          <w:behavior w:val="content"/>
        </w:behaviors>
        <w:guid w:val="{9A7186BC-137A-40AC-9827-B9465DF5788C}"/>
      </w:docPartPr>
      <w:docPartBody>
        <w:p w:rsidR="00CD671B" w:rsidRDefault="00DE2A21" w:rsidP="00DE2A21">
          <w:pPr>
            <w:pStyle w:val="061CBCA236EE48AB8E1D6E527B3AEB19"/>
          </w:pPr>
          <w:r w:rsidRPr="00853F0C">
            <w:rPr>
              <w:rStyle w:val="a3"/>
            </w:rPr>
            <w:t>Место для ввода текста.</w:t>
          </w:r>
        </w:p>
      </w:docPartBody>
    </w:docPart>
    <w:docPart>
      <w:docPartPr>
        <w:name w:val="1383F7D71F9A42AAA7F411D59D0FA408"/>
        <w:category>
          <w:name w:val="Общие"/>
          <w:gallery w:val="placeholder"/>
        </w:category>
        <w:types>
          <w:type w:val="bbPlcHdr"/>
        </w:types>
        <w:behaviors>
          <w:behavior w:val="content"/>
        </w:behaviors>
        <w:guid w:val="{5ACCC467-B932-4910-BC1C-083255842FE6}"/>
      </w:docPartPr>
      <w:docPartBody>
        <w:p w:rsidR="00CD671B" w:rsidRDefault="00DE2A21" w:rsidP="00DE2A21">
          <w:pPr>
            <w:pStyle w:val="1383F7D71F9A42AAA7F411D59D0FA408"/>
          </w:pPr>
          <w:r w:rsidRPr="00853F0C">
            <w:rPr>
              <w:rStyle w:val="a3"/>
            </w:rPr>
            <w:t>Место для ввода текста.</w:t>
          </w:r>
        </w:p>
      </w:docPartBody>
    </w:docPart>
    <w:docPart>
      <w:docPartPr>
        <w:name w:val="2D4E30DE26D54CAE885B1494D506B7D7"/>
        <w:category>
          <w:name w:val="Общие"/>
          <w:gallery w:val="placeholder"/>
        </w:category>
        <w:types>
          <w:type w:val="bbPlcHdr"/>
        </w:types>
        <w:behaviors>
          <w:behavior w:val="content"/>
        </w:behaviors>
        <w:guid w:val="{88AE3B80-779D-4347-8CDB-196091B16B57}"/>
      </w:docPartPr>
      <w:docPartBody>
        <w:p w:rsidR="00CD671B" w:rsidRDefault="00DE2A21" w:rsidP="00DE2A21">
          <w:pPr>
            <w:pStyle w:val="2D4E30DE26D54CAE885B1494D506B7D7"/>
          </w:pPr>
          <w:r w:rsidRPr="00853F0C">
            <w:rPr>
              <w:rStyle w:val="a3"/>
            </w:rPr>
            <w:t>Место для ввода текста.</w:t>
          </w:r>
        </w:p>
      </w:docPartBody>
    </w:docPart>
    <w:docPart>
      <w:docPartPr>
        <w:name w:val="699DD142F9E046B6B94CD6C7DBC52205"/>
        <w:category>
          <w:name w:val="Общие"/>
          <w:gallery w:val="placeholder"/>
        </w:category>
        <w:types>
          <w:type w:val="bbPlcHdr"/>
        </w:types>
        <w:behaviors>
          <w:behavior w:val="content"/>
        </w:behaviors>
        <w:guid w:val="{5912A7C3-0758-4358-A3C8-6EAC46CA4EF3}"/>
      </w:docPartPr>
      <w:docPartBody>
        <w:p w:rsidR="00CD671B" w:rsidRDefault="00DE2A21" w:rsidP="00DE2A21">
          <w:pPr>
            <w:pStyle w:val="699DD142F9E046B6B94CD6C7DBC52205"/>
          </w:pPr>
          <w:r w:rsidRPr="00853F0C">
            <w:rPr>
              <w:rStyle w:val="a3"/>
            </w:rPr>
            <w:t>Место для ввода текста.</w:t>
          </w:r>
        </w:p>
      </w:docPartBody>
    </w:docPart>
    <w:docPart>
      <w:docPartPr>
        <w:name w:val="0CE252BFEFB84C82B8C7D214EDC5CB29"/>
        <w:category>
          <w:name w:val="Общие"/>
          <w:gallery w:val="placeholder"/>
        </w:category>
        <w:types>
          <w:type w:val="bbPlcHdr"/>
        </w:types>
        <w:behaviors>
          <w:behavior w:val="content"/>
        </w:behaviors>
        <w:guid w:val="{F498CD23-BE85-45DA-8D2E-1B5B184F5B88}"/>
      </w:docPartPr>
      <w:docPartBody>
        <w:p w:rsidR="00DE5AFF" w:rsidRDefault="00C84021" w:rsidP="00C84021">
          <w:pPr>
            <w:pStyle w:val="0CE252BFEFB84C82B8C7D214EDC5CB29"/>
          </w:pPr>
          <w:r w:rsidRPr="00853F0C">
            <w:rPr>
              <w:rStyle w:val="a3"/>
            </w:rPr>
            <w:t>Место для ввода текста.</w:t>
          </w:r>
        </w:p>
      </w:docPartBody>
    </w:docPart>
    <w:docPart>
      <w:docPartPr>
        <w:name w:val="D44A907A1FDC4232B8CAAFC166ED082D"/>
        <w:category>
          <w:name w:val="Общие"/>
          <w:gallery w:val="placeholder"/>
        </w:category>
        <w:types>
          <w:type w:val="bbPlcHdr"/>
        </w:types>
        <w:behaviors>
          <w:behavior w:val="content"/>
        </w:behaviors>
        <w:guid w:val="{FD53EC51-A8B9-4D8D-B948-F948878449C2}"/>
      </w:docPartPr>
      <w:docPartBody>
        <w:p w:rsidR="00E32523" w:rsidRDefault="00EA1C4E" w:rsidP="00EA1C4E">
          <w:pPr>
            <w:pStyle w:val="D44A907A1FDC4232B8CAAFC166ED082D"/>
          </w:pPr>
          <w:r w:rsidRPr="00B56B74">
            <w:rPr>
              <w:rStyle w:val="a3"/>
            </w:rPr>
            <w:t>Место для ввода текста.</w:t>
          </w:r>
        </w:p>
      </w:docPartBody>
    </w:docPart>
    <w:docPart>
      <w:docPartPr>
        <w:name w:val="DE860C8C685C4CC08D1FD7688824B363"/>
        <w:category>
          <w:name w:val="Общие"/>
          <w:gallery w:val="placeholder"/>
        </w:category>
        <w:types>
          <w:type w:val="bbPlcHdr"/>
        </w:types>
        <w:behaviors>
          <w:behavior w:val="content"/>
        </w:behaviors>
        <w:guid w:val="{CCDD82CA-9D6F-47BB-854E-3A9F37A10C01}"/>
      </w:docPartPr>
      <w:docPartBody>
        <w:p w:rsidR="00E32523" w:rsidRDefault="00EA1C4E" w:rsidP="00EA1C4E">
          <w:pPr>
            <w:pStyle w:val="DE860C8C685C4CC08D1FD7688824B363"/>
          </w:pPr>
          <w:r w:rsidRPr="00853F0C">
            <w:rPr>
              <w:rStyle w:val="a3"/>
            </w:rPr>
            <w:t>Место для ввода текста.</w:t>
          </w:r>
        </w:p>
      </w:docPartBody>
    </w:docPart>
    <w:docPart>
      <w:docPartPr>
        <w:name w:val="9B881BE3203044548B1321700326F4C0"/>
        <w:category>
          <w:name w:val="Общие"/>
          <w:gallery w:val="placeholder"/>
        </w:category>
        <w:types>
          <w:type w:val="bbPlcHdr"/>
        </w:types>
        <w:behaviors>
          <w:behavior w:val="content"/>
        </w:behaviors>
        <w:guid w:val="{C921ACCB-25E2-4300-85D2-ADE1A190A10A}"/>
      </w:docPartPr>
      <w:docPartBody>
        <w:p w:rsidR="0077161C" w:rsidRDefault="00E32523" w:rsidP="00E32523">
          <w:pPr>
            <w:pStyle w:val="9B881BE3203044548B1321700326F4C0"/>
          </w:pPr>
          <w:r w:rsidRPr="00853F0C">
            <w:rPr>
              <w:rStyle w:val="a3"/>
            </w:rPr>
            <w:t>Место для ввода текста.</w:t>
          </w:r>
        </w:p>
      </w:docPartBody>
    </w:docPart>
    <w:docPart>
      <w:docPartPr>
        <w:name w:val="9DA5DA6683B14FA7BF8FEEA22928F470"/>
        <w:category>
          <w:name w:val="Общие"/>
          <w:gallery w:val="placeholder"/>
        </w:category>
        <w:types>
          <w:type w:val="bbPlcHdr"/>
        </w:types>
        <w:behaviors>
          <w:behavior w:val="content"/>
        </w:behaviors>
        <w:guid w:val="{3F0EAE48-18C1-4508-B896-82E164F14A9D}"/>
      </w:docPartPr>
      <w:docPartBody>
        <w:p w:rsidR="00F07D8F" w:rsidRDefault="005A76BE" w:rsidP="005A76BE">
          <w:pPr>
            <w:pStyle w:val="9DA5DA6683B14FA7BF8FEEA22928F470"/>
          </w:pPr>
          <w:r w:rsidRPr="00680AC0">
            <w:rPr>
              <w:rStyle w:val="a3"/>
            </w:rPr>
            <w:t>Выберите элемент.</w:t>
          </w:r>
        </w:p>
      </w:docPartBody>
    </w:docPart>
    <w:docPart>
      <w:docPartPr>
        <w:name w:val="B5D20848BDDE4264B7049D8FD89D060C"/>
        <w:category>
          <w:name w:val="Общие"/>
          <w:gallery w:val="placeholder"/>
        </w:category>
        <w:types>
          <w:type w:val="bbPlcHdr"/>
        </w:types>
        <w:behaviors>
          <w:behavior w:val="content"/>
        </w:behaviors>
        <w:guid w:val="{C44D36D1-A6FE-4DE4-BC7B-85DC1F47464F}"/>
      </w:docPartPr>
      <w:docPartBody>
        <w:p w:rsidR="00F07D8F" w:rsidRDefault="005A76BE" w:rsidP="005A76BE">
          <w:pPr>
            <w:pStyle w:val="B5D20848BDDE4264B7049D8FD89D060C"/>
          </w:pPr>
          <w:r w:rsidRPr="00853F0C">
            <w:rPr>
              <w:rStyle w:val="a3"/>
            </w:rPr>
            <w:t>Место для ввода текста.</w:t>
          </w:r>
        </w:p>
      </w:docPartBody>
    </w:docPart>
    <w:docPart>
      <w:docPartPr>
        <w:name w:val="A4C50E7D076C4AD9ADFBEFD59BB37F6C"/>
        <w:category>
          <w:name w:val="Общие"/>
          <w:gallery w:val="placeholder"/>
        </w:category>
        <w:types>
          <w:type w:val="bbPlcHdr"/>
        </w:types>
        <w:behaviors>
          <w:behavior w:val="content"/>
        </w:behaviors>
        <w:guid w:val="{929732B3-7850-46E9-98B1-DE75F5888482}"/>
      </w:docPartPr>
      <w:docPartBody>
        <w:p w:rsidR="00F07D8F" w:rsidRDefault="005A76BE" w:rsidP="005A76BE">
          <w:pPr>
            <w:pStyle w:val="A4C50E7D076C4AD9ADFBEFD59BB37F6C"/>
          </w:pPr>
          <w:bookmarkStart w:id="4" w:name="НПлана"/>
          <w:r w:rsidRPr="00853F0C">
            <w:rPr>
              <w:rStyle w:val="a3"/>
            </w:rPr>
            <w:t xml:space="preserve">Место для ввода </w:t>
          </w:r>
          <w:r>
            <w:rPr>
              <w:rStyle w:val="a3"/>
            </w:rPr>
            <w:t>номера</w:t>
          </w:r>
          <w:bookmarkEnd w:id="4"/>
        </w:p>
      </w:docPartBody>
    </w:docPart>
    <w:docPart>
      <w:docPartPr>
        <w:name w:val="8AA756B65DA743F9AA11C15EFD4CE585"/>
        <w:category>
          <w:name w:val="Общие"/>
          <w:gallery w:val="placeholder"/>
        </w:category>
        <w:types>
          <w:type w:val="bbPlcHdr"/>
        </w:types>
        <w:behaviors>
          <w:behavior w:val="content"/>
        </w:behaviors>
        <w:guid w:val="{BD3EE781-DE1D-4E5F-BCFC-0D0C6863FEC7}"/>
      </w:docPartPr>
      <w:docPartBody>
        <w:p w:rsidR="00AF00B1" w:rsidRDefault="00F07D8F" w:rsidP="00F07D8F">
          <w:pPr>
            <w:pStyle w:val="8AA756B65DA743F9AA11C15EFD4CE585"/>
          </w:pPr>
          <w:r w:rsidRPr="00853F0C">
            <w:rPr>
              <w:rStyle w:val="a3"/>
            </w:rPr>
            <w:t>Место для ввода текста.</w:t>
          </w:r>
        </w:p>
      </w:docPartBody>
    </w:docPart>
    <w:docPart>
      <w:docPartPr>
        <w:name w:val="144EA86696784C9F922DDD1DBDE291A6"/>
        <w:category>
          <w:name w:val="Общие"/>
          <w:gallery w:val="placeholder"/>
        </w:category>
        <w:types>
          <w:type w:val="bbPlcHdr"/>
        </w:types>
        <w:behaviors>
          <w:behavior w:val="content"/>
        </w:behaviors>
        <w:guid w:val="{84FEC192-440B-4282-9A54-C074FD1E75EB}"/>
      </w:docPartPr>
      <w:docPartBody>
        <w:p w:rsidR="004E4DBC" w:rsidRDefault="00AF00B1" w:rsidP="00AF00B1">
          <w:pPr>
            <w:pStyle w:val="144EA86696784C9F922DDD1DBDE291A6"/>
          </w:pPr>
          <w:r>
            <w:rPr>
              <w:color w:val="808080" w:themeColor="background1" w:themeShade="80"/>
            </w:rPr>
            <w:t>Укажите документ или вид сведений</w:t>
          </w:r>
        </w:p>
      </w:docPartBody>
    </w:docPart>
    <w:docPart>
      <w:docPartPr>
        <w:name w:val="61ECCA2EC4F641C6B5DECDEB068D6045"/>
        <w:category>
          <w:name w:val="Общие"/>
          <w:gallery w:val="placeholder"/>
        </w:category>
        <w:types>
          <w:type w:val="bbPlcHdr"/>
        </w:types>
        <w:behaviors>
          <w:behavior w:val="content"/>
        </w:behaviors>
        <w:guid w:val="{ADD817DA-F211-4265-B4E5-020E654B1A23}"/>
      </w:docPartPr>
      <w:docPartBody>
        <w:p w:rsidR="002A18B6" w:rsidRDefault="00144214" w:rsidP="00144214">
          <w:pPr>
            <w:pStyle w:val="61ECCA2EC4F641C6B5DECDEB068D6045"/>
          </w:pPr>
          <w:bookmarkStart w:id="5" w:name="НПлана"/>
          <w:r w:rsidRPr="00853F0C">
            <w:rPr>
              <w:rStyle w:val="a3"/>
            </w:rPr>
            <w:t xml:space="preserve">Место для ввода </w:t>
          </w:r>
          <w:r>
            <w:rPr>
              <w:rStyle w:val="a3"/>
            </w:rPr>
            <w:t>номера</w:t>
          </w:r>
          <w:bookmarkEnd w:id="5"/>
        </w:p>
      </w:docPartBody>
    </w:docPart>
    <w:docPart>
      <w:docPartPr>
        <w:name w:val="AEAFDF6942E44489BC12428D9E2FE5A2"/>
        <w:category>
          <w:name w:val="Общие"/>
          <w:gallery w:val="placeholder"/>
        </w:category>
        <w:types>
          <w:type w:val="bbPlcHdr"/>
        </w:types>
        <w:behaviors>
          <w:behavior w:val="content"/>
        </w:behaviors>
        <w:guid w:val="{006A2B0B-0D64-4E16-8065-B857414B770B}"/>
      </w:docPartPr>
      <w:docPartBody>
        <w:p w:rsidR="002A18B6" w:rsidRDefault="00144214" w:rsidP="00144214">
          <w:pPr>
            <w:pStyle w:val="AEAFDF6942E44489BC12428D9E2FE5A2"/>
          </w:pPr>
          <w:bookmarkStart w:id="6" w:name="НПлана"/>
          <w:r w:rsidRPr="00853F0C">
            <w:rPr>
              <w:rStyle w:val="a3"/>
            </w:rPr>
            <w:t xml:space="preserve">Место для ввода </w:t>
          </w:r>
          <w:r>
            <w:rPr>
              <w:rStyle w:val="a3"/>
            </w:rPr>
            <w:t>номера</w:t>
          </w:r>
          <w:bookmarkEnd w:id="6"/>
        </w:p>
      </w:docPartBody>
    </w:docPart>
    <w:docPart>
      <w:docPartPr>
        <w:name w:val="7FFCDE027B754B5C9B031B630C971F99"/>
        <w:category>
          <w:name w:val="Общие"/>
          <w:gallery w:val="placeholder"/>
        </w:category>
        <w:types>
          <w:type w:val="bbPlcHdr"/>
        </w:types>
        <w:behaviors>
          <w:behavior w:val="content"/>
        </w:behaviors>
        <w:guid w:val="{961250A5-D936-4F9C-9C4D-98B9F9B91CF6}"/>
      </w:docPartPr>
      <w:docPartBody>
        <w:p w:rsidR="002A18B6" w:rsidRDefault="00144214" w:rsidP="00144214">
          <w:pPr>
            <w:pStyle w:val="7FFCDE027B754B5C9B031B630C971F99"/>
          </w:pPr>
          <w:bookmarkStart w:id="7" w:name="НПлана"/>
          <w:r w:rsidRPr="00853F0C">
            <w:rPr>
              <w:rStyle w:val="a3"/>
            </w:rPr>
            <w:t xml:space="preserve">Место для ввода </w:t>
          </w:r>
          <w:r>
            <w:rPr>
              <w:rStyle w:val="a3"/>
            </w:rPr>
            <w:t>номера</w:t>
          </w:r>
          <w:bookmarkEnd w:id="7"/>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0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0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insDel="0" w:formatting="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2A21"/>
    <w:rsid w:val="00106E64"/>
    <w:rsid w:val="00144214"/>
    <w:rsid w:val="00194958"/>
    <w:rsid w:val="0025723F"/>
    <w:rsid w:val="002A18B6"/>
    <w:rsid w:val="004B42B5"/>
    <w:rsid w:val="004E4DBC"/>
    <w:rsid w:val="005218CB"/>
    <w:rsid w:val="0059033B"/>
    <w:rsid w:val="005A76BE"/>
    <w:rsid w:val="0072420E"/>
    <w:rsid w:val="0077161C"/>
    <w:rsid w:val="00AF00B1"/>
    <w:rsid w:val="00BB43D7"/>
    <w:rsid w:val="00C01F1E"/>
    <w:rsid w:val="00C04ACB"/>
    <w:rsid w:val="00C84021"/>
    <w:rsid w:val="00CD671B"/>
    <w:rsid w:val="00CE1AE9"/>
    <w:rsid w:val="00D8224E"/>
    <w:rsid w:val="00DA6393"/>
    <w:rsid w:val="00DE2A21"/>
    <w:rsid w:val="00DE5AFF"/>
    <w:rsid w:val="00E2607A"/>
    <w:rsid w:val="00E32523"/>
    <w:rsid w:val="00E56F22"/>
    <w:rsid w:val="00EA1C4E"/>
    <w:rsid w:val="00F05F19"/>
    <w:rsid w:val="00F07D8F"/>
    <w:rsid w:val="00F246EA"/>
    <w:rsid w:val="00FB3435"/>
    <w:rsid w:val="00FF19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144214"/>
    <w:rPr>
      <w:color w:val="808080"/>
    </w:rPr>
  </w:style>
  <w:style w:type="paragraph" w:customStyle="1" w:styleId="EF0B0CB61E3942E7BABE9918A188CC4A">
    <w:name w:val="EF0B0CB61E3942E7BABE9918A188CC4A"/>
  </w:style>
  <w:style w:type="paragraph" w:customStyle="1" w:styleId="27A8E04F4A7E4796939EE806C2C87796">
    <w:name w:val="27A8E04F4A7E4796939EE806C2C87796"/>
  </w:style>
  <w:style w:type="paragraph" w:customStyle="1" w:styleId="34021AFB44CE4E32A180A72082280E4A">
    <w:name w:val="34021AFB44CE4E32A180A72082280E4A"/>
  </w:style>
  <w:style w:type="paragraph" w:customStyle="1" w:styleId="90C43AC42E6647E39C8C85331BF17AB1">
    <w:name w:val="90C43AC42E6647E39C8C85331BF17AB1"/>
  </w:style>
  <w:style w:type="paragraph" w:customStyle="1" w:styleId="CD78E4C6C12644CD8C06BCED0F0F806E">
    <w:name w:val="CD78E4C6C12644CD8C06BCED0F0F806E"/>
  </w:style>
  <w:style w:type="paragraph" w:customStyle="1" w:styleId="C31CB77378834C15AE188BD43927CA2A">
    <w:name w:val="C31CB77378834C15AE188BD43927CA2A"/>
  </w:style>
  <w:style w:type="paragraph" w:customStyle="1" w:styleId="458D4092F58D433385977D9C919D7D03">
    <w:name w:val="458D4092F58D433385977D9C919D7D03"/>
  </w:style>
  <w:style w:type="paragraph" w:customStyle="1" w:styleId="E83B88A39FC949099291A757F5B77213">
    <w:name w:val="E83B88A39FC949099291A757F5B77213"/>
  </w:style>
  <w:style w:type="paragraph" w:customStyle="1" w:styleId="D888AF7991924246832B6D30D9C83CF9">
    <w:name w:val="D888AF7991924246832B6D30D9C83CF9"/>
  </w:style>
  <w:style w:type="paragraph" w:customStyle="1" w:styleId="FB8233B9A2134A1B90327DC78F312FFB">
    <w:name w:val="FB8233B9A2134A1B90327DC78F312FFB"/>
  </w:style>
  <w:style w:type="paragraph" w:customStyle="1" w:styleId="3D9A9739CB454F499D03A1766498DD8E">
    <w:name w:val="3D9A9739CB454F499D03A1766498DD8E"/>
  </w:style>
  <w:style w:type="paragraph" w:customStyle="1" w:styleId="424CE4220AED4D6183EC049449AA8BFA">
    <w:name w:val="424CE4220AED4D6183EC049449AA8BFA"/>
  </w:style>
  <w:style w:type="paragraph" w:customStyle="1" w:styleId="6FF0E2D1A14444AC9AC6A5F282F95941">
    <w:name w:val="6FF0E2D1A14444AC9AC6A5F282F95941"/>
  </w:style>
  <w:style w:type="paragraph" w:customStyle="1" w:styleId="B515FA1D4FC7408C96963446751ABC26">
    <w:name w:val="B515FA1D4FC7408C96963446751ABC26"/>
  </w:style>
  <w:style w:type="paragraph" w:customStyle="1" w:styleId="195ECD2D6D1B48B9BD72AF5BC9F2C819">
    <w:name w:val="195ECD2D6D1B48B9BD72AF5BC9F2C819"/>
  </w:style>
  <w:style w:type="paragraph" w:customStyle="1" w:styleId="E57A343F2F864876B427B15A94AD70AD">
    <w:name w:val="E57A343F2F864876B427B15A94AD70AD"/>
  </w:style>
  <w:style w:type="paragraph" w:customStyle="1" w:styleId="0CF5BC3B492E43BC8E37204797306CC0">
    <w:name w:val="0CF5BC3B492E43BC8E37204797306CC0"/>
  </w:style>
  <w:style w:type="paragraph" w:customStyle="1" w:styleId="1BD18F847ACD4D168222C7C1B294E8B6">
    <w:name w:val="1BD18F847ACD4D168222C7C1B294E8B6"/>
  </w:style>
  <w:style w:type="paragraph" w:customStyle="1" w:styleId="ECF76492D3BB4CE88D6AF6CD3EB6D7F1">
    <w:name w:val="ECF76492D3BB4CE88D6AF6CD3EB6D7F1"/>
  </w:style>
  <w:style w:type="paragraph" w:customStyle="1" w:styleId="CE1068C8B3B741808CF0FBF5587572F6">
    <w:name w:val="CE1068C8B3B741808CF0FBF5587572F6"/>
  </w:style>
  <w:style w:type="paragraph" w:customStyle="1" w:styleId="DB2E8F7DC6A54561B6BDD7E1FBF5D1CB">
    <w:name w:val="DB2E8F7DC6A54561B6BDD7E1FBF5D1CB"/>
  </w:style>
  <w:style w:type="paragraph" w:customStyle="1" w:styleId="375E36AE0BE64A26ACBDB27A6C08999C">
    <w:name w:val="375E36AE0BE64A26ACBDB27A6C08999C"/>
  </w:style>
  <w:style w:type="paragraph" w:customStyle="1" w:styleId="C9DE84D0644044C1AC8EE46AAD953749">
    <w:name w:val="C9DE84D0644044C1AC8EE46AAD953749"/>
  </w:style>
  <w:style w:type="paragraph" w:customStyle="1" w:styleId="82857EC52F044C7C9C37645375A59B86">
    <w:name w:val="82857EC52F044C7C9C37645375A59B86"/>
  </w:style>
  <w:style w:type="paragraph" w:customStyle="1" w:styleId="453BA456AF8447E1A330F4BC6A0BD571">
    <w:name w:val="453BA456AF8447E1A330F4BC6A0BD571"/>
  </w:style>
  <w:style w:type="paragraph" w:customStyle="1" w:styleId="1D2A7AF856F94BB084D6453FE3C66280">
    <w:name w:val="1D2A7AF856F94BB084D6453FE3C66280"/>
  </w:style>
  <w:style w:type="paragraph" w:customStyle="1" w:styleId="FE6E42D3A8B94A66B4C88484087B38A2">
    <w:name w:val="FE6E42D3A8B94A66B4C88484087B38A2"/>
  </w:style>
  <w:style w:type="paragraph" w:customStyle="1" w:styleId="4E08632D7E324A99BEC12CE680F6313A">
    <w:name w:val="4E08632D7E324A99BEC12CE680F6313A"/>
  </w:style>
  <w:style w:type="paragraph" w:customStyle="1" w:styleId="F0B53921D65D45EFB57B685C7254C100">
    <w:name w:val="F0B53921D65D45EFB57B685C7254C100"/>
  </w:style>
  <w:style w:type="paragraph" w:customStyle="1" w:styleId="DD78726386A5422F8E62962A23B27F05">
    <w:name w:val="DD78726386A5422F8E62962A23B27F05"/>
  </w:style>
  <w:style w:type="paragraph" w:customStyle="1" w:styleId="D2761965BCD7434E8E97D48D16A3201A">
    <w:name w:val="D2761965BCD7434E8E97D48D16A3201A"/>
  </w:style>
  <w:style w:type="paragraph" w:customStyle="1" w:styleId="8B7315DB1E2A465999C5B5170A05A207">
    <w:name w:val="8B7315DB1E2A465999C5B5170A05A207"/>
  </w:style>
  <w:style w:type="paragraph" w:customStyle="1" w:styleId="226164C6445248A0B13185E9C3746610">
    <w:name w:val="226164C6445248A0B13185E9C3746610"/>
  </w:style>
  <w:style w:type="paragraph" w:customStyle="1" w:styleId="C90D25643D6B48698498CAB0A261BB66">
    <w:name w:val="C90D25643D6B48698498CAB0A261BB66"/>
  </w:style>
  <w:style w:type="paragraph" w:customStyle="1" w:styleId="D0D0114ADBBF4C8FB38218D5011FFB66">
    <w:name w:val="D0D0114ADBBF4C8FB38218D5011FFB66"/>
  </w:style>
  <w:style w:type="paragraph" w:customStyle="1" w:styleId="8AAAA71453B944078FE2E369E26117E3">
    <w:name w:val="8AAAA71453B944078FE2E369E26117E3"/>
  </w:style>
  <w:style w:type="paragraph" w:customStyle="1" w:styleId="AFE0138EB88949CCB30D59DA8E88F878">
    <w:name w:val="AFE0138EB88949CCB30D59DA8E88F878"/>
  </w:style>
  <w:style w:type="paragraph" w:customStyle="1" w:styleId="0372B742459F4F7EB00A9435D7CC2A03">
    <w:name w:val="0372B742459F4F7EB00A9435D7CC2A03"/>
  </w:style>
  <w:style w:type="paragraph" w:customStyle="1" w:styleId="61856F74C2CA4097A3ADC93D0596D843">
    <w:name w:val="61856F74C2CA4097A3ADC93D0596D843"/>
  </w:style>
  <w:style w:type="paragraph" w:customStyle="1" w:styleId="E2273A0A9DE9467690978B1A9DDC3664">
    <w:name w:val="E2273A0A9DE9467690978B1A9DDC3664"/>
  </w:style>
  <w:style w:type="paragraph" w:customStyle="1" w:styleId="A02BA2DDBFCB4C6DA8FA1EBDD41F1F4D">
    <w:name w:val="A02BA2DDBFCB4C6DA8FA1EBDD41F1F4D"/>
  </w:style>
  <w:style w:type="paragraph" w:customStyle="1" w:styleId="74BA17AC263E4DAEB875E33011B3693A">
    <w:name w:val="74BA17AC263E4DAEB875E33011B3693A"/>
  </w:style>
  <w:style w:type="paragraph" w:customStyle="1" w:styleId="3064F2A8E72B4AF58C1C85A92AB313A2">
    <w:name w:val="3064F2A8E72B4AF58C1C85A92AB313A2"/>
  </w:style>
  <w:style w:type="paragraph" w:customStyle="1" w:styleId="2C60E8BFB2A24106A661A0220228C946">
    <w:name w:val="2C60E8BFB2A24106A661A0220228C946"/>
  </w:style>
  <w:style w:type="paragraph" w:customStyle="1" w:styleId="EEC4C75C2E3C440DB33758C36E4162E7">
    <w:name w:val="EEC4C75C2E3C440DB33758C36E4162E7"/>
  </w:style>
  <w:style w:type="paragraph" w:customStyle="1" w:styleId="AE6635C4FA3745E5A766CA1FDC9AEF13">
    <w:name w:val="AE6635C4FA3745E5A766CA1FDC9AEF13"/>
  </w:style>
  <w:style w:type="paragraph" w:customStyle="1" w:styleId="0638BA0B6FF34EF5B4F935A3DDD3A3E4">
    <w:name w:val="0638BA0B6FF34EF5B4F935A3DDD3A3E4"/>
  </w:style>
  <w:style w:type="paragraph" w:customStyle="1" w:styleId="0245B04675E44E769FA590AAF5051D01">
    <w:name w:val="0245B04675E44E769FA590AAF5051D01"/>
  </w:style>
  <w:style w:type="paragraph" w:customStyle="1" w:styleId="CAE82A0F054E44269C0601EAA3F7838C">
    <w:name w:val="CAE82A0F054E44269C0601EAA3F7838C"/>
  </w:style>
  <w:style w:type="paragraph" w:customStyle="1" w:styleId="A6DCA592350041F593072E34E06F659A">
    <w:name w:val="A6DCA592350041F593072E34E06F659A"/>
  </w:style>
  <w:style w:type="paragraph" w:customStyle="1" w:styleId="9898323138F64CBC9DE6065ECE350293">
    <w:name w:val="9898323138F64CBC9DE6065ECE350293"/>
  </w:style>
  <w:style w:type="paragraph" w:customStyle="1" w:styleId="B3BB66C4210E45E299137DD4ABFA73F5">
    <w:name w:val="B3BB66C4210E45E299137DD4ABFA73F5"/>
  </w:style>
  <w:style w:type="paragraph" w:customStyle="1" w:styleId="37A1F481EC1F4326843E08C91C7D80FC">
    <w:name w:val="37A1F481EC1F4326843E08C91C7D80FC"/>
  </w:style>
  <w:style w:type="paragraph" w:customStyle="1" w:styleId="C935689B652248BB9E0C57AAB20AF85E">
    <w:name w:val="C935689B652248BB9E0C57AAB20AF85E"/>
  </w:style>
  <w:style w:type="paragraph" w:customStyle="1" w:styleId="E8216199CADB440996ACF5120D9E170C">
    <w:name w:val="E8216199CADB440996ACF5120D9E170C"/>
  </w:style>
  <w:style w:type="paragraph" w:customStyle="1" w:styleId="038C977F99734DBA92AAC04802E3D285">
    <w:name w:val="038C977F99734DBA92AAC04802E3D285"/>
  </w:style>
  <w:style w:type="paragraph" w:customStyle="1" w:styleId="C39C6BB58BD64BC080EFEF82BA320711">
    <w:name w:val="C39C6BB58BD64BC080EFEF82BA320711"/>
  </w:style>
  <w:style w:type="paragraph" w:customStyle="1" w:styleId="ACAB54925B7D45B3BD9494058CB68899">
    <w:name w:val="ACAB54925B7D45B3BD9494058CB68899"/>
  </w:style>
  <w:style w:type="paragraph" w:customStyle="1" w:styleId="72FBC18D619E4D8FB4148E18EA310AE9">
    <w:name w:val="72FBC18D619E4D8FB4148E18EA310AE9"/>
  </w:style>
  <w:style w:type="paragraph" w:customStyle="1" w:styleId="83BA4F5300C84C25AC59BBC8975F4432">
    <w:name w:val="83BA4F5300C84C25AC59BBC8975F4432"/>
  </w:style>
  <w:style w:type="paragraph" w:customStyle="1" w:styleId="8780FA3FB88A4158B7FEC44817C82470">
    <w:name w:val="8780FA3FB88A4158B7FEC44817C82470"/>
  </w:style>
  <w:style w:type="paragraph" w:customStyle="1" w:styleId="C3CEBEE90AEF4E9687DB41D2AE23870F">
    <w:name w:val="C3CEBEE90AEF4E9687DB41D2AE23870F"/>
  </w:style>
  <w:style w:type="paragraph" w:customStyle="1" w:styleId="1278E24F2B404F23879D9D3BAC0171C8">
    <w:name w:val="1278E24F2B404F23879D9D3BAC0171C8"/>
  </w:style>
  <w:style w:type="paragraph" w:customStyle="1" w:styleId="9469C199E096497C85FC382F819446B1">
    <w:name w:val="9469C199E096497C85FC382F819446B1"/>
  </w:style>
  <w:style w:type="paragraph" w:customStyle="1" w:styleId="82AA9765445D4B9682E689EB87019A22">
    <w:name w:val="82AA9765445D4B9682E689EB87019A22"/>
  </w:style>
  <w:style w:type="paragraph" w:customStyle="1" w:styleId="59A9E7C8E8864E44867D33EAFDE46950">
    <w:name w:val="59A9E7C8E8864E44867D33EAFDE46950"/>
  </w:style>
  <w:style w:type="paragraph" w:customStyle="1" w:styleId="044684B4A87D45E6B83ED24E96118617">
    <w:name w:val="044684B4A87D45E6B83ED24E96118617"/>
  </w:style>
  <w:style w:type="paragraph" w:customStyle="1" w:styleId="985329B7CC3344E0BB31A3D215582D82">
    <w:name w:val="985329B7CC3344E0BB31A3D215582D82"/>
  </w:style>
  <w:style w:type="paragraph" w:customStyle="1" w:styleId="23E8ABC9466E4B47A3D3FCB5A5983DBD">
    <w:name w:val="23E8ABC9466E4B47A3D3FCB5A5983DBD"/>
  </w:style>
  <w:style w:type="paragraph" w:customStyle="1" w:styleId="8D67BA4C0E3D4B29BC5A4C2D15CD514A">
    <w:name w:val="8D67BA4C0E3D4B29BC5A4C2D15CD514A"/>
  </w:style>
  <w:style w:type="paragraph" w:customStyle="1" w:styleId="FAFDD5C1411B4F548A69CFD76ADFC947">
    <w:name w:val="FAFDD5C1411B4F548A69CFD76ADFC947"/>
  </w:style>
  <w:style w:type="paragraph" w:customStyle="1" w:styleId="DF0C3852DA5E4DEEA9D2ACA36B8E90F2">
    <w:name w:val="DF0C3852DA5E4DEEA9D2ACA36B8E90F2"/>
  </w:style>
  <w:style w:type="paragraph" w:customStyle="1" w:styleId="132699F8A4C7454D87FE803C8F417570">
    <w:name w:val="132699F8A4C7454D87FE803C8F417570"/>
  </w:style>
  <w:style w:type="paragraph" w:customStyle="1" w:styleId="CA81FB870AF94A9AADE65C0A340BDC59">
    <w:name w:val="CA81FB870AF94A9AADE65C0A340BDC59"/>
  </w:style>
  <w:style w:type="paragraph" w:customStyle="1" w:styleId="7D40F3C7DE0C4977B9AA8B31E93C803A">
    <w:name w:val="7D40F3C7DE0C4977B9AA8B31E93C803A"/>
  </w:style>
  <w:style w:type="paragraph" w:customStyle="1" w:styleId="81CB66E8C239485196F94856A329A0E5">
    <w:name w:val="81CB66E8C239485196F94856A329A0E5"/>
  </w:style>
  <w:style w:type="paragraph" w:customStyle="1" w:styleId="FD286CD51A8349ECB4917E3BB35AC1C7">
    <w:name w:val="FD286CD51A8349ECB4917E3BB35AC1C7"/>
  </w:style>
  <w:style w:type="paragraph" w:customStyle="1" w:styleId="9DE356359B5040A1870651261A59BC38">
    <w:name w:val="9DE356359B5040A1870651261A59BC38"/>
  </w:style>
  <w:style w:type="paragraph" w:customStyle="1" w:styleId="CA535A8B989946F78762888B40CC5984">
    <w:name w:val="CA535A8B989946F78762888B40CC5984"/>
  </w:style>
  <w:style w:type="paragraph" w:customStyle="1" w:styleId="2DBB09CC0E1D42B9997C617822B79FEB">
    <w:name w:val="2DBB09CC0E1D42B9997C617822B79FEB"/>
  </w:style>
  <w:style w:type="paragraph" w:customStyle="1" w:styleId="A7114E29653C4AA0A4B7C2853726D46E">
    <w:name w:val="A7114E29653C4AA0A4B7C2853726D46E"/>
  </w:style>
  <w:style w:type="paragraph" w:customStyle="1" w:styleId="2A8296677BB54F3F9690F1CC4BEFE100">
    <w:name w:val="2A8296677BB54F3F9690F1CC4BEFE100"/>
  </w:style>
  <w:style w:type="paragraph" w:customStyle="1" w:styleId="4ED2C106EB284B12B36C0FE088636033">
    <w:name w:val="4ED2C106EB284B12B36C0FE088636033"/>
  </w:style>
  <w:style w:type="paragraph" w:customStyle="1" w:styleId="61105561A50E483A96097B2E609527E8">
    <w:name w:val="61105561A50E483A96097B2E609527E8"/>
  </w:style>
  <w:style w:type="paragraph" w:customStyle="1" w:styleId="5E5829F2DCD849C494521DFCD98322B9">
    <w:name w:val="5E5829F2DCD849C494521DFCD98322B9"/>
    <w:rsid w:val="00DE2A21"/>
  </w:style>
  <w:style w:type="paragraph" w:customStyle="1" w:styleId="04896EB52EBE405D863766B18A5949BE">
    <w:name w:val="04896EB52EBE405D863766B18A5949BE"/>
    <w:rsid w:val="00DE2A21"/>
  </w:style>
  <w:style w:type="paragraph" w:customStyle="1" w:styleId="13BFCA9EDC1443ACBE1C81A3A8673728">
    <w:name w:val="13BFCA9EDC1443ACBE1C81A3A8673728"/>
    <w:rsid w:val="00DE2A21"/>
  </w:style>
  <w:style w:type="paragraph" w:customStyle="1" w:styleId="2676EDA7C1734680A7EA6098B982CC08">
    <w:name w:val="2676EDA7C1734680A7EA6098B982CC08"/>
    <w:rsid w:val="00DE2A21"/>
  </w:style>
  <w:style w:type="paragraph" w:customStyle="1" w:styleId="85067081EF4C43BBADA51EDA74BC6957">
    <w:name w:val="85067081EF4C43BBADA51EDA74BC6957"/>
    <w:rsid w:val="00DE2A21"/>
  </w:style>
  <w:style w:type="paragraph" w:customStyle="1" w:styleId="5DC7A85BDC964570A97326E0FF26DBED">
    <w:name w:val="5DC7A85BDC964570A97326E0FF26DBED"/>
    <w:rsid w:val="00DE2A21"/>
  </w:style>
  <w:style w:type="paragraph" w:customStyle="1" w:styleId="226FA5EAC06E46948FBE9B9BF2EBE682">
    <w:name w:val="226FA5EAC06E46948FBE9B9BF2EBE682"/>
    <w:rsid w:val="00DE2A21"/>
  </w:style>
  <w:style w:type="paragraph" w:customStyle="1" w:styleId="06B006CC6D114B8D9026B9AB361FF5CE">
    <w:name w:val="06B006CC6D114B8D9026B9AB361FF5CE"/>
    <w:rsid w:val="00DE2A21"/>
  </w:style>
  <w:style w:type="paragraph" w:customStyle="1" w:styleId="4E9266006BC34AE4AD66174E559DBE50">
    <w:name w:val="4E9266006BC34AE4AD66174E559DBE50"/>
    <w:rsid w:val="00DE2A21"/>
  </w:style>
  <w:style w:type="paragraph" w:customStyle="1" w:styleId="5FA4DCC3136D4BCA8EB3C3314D00D4C7">
    <w:name w:val="5FA4DCC3136D4BCA8EB3C3314D00D4C7"/>
    <w:rsid w:val="00DE2A21"/>
  </w:style>
  <w:style w:type="paragraph" w:customStyle="1" w:styleId="164EB1105FAB4D80A43B990E7DC4D764">
    <w:name w:val="164EB1105FAB4D80A43B990E7DC4D764"/>
    <w:rsid w:val="00DE2A21"/>
  </w:style>
  <w:style w:type="paragraph" w:customStyle="1" w:styleId="8557C1B500C3403D9FE52F8D448375CF">
    <w:name w:val="8557C1B500C3403D9FE52F8D448375CF"/>
    <w:rsid w:val="00DE2A21"/>
  </w:style>
  <w:style w:type="paragraph" w:customStyle="1" w:styleId="4970FEF23CF64A60891EE7464802D69D">
    <w:name w:val="4970FEF23CF64A60891EE7464802D69D"/>
    <w:rsid w:val="00DE2A21"/>
  </w:style>
  <w:style w:type="paragraph" w:customStyle="1" w:styleId="6956A94197CB427C95A6BF263ADB0667">
    <w:name w:val="6956A94197CB427C95A6BF263ADB0667"/>
    <w:rsid w:val="00DE2A21"/>
  </w:style>
  <w:style w:type="paragraph" w:customStyle="1" w:styleId="E5B15D4D5E604AD4AB3D508D22671BF6">
    <w:name w:val="E5B15D4D5E604AD4AB3D508D22671BF6"/>
    <w:rsid w:val="00DE2A21"/>
  </w:style>
  <w:style w:type="paragraph" w:customStyle="1" w:styleId="365C8019D64C4739A183CAEB573CFEF0">
    <w:name w:val="365C8019D64C4739A183CAEB573CFEF0"/>
    <w:rsid w:val="00DE2A21"/>
  </w:style>
  <w:style w:type="paragraph" w:customStyle="1" w:styleId="5B9FFFEC255247CD846FDC09C994A5E7">
    <w:name w:val="5B9FFFEC255247CD846FDC09C994A5E7"/>
    <w:rsid w:val="00DE2A21"/>
  </w:style>
  <w:style w:type="paragraph" w:customStyle="1" w:styleId="7622FCAB113D4B76B372288BEC7A5D70">
    <w:name w:val="7622FCAB113D4B76B372288BEC7A5D70"/>
    <w:rsid w:val="00DE2A21"/>
  </w:style>
  <w:style w:type="paragraph" w:customStyle="1" w:styleId="27BDF40FBEF0478FBCFA48058610E109">
    <w:name w:val="27BDF40FBEF0478FBCFA48058610E109"/>
    <w:rsid w:val="00DE2A21"/>
  </w:style>
  <w:style w:type="paragraph" w:customStyle="1" w:styleId="442FB4F742EA47FCA4F0A212A1690DBB">
    <w:name w:val="442FB4F742EA47FCA4F0A212A1690DBB"/>
    <w:rsid w:val="00DE2A21"/>
  </w:style>
  <w:style w:type="paragraph" w:customStyle="1" w:styleId="B6438A6F7A1B485E8E715FB263C029BF">
    <w:name w:val="B6438A6F7A1B485E8E715FB263C029BF"/>
    <w:rsid w:val="00DE2A21"/>
  </w:style>
  <w:style w:type="paragraph" w:customStyle="1" w:styleId="14D6C1E232EE4655A7DA1573703BC6E2">
    <w:name w:val="14D6C1E232EE4655A7DA1573703BC6E2"/>
    <w:rsid w:val="00DE2A21"/>
  </w:style>
  <w:style w:type="paragraph" w:customStyle="1" w:styleId="82C7B64863674EF3A5CB8A452776BD67">
    <w:name w:val="82C7B64863674EF3A5CB8A452776BD67"/>
    <w:rsid w:val="00DE2A21"/>
  </w:style>
  <w:style w:type="paragraph" w:customStyle="1" w:styleId="C56B27874D46496CA3F284E1419DBA02">
    <w:name w:val="C56B27874D46496CA3F284E1419DBA02"/>
    <w:rsid w:val="00DE2A21"/>
  </w:style>
  <w:style w:type="paragraph" w:customStyle="1" w:styleId="82A309B15EEB4EBDAD0CDC5BA82A9E6C">
    <w:name w:val="82A309B15EEB4EBDAD0CDC5BA82A9E6C"/>
    <w:rsid w:val="00DE2A21"/>
  </w:style>
  <w:style w:type="paragraph" w:customStyle="1" w:styleId="061CBCA236EE48AB8E1D6E527B3AEB19">
    <w:name w:val="061CBCA236EE48AB8E1D6E527B3AEB19"/>
    <w:rsid w:val="00DE2A21"/>
  </w:style>
  <w:style w:type="paragraph" w:customStyle="1" w:styleId="1383F7D71F9A42AAA7F411D59D0FA408">
    <w:name w:val="1383F7D71F9A42AAA7F411D59D0FA408"/>
    <w:rsid w:val="00DE2A21"/>
  </w:style>
  <w:style w:type="paragraph" w:customStyle="1" w:styleId="2D4E30DE26D54CAE885B1494D506B7D7">
    <w:name w:val="2D4E30DE26D54CAE885B1494D506B7D7"/>
    <w:rsid w:val="00DE2A21"/>
  </w:style>
  <w:style w:type="paragraph" w:customStyle="1" w:styleId="699DD142F9E046B6B94CD6C7DBC52205">
    <w:name w:val="699DD142F9E046B6B94CD6C7DBC52205"/>
    <w:rsid w:val="00DE2A21"/>
  </w:style>
  <w:style w:type="paragraph" w:customStyle="1" w:styleId="0CE252BFEFB84C82B8C7D214EDC5CB29">
    <w:name w:val="0CE252BFEFB84C82B8C7D214EDC5CB29"/>
    <w:rsid w:val="00C84021"/>
  </w:style>
  <w:style w:type="paragraph" w:customStyle="1" w:styleId="D44A907A1FDC4232B8CAAFC166ED082D">
    <w:name w:val="D44A907A1FDC4232B8CAAFC166ED082D"/>
    <w:rsid w:val="00EA1C4E"/>
  </w:style>
  <w:style w:type="paragraph" w:customStyle="1" w:styleId="DE860C8C685C4CC08D1FD7688824B363">
    <w:name w:val="DE860C8C685C4CC08D1FD7688824B363"/>
    <w:rsid w:val="00EA1C4E"/>
  </w:style>
  <w:style w:type="paragraph" w:customStyle="1" w:styleId="9B881BE3203044548B1321700326F4C0">
    <w:name w:val="9B881BE3203044548B1321700326F4C0"/>
    <w:rsid w:val="00E32523"/>
  </w:style>
  <w:style w:type="paragraph" w:customStyle="1" w:styleId="CE24C2178BFD414EAB79AD41AA5D5809">
    <w:name w:val="CE24C2178BFD414EAB79AD41AA5D5809"/>
    <w:rsid w:val="005A76BE"/>
  </w:style>
  <w:style w:type="paragraph" w:customStyle="1" w:styleId="9DA5DA6683B14FA7BF8FEEA22928F470">
    <w:name w:val="9DA5DA6683B14FA7BF8FEEA22928F470"/>
    <w:rsid w:val="005A76BE"/>
  </w:style>
  <w:style w:type="paragraph" w:customStyle="1" w:styleId="B5D20848BDDE4264B7049D8FD89D060C">
    <w:name w:val="B5D20848BDDE4264B7049D8FD89D060C"/>
    <w:rsid w:val="005A76BE"/>
  </w:style>
  <w:style w:type="paragraph" w:customStyle="1" w:styleId="A4C50E7D076C4AD9ADFBEFD59BB37F6C">
    <w:name w:val="A4C50E7D076C4AD9ADFBEFD59BB37F6C"/>
    <w:rsid w:val="005A76BE"/>
  </w:style>
  <w:style w:type="paragraph" w:customStyle="1" w:styleId="8AA756B65DA743F9AA11C15EFD4CE585">
    <w:name w:val="8AA756B65DA743F9AA11C15EFD4CE585"/>
    <w:rsid w:val="00F07D8F"/>
  </w:style>
  <w:style w:type="paragraph" w:customStyle="1" w:styleId="144EA86696784C9F922DDD1DBDE291A6">
    <w:name w:val="144EA86696784C9F922DDD1DBDE291A6"/>
    <w:rsid w:val="00AF00B1"/>
  </w:style>
  <w:style w:type="paragraph" w:customStyle="1" w:styleId="2EBB6630748A441BB781935BAA1B1B89">
    <w:name w:val="2EBB6630748A441BB781935BAA1B1B89"/>
    <w:rsid w:val="00AF00B1"/>
  </w:style>
  <w:style w:type="paragraph" w:customStyle="1" w:styleId="61ECCA2EC4F641C6B5DECDEB068D6045">
    <w:name w:val="61ECCA2EC4F641C6B5DECDEB068D6045"/>
    <w:rsid w:val="00144214"/>
  </w:style>
  <w:style w:type="paragraph" w:customStyle="1" w:styleId="AEAFDF6942E44489BC12428D9E2FE5A2">
    <w:name w:val="AEAFDF6942E44489BC12428D9E2FE5A2"/>
    <w:rsid w:val="00144214"/>
  </w:style>
  <w:style w:type="paragraph" w:customStyle="1" w:styleId="7FFCDE027B754B5C9B031B630C971F99">
    <w:name w:val="7FFCDE027B754B5C9B031B630C971F99"/>
    <w:rsid w:val="0014421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C04783-50DB-4DA8-B037-C728A9CB67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16.01.2024 Шаблон документация о закупке (конкурс;ЭФ; Коэф,СМСП) — .dotx</Template>
  <TotalTime>36</TotalTime>
  <Pages>1</Pages>
  <Words>9664</Words>
  <Characters>55089</Characters>
  <Application>Microsoft Office Word</Application>
  <DocSecurity>0</DocSecurity>
  <Lines>459</Lines>
  <Paragraphs>129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64624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Rovenskaya Svetlana</dc:creator>
  <cp:keywords>Шаблон; Шаблон документации о закупке; Конкурс; ЭФ</cp:keywords>
  <dc:description/>
  <cp:lastModifiedBy>Rovenskaya Svetlana</cp:lastModifiedBy>
  <cp:revision>14</cp:revision>
  <cp:lastPrinted>2024-01-29T08:43:00Z</cp:lastPrinted>
  <dcterms:created xsi:type="dcterms:W3CDTF">2024-01-29T07:00:00Z</dcterms:created>
  <dcterms:modified xsi:type="dcterms:W3CDTF">2024-01-30T01:56:00Z</dcterms:modified>
  <cp:category>Шаблоны</cp:category>
</cp:coreProperties>
</file>