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1388844B9F974B279C5751A4E9924A7E"/>
              </w:placeholder>
              <w15:color w:val="FFFF00"/>
            </w:sdtPr>
            <w:sdtEndPr>
              <w:rPr>
                <w:noProof/>
              </w:rPr>
            </w:sdtEndPr>
            <w:sdtContent>
              <w:p w:rsidR="00A02C54" w:rsidRPr="002E30A6" w:rsidRDefault="00666225"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1388844B9F974B279C5751A4E9924A7E"/>
              </w:placeholder>
              <w15:color w:val="FFFF00"/>
            </w:sdtPr>
            <w:sdtContent>
              <w:p w:rsidR="00A02C54" w:rsidRPr="002E30A6" w:rsidRDefault="00666225"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1388844B9F974B279C5751A4E9924A7E"/>
              </w:placeholder>
              <w15:color w:val="FFFF00"/>
            </w:sdt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652119">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287F22"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3ED0C3C6AA134C57A4AFB57DD78A5C3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666225">
                  <w:rPr>
                    <w:color w:val="auto"/>
                  </w:rPr>
                  <w:t>об оказании услуг</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ED680A3D4E144DFA9F0AA710D1179D74"/>
                </w:placeholder>
                <w15:color w:val="FFFF00"/>
              </w:sdtPr>
              <w:sdtEndPr>
                <w:rPr>
                  <w:noProof/>
                </w:rPr>
              </w:sdtEndPr>
              <w:sdtContent>
                <w:r w:rsidR="00666225">
                  <w:rPr>
                    <w:noProof/>
                    <w:color w:val="auto"/>
                  </w:rPr>
                  <w:t>ООО</w:t>
                </w:r>
                <w:r w:rsidR="00185F75" w:rsidRPr="002E30A6">
                  <w:rPr>
                    <w:color w:val="auto"/>
                  </w:rPr>
                  <w:t xml:space="preserve"> </w:t>
                </w:r>
                <w:r w:rsidR="009D53FB" w:rsidRPr="002E30A6">
                  <w:rPr>
                    <w:noProof/>
                    <w:color w:val="auto"/>
                  </w:rPr>
                  <w:fldChar w:fldCharType="begin"/>
                </w:r>
                <w:r w:rsidR="009D53FB" w:rsidRPr="002E30A6">
                  <w:rPr>
                    <w:noProof/>
                    <w:color w:val="auto"/>
                  </w:rPr>
                  <w:instrText xml:space="preserve"> MERGEFIELD "Заказчик" </w:instrText>
                </w:r>
                <w:r w:rsidR="009D53FB" w:rsidRPr="002E30A6">
                  <w:rPr>
                    <w:noProof/>
                    <w:color w:val="auto"/>
                  </w:rPr>
                  <w:fldChar w:fldCharType="separate"/>
                </w:r>
                <w:r w:rsidR="00C971B0">
                  <w:rPr>
                    <w:noProof/>
                    <w:color w:val="auto"/>
                  </w:rPr>
                  <w:t>«</w:t>
                </w:r>
                <w:r w:rsidR="00666225">
                  <w:rPr>
                    <w:noProof/>
                    <w:color w:val="auto"/>
                  </w:rPr>
                  <w:t>ЕвроСибЭнерго-тепловая энергия</w:t>
                </w:r>
                <w:r w:rsidR="00C971B0">
                  <w:rPr>
                    <w:noProof/>
                    <w:color w:val="auto"/>
                  </w:rPr>
                  <w:t>»</w:t>
                </w:r>
                <w:r w:rsidR="009D53FB" w:rsidRPr="002E30A6">
                  <w:rPr>
                    <w:noProof/>
                    <w:color w:val="auto"/>
                  </w:rPr>
                  <w:fldChar w:fldCharType="end"/>
                </w:r>
                <w:r w:rsidR="00652119">
                  <w:rPr>
                    <w:noProof/>
                    <w:color w:val="auto"/>
                  </w:rPr>
                  <w:t xml:space="preserve"> на</w:t>
                </w:r>
                <w:r w:rsidR="00666225">
                  <w:rPr>
                    <w:noProof/>
                    <w:color w:val="auto"/>
                  </w:rPr>
                  <w:t xml:space="preserve"> </w:t>
                </w:r>
                <w:r w:rsidR="00666225">
                  <w:t xml:space="preserve"> </w:t>
                </w:r>
                <w:r w:rsidR="00652119" w:rsidRPr="00652119">
                  <w:rPr>
                    <w:noProof/>
                    <w:color w:val="auto"/>
                  </w:rPr>
                  <w:t>Техническое обслуживание систем "смазка ТП Г-1,2,3,4", с проверкой и изменением алгоритма, (Гидрогенератор 1 ВГС-700/80-40 инв. №59008383; Гидрогенератор 2 ВГС-700/80-40 инв. №59008384; Гидрогенератор 3 ВГС-700/80-40 инв. №59008385; Гидрогенератор 4 ВГС-700/80-40 инв. №59008386)</w:t>
                </w:r>
              </w:sdtContent>
            </w:sdt>
          </w:p>
          <w:p w:rsidR="00A02C54" w:rsidRPr="002E30A6" w:rsidRDefault="00A02C54" w:rsidP="00652119">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71357B0F38694B9FB37B337826AB8818"/>
                </w:placeholder>
                <w15:color w:val="FFFF00"/>
              </w:sdtPr>
              <w:sdtContent>
                <w:r w:rsidR="0043322C" w:rsidRPr="002E30A6">
                  <w:rPr>
                    <w:noProof/>
                    <w:color w:val="auto"/>
                  </w:rPr>
                  <w:fldChar w:fldCharType="begin"/>
                </w:r>
                <w:r w:rsidR="0043322C" w:rsidRPr="002E30A6">
                  <w:rPr>
                    <w:noProof/>
                    <w:color w:val="auto"/>
                  </w:rPr>
                  <w:instrText xml:space="preserve"> MERGEFIELD "Номер_плана_закупки" </w:instrText>
                </w:r>
                <w:r w:rsidR="0043322C" w:rsidRPr="002E30A6">
                  <w:rPr>
                    <w:noProof/>
                    <w:color w:val="auto"/>
                  </w:rPr>
                  <w:fldChar w:fldCharType="separate"/>
                </w:r>
                <w:r w:rsidR="00C971B0">
                  <w:rPr>
                    <w:noProof/>
                    <w:color w:val="auto"/>
                  </w:rPr>
                  <w:t>«</w:t>
                </w:r>
                <w:r w:rsidR="00652119">
                  <w:rPr>
                    <w:noProof/>
                    <w:color w:val="auto"/>
                  </w:rPr>
                  <w:t>4</w:t>
                </w:r>
                <w:r w:rsidR="00C971B0">
                  <w:rPr>
                    <w:noProof/>
                    <w:color w:val="auto"/>
                  </w:rPr>
                  <w:t>»</w:t>
                </w:r>
                <w:r w:rsidR="0043322C" w:rsidRPr="002E30A6">
                  <w:rPr>
                    <w:noProof/>
                    <w:color w:val="auto"/>
                  </w:rPr>
                  <w:fldChar w:fldCharType="end"/>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287F22">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287F22">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287F22">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287F22">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287F22">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2E3D57" w:rsidRDefault="00287F22">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C971B0">
          <w:rPr>
            <w:noProof/>
            <w:webHidden/>
          </w:rPr>
          <w:t>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D3CA8F7A31FA411FAAC1EBEAF2159F7A"/>
            </w:placeholder>
            <w15:color w:val="FFFF00"/>
          </w:sdtPr>
          <w:sdtContent>
            <w:tc>
              <w:tcPr>
                <w:tcW w:w="4395" w:type="dxa"/>
              </w:tcPr>
              <w:p w:rsidR="00EF1AD5" w:rsidRPr="002E30A6" w:rsidRDefault="003B1E00" w:rsidP="00E828B0">
                <w:r w:rsidRPr="003B1E00">
                  <w:rPr>
                    <w:noProof/>
                  </w:rPr>
                  <w:t>ООО «ЕвроСибЭнерго – тепловая энергия»</w:t>
                </w:r>
              </w:p>
            </w:tc>
          </w:sdtContent>
        </w:sdt>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46757645544960AC5BBD293C51EEA5"/>
            </w:placeholder>
            <w15:color w:val="FFFF00"/>
          </w:sdtPr>
          <w:sdtContent>
            <w:tc>
              <w:tcPr>
                <w:tcW w:w="4395" w:type="dxa"/>
              </w:tcPr>
              <w:p w:rsidR="008F603B" w:rsidRPr="002E30A6" w:rsidRDefault="003B1E00" w:rsidP="003B1E00">
                <w:r>
                  <w:t xml:space="preserve"> </w:t>
                </w:r>
              </w:p>
            </w:tc>
          </w:sdtContent>
        </w:sdt>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1388844B9F974B279C5751A4E9924A7E"/>
            </w:placeholder>
            <w15:color w:val="FFFF00"/>
          </w:sdtPr>
          <w:sdtContent>
            <w:tc>
              <w:tcPr>
                <w:tcW w:w="4395" w:type="dxa"/>
                <w:shd w:val="clear" w:color="auto" w:fill="FFFFCD" w:themeFill="background2"/>
              </w:tcPr>
              <w:p w:rsidR="0056005A" w:rsidRPr="002E30A6" w:rsidRDefault="00652119" w:rsidP="00E828B0">
                <w:pPr>
                  <w:rPr>
                    <w:highlight w:val="yellow"/>
                  </w:rPr>
                </w:pPr>
                <w:r w:rsidRPr="00652119">
                  <w:t>Техническое обслуживание систем "смазка ТП Г-1,2,3,4", с проверкой и изменением алгоритма, (Гидрогенератор 1 ВГС-700/80-40 инв. №59008383; Гидрогенератор 2 ВГС-700/80-40 инв. №59008384; Гидрогенератор 3 ВГС-700/80-40 инв. №59008385; Гидрогенератор 4 ВГС-700/80-40 инв. №59008386)</w:t>
                </w:r>
              </w:p>
            </w:tc>
          </w:sdtContent>
        </w:sdt>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287F22" w:rsidP="00652119">
            <w:sdt>
              <w:sdtPr>
                <w:rPr>
                  <w:noProof/>
                </w:rPr>
                <w:alias w:val="НМЦД"/>
                <w:tag w:val="НМЦД"/>
                <w:id w:val="-1900275233"/>
                <w:placeholder>
                  <w:docPart w:val="F5993A308EB64445B211C83A38AC974C"/>
                </w:placeholder>
                <w15:color w:val="FFFF00"/>
              </w:sdtPr>
              <w:sdtContent>
                <w:r w:rsidR="0035363B">
                  <w:rPr>
                    <w:noProof/>
                  </w:rPr>
                  <w:t>9</w:t>
                </w:r>
                <w:r w:rsidR="00652119">
                  <w:rPr>
                    <w:noProof/>
                  </w:rPr>
                  <w:t>44</w:t>
                </w:r>
                <w:r w:rsidR="0035363B">
                  <w:rPr>
                    <w:noProof/>
                  </w:rPr>
                  <w:t> </w:t>
                </w:r>
                <w:r w:rsidR="00652119">
                  <w:rPr>
                    <w:noProof/>
                  </w:rPr>
                  <w:t>887</w:t>
                </w:r>
                <w:r w:rsidR="0035363B">
                  <w:rPr>
                    <w:noProof/>
                  </w:rPr>
                  <w:t>,00 рублей без НДС</w:t>
                </w:r>
              </w:sdtContent>
            </w:sdt>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287F22" w:rsidP="00652119">
            <w:sdt>
              <w:sdtPr>
                <w:rPr>
                  <w:noProof/>
                </w:rPr>
                <w:alias w:val="Сумма НДС"/>
                <w:tag w:val="Сумма НДС"/>
                <w:id w:val="1618712047"/>
                <w:placeholder>
                  <w:docPart w:val="FD05F07D304443A4A9A01175B34F6F34"/>
                </w:placeholder>
                <w15:color w:val="FFFF00"/>
              </w:sdtPr>
              <w:sdtContent>
                <w:r w:rsidR="0035363B">
                  <w:rPr>
                    <w:noProof/>
                  </w:rPr>
                  <w:t>1</w:t>
                </w:r>
                <w:r w:rsidR="00652119">
                  <w:rPr>
                    <w:noProof/>
                  </w:rPr>
                  <w:t>8</w:t>
                </w:r>
                <w:r w:rsidR="0035363B">
                  <w:rPr>
                    <w:noProof/>
                  </w:rPr>
                  <w:t>8 </w:t>
                </w:r>
                <w:r w:rsidR="00652119">
                  <w:rPr>
                    <w:noProof/>
                  </w:rPr>
                  <w:t>977</w:t>
                </w:r>
                <w:r w:rsidR="0035363B">
                  <w:rPr>
                    <w:noProof/>
                  </w:rPr>
                  <w:t>,40</w:t>
                </w:r>
              </w:sdtContent>
            </w:sdt>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35363B" w:rsidP="00FF7EB5">
            <w:pPr>
              <w:rPr>
                <w:noProof/>
              </w:rPr>
            </w:pPr>
            <w:r>
              <w:rPr>
                <w:noProof/>
              </w:rPr>
              <w:t>нет</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35363B" w:rsidP="00E62872">
            <w:pPr>
              <w:rPr>
                <w:noProof/>
              </w:rPr>
            </w:pPr>
            <w:r>
              <w:rPr>
                <w:noProof/>
              </w:rPr>
              <w:t>0,00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35363B" w:rsidP="00E62872">
            <w:pPr>
              <w:rPr>
                <w:noProof/>
              </w:rPr>
            </w:pPr>
            <w:r>
              <w:rPr>
                <w:noProof/>
              </w:rPr>
              <w:t>-</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395" w:type="dxa"/>
            <w:shd w:val="clear" w:color="auto" w:fill="FFFFCD" w:themeFill="background2"/>
          </w:tcPr>
          <w:p w:rsidR="00E62872" w:rsidRDefault="0035363B" w:rsidP="00E62872">
            <w:pPr>
              <w:rPr>
                <w:noProof/>
              </w:rPr>
            </w:pPr>
            <w:r>
              <w:rPr>
                <w:noProof/>
              </w:rPr>
              <w:t>-</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1C74E39B35043FE8156CE8CE3ADEC6D"/>
            </w:placeholder>
            <w15:color w:val="FFFF00"/>
          </w:sdtPr>
          <w:sdtContent>
            <w:tc>
              <w:tcPr>
                <w:tcW w:w="4395" w:type="dxa"/>
              </w:tcPr>
              <w:p w:rsidR="00E62872" w:rsidRPr="002E30A6" w:rsidRDefault="00652119" w:rsidP="00E62872">
                <w:pPr>
                  <w:rPr>
                    <w:noProof/>
                  </w:rPr>
                </w:pPr>
                <w:r w:rsidRPr="00652119">
                  <w:rPr>
                    <w:noProof/>
                  </w:rPr>
                  <w:t>Техническое обслуживание систем "смазка ТП Г-1,2,3,4", с проверкой и изменением алгоритма</w:t>
                </w:r>
              </w:p>
            </w:tc>
          </w:sdtContent>
        </w:sdt>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C971B0">
                <w:rPr>
                  <w:noProof/>
                </w:rPr>
                <w:instrText>«Рассмотрение_альтернативных_предложений»</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652119" w:rsidRPr="002E30A6">
              <w:rPr>
                <w:noProof/>
              </w:rPr>
              <w:t>Альтернативные предложения не рассматриваются.</w:t>
            </w:r>
            <w:r w:rsidRPr="002E30A6">
              <w:fldChar w:fldCharType="end"/>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A8BD240E0B7941D1B0EE0E8A721B2500"/>
            </w:placeholder>
            <w15:color w:val="FFFF00"/>
          </w:sdtPr>
          <w:sdtContent>
            <w:tc>
              <w:tcPr>
                <w:tcW w:w="4395" w:type="dxa"/>
              </w:tcPr>
              <w:p w:rsidR="00E62872" w:rsidRPr="002E30A6" w:rsidRDefault="0035363B" w:rsidP="00E62872">
                <w:pPr>
                  <w:rPr>
                    <w:noProof/>
                  </w:rPr>
                </w:pPr>
                <w:r w:rsidRPr="0035363B">
                  <w:rPr>
                    <w:noProof/>
                  </w:rPr>
                  <w:t>Предмет закупки неделим</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AC53C7A0020445CC8B44C12D7E916BE4"/>
            </w:placeholder>
            <w15:color w:val="FFFF00"/>
          </w:sdtPr>
          <w:sdtContent>
            <w:tc>
              <w:tcPr>
                <w:tcW w:w="4395" w:type="dxa"/>
              </w:tcPr>
              <w:p w:rsidR="00E62872" w:rsidRPr="002E30A6" w:rsidRDefault="0035363B" w:rsidP="00E62872">
                <w:pPr>
                  <w:rPr>
                    <w:noProof/>
                  </w:rPr>
                </w:pPr>
                <w:r w:rsidRPr="0035363B">
                  <w:rPr>
                    <w:noProof/>
                  </w:rPr>
                  <w:t>Анализ предложений</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521410806EE46528DC3F87407811C2A"/>
            </w:placeholder>
            <w15:color w:val="FFFF00"/>
          </w:sdtPr>
          <w:sdtContent>
            <w:tc>
              <w:tcPr>
                <w:tcW w:w="4395" w:type="dxa"/>
              </w:tcPr>
              <w:p w:rsidR="00E62872" w:rsidRPr="002E30A6" w:rsidRDefault="0035363B" w:rsidP="0035363B">
                <w:r>
                  <w:rPr>
                    <w:noProof/>
                  </w:rPr>
                  <w:t>Матросова Галина Леонидовна</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212883DC48524684BC84BCE4BF5A2817"/>
            </w:placeholder>
            <w15:color w:val="FFFF00"/>
          </w:sdtPr>
          <w:sdtContent>
            <w:tc>
              <w:tcPr>
                <w:tcW w:w="4395" w:type="dxa"/>
              </w:tcPr>
              <w:p w:rsidR="00E62872" w:rsidRPr="002E30A6" w:rsidRDefault="0035363B" w:rsidP="0035363B">
                <w:r>
                  <w:rPr>
                    <w:noProof/>
                  </w:rPr>
                  <w:t>8-921-461-63-36</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553E554AA7394F84959DA781BB9E4413"/>
            </w:placeholder>
            <w15:color w:val="FFFF00"/>
          </w:sdtPr>
          <w:sdtContent>
            <w:tc>
              <w:tcPr>
                <w:tcW w:w="4395" w:type="dxa"/>
              </w:tcPr>
              <w:p w:rsidR="00E62872" w:rsidRPr="002E30A6" w:rsidRDefault="0035363B" w:rsidP="00E62872">
                <w:r w:rsidRPr="0035363B">
                  <w:rPr>
                    <w:noProof/>
                  </w:rPr>
                  <w:t>matrosova_gl@irkutskenergo.ru</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17A93B340F3464381C884AD28C1E3D1"/>
            </w:placeholder>
            <w15:color w:val="FFFF00"/>
          </w:sdtPr>
          <w:sdtContent>
            <w:tc>
              <w:tcPr>
                <w:tcW w:w="4395" w:type="dxa"/>
              </w:tcPr>
              <w:p w:rsidR="00E62872" w:rsidRPr="002E30A6" w:rsidRDefault="002E1935" w:rsidP="002E1935">
                <w:pPr>
                  <w:rPr>
                    <w:noProof/>
                  </w:rPr>
                </w:pPr>
                <w:r>
                  <w:rPr>
                    <w:noProof/>
                  </w:rPr>
                  <w:t>Ярославцев Василий Александрович</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304344B36AD24A4C932205B2E6DFBE4C"/>
            </w:placeholder>
            <w15:color w:val="FFFF00"/>
          </w:sdtPr>
          <w:sdtContent>
            <w:tc>
              <w:tcPr>
                <w:tcW w:w="4395" w:type="dxa"/>
              </w:tcPr>
              <w:p w:rsidR="00E62872" w:rsidRPr="002E30A6" w:rsidRDefault="002E1935" w:rsidP="002E1935">
                <w:r>
                  <w:rPr>
                    <w:noProof/>
                  </w:rPr>
                  <w:t>8-921-019-21-75</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E62872" w:rsidRPr="002E30A6" w:rsidRDefault="002E1935" w:rsidP="00440204">
            <w:r w:rsidRPr="002E1935">
              <w:t>yaroslavcev_va@irkutskenergo.ru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67EB4980C21D44608EFC8DCC9B8F341B"/>
            </w:placeholder>
            <w15:color w:val="FFFF00"/>
          </w:sdtPr>
          <w:sdtContent>
            <w:tc>
              <w:tcPr>
                <w:tcW w:w="4395" w:type="dxa"/>
              </w:tcPr>
              <w:p w:rsidR="00E62872" w:rsidRPr="002E30A6" w:rsidRDefault="002E1935" w:rsidP="00E62872">
                <w:r w:rsidRPr="002E1935">
                  <w:rPr>
                    <w:noProof/>
                  </w:rPr>
                  <w:t>Республика Карелия, Сегежский р-н, д. Каменный Бор, ул. Набережная, д. 1В</w:t>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3EC475540E14BFC83020583E249DA04"/>
            </w:placeholder>
            <w15:color w:val="FFFF00"/>
          </w:sdtPr>
          <w:sdtContent>
            <w:tc>
              <w:tcPr>
                <w:tcW w:w="4395" w:type="dxa"/>
              </w:tcPr>
              <w:p w:rsidR="00E62872" w:rsidRPr="002E30A6" w:rsidRDefault="002E1935" w:rsidP="00E62872">
                <w:r w:rsidRPr="002E1935">
                  <w:rPr>
                    <w:noProof/>
                  </w:rPr>
                  <w:t>186435, Республика Карелия, Сегежский р-н, д. Каменный Бор, ул. Набережная, д. 1В (Ондская ГЭС)</w:t>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5697677EC3C2433799B1933D6372975E"/>
            </w:placeholder>
            <w15:color w:val="FFFF00"/>
          </w:sdtPr>
          <w:sdtContent>
            <w:tc>
              <w:tcPr>
                <w:tcW w:w="4395" w:type="dxa"/>
              </w:tcPr>
              <w:p w:rsidR="00E62872" w:rsidRPr="002E30A6" w:rsidRDefault="002E1935" w:rsidP="00E62872">
                <w:r w:rsidRPr="002E1935">
                  <w:rPr>
                    <w:noProof/>
                  </w:rPr>
                  <w:t>ese-te2@irkutskenergo.ru</w:t>
                </w:r>
              </w:p>
            </w:tc>
          </w:sdtContent>
        </w:sdt>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8914AE1EE6B48D8BEE20B45C0E9C5C2"/>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40C01E7BF50645BB8079094884910486"/>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287F22" w:rsidP="00652119">
                <w:sdt>
                  <w:sdtPr>
                    <w:alias w:val="Дата и время окончания срока подачи заявок"/>
                    <w:tag w:val="Дата и время окончания срока подачи заявок"/>
                    <w:id w:val="-1296446048"/>
                    <w:placeholder>
                      <w:docPart w:val="92012EEF1DF84B5EA204D6C4B05CCA8D"/>
                    </w:placeholder>
                    <w15:color w:val="FFFF00"/>
                    <w:date w:fullDate="2023-03-09T17:00:00Z">
                      <w:dateFormat w:val="dd.MM.yyyy H:mm"/>
                      <w:lid w:val="ru-RU"/>
                      <w:storeMappedDataAs w:val="dateTime"/>
                      <w:calendar w:val="gregorian"/>
                    </w:date>
                  </w:sdtPr>
                  <w:sdtContent>
                    <w:r w:rsidR="00652119">
                      <w:t>09.03.2023 17:00</w:t>
                    </w:r>
                  </w:sdtContent>
                </w:sdt>
                <w:r w:rsidR="007E3ECD" w:rsidRPr="002E30A6">
                  <w:t xml:space="preserve"> по </w:t>
                </w:r>
                <w:r w:rsidR="002E1935">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E3C5F02A63C488E8A584A5291ED405F"/>
                  </w:placeholder>
                  <w15:color w:val="FFFF00"/>
                </w:sdt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287F22" w:rsidP="00652119">
                <w:sdt>
                  <w:sdtPr>
                    <w:alias w:val="Дата и время подведения итогов"/>
                    <w:tag w:val="Дата и время подведения итогов"/>
                    <w:id w:val="-349174465"/>
                    <w:placeholder>
                      <w:docPart w:val="08DD6C03F7CD40FBAC7B9C3482EFC5BC"/>
                    </w:placeholder>
                    <w15:color w:val="FFFF00"/>
                    <w:date w:fullDate="2023-03-10T14:00:00Z">
                      <w:dateFormat w:val="dd.MM.yyyy H:mm"/>
                      <w:lid w:val="ru-RU"/>
                      <w:storeMappedDataAs w:val="dateTime"/>
                      <w:calendar w:val="gregorian"/>
                    </w:date>
                  </w:sdtPr>
                  <w:sdtContent>
                    <w:r w:rsidR="00652119">
                      <w:t>10.03.2023 14:00</w:t>
                    </w:r>
                  </w:sdtContent>
                </w:sdt>
                <w:r w:rsidR="002E1935">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71B3B25157243C9A2D4C3BEFEDCC4F8"/>
                  </w:placeholder>
                  <w15:color w:val="FFFF00"/>
                </w:sdtPr>
                <w:sdtContent>
                  <w:p w:rsidR="003275C3" w:rsidRPr="002E30A6" w:rsidRDefault="002E1935" w:rsidP="003275C3">
                    <w:pPr>
                      <w:rPr>
                        <w:noProof/>
                      </w:rPr>
                    </w:pPr>
                    <w:r w:rsidRPr="002E1935">
                      <w:rPr>
                        <w:noProof/>
                      </w:rPr>
                      <w:t xml:space="preserve">Сайт организатора закупки — </w:t>
                    </w:r>
                    <w:hyperlink r:id="rId13" w:history="1">
                      <w:r w:rsidRPr="002E1935">
                        <w:rPr>
                          <w:rStyle w:val="ae"/>
                          <w:noProof/>
                        </w:rPr>
                        <w:t>https://eurosib-td.ru</w:t>
                      </w:r>
                    </w:hyperlink>
                  </w:p>
                </w:sdtContent>
              </w:sdt>
            </w:tc>
          </w:tr>
        </w:tbl>
        <w:p w:rsidR="002440E7" w:rsidRPr="002E30A6" w:rsidRDefault="00287F22"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1388844B9F974B279C5751A4E9924A7E"/>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83061F532FF48AA8464F2F616D8FFB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52119" w:rsidP="00173337">
                    <w:pPr>
                      <w:pStyle w:val="111"/>
                      <w:numPr>
                        <w:ilvl w:val="0"/>
                        <w:numId w:val="0"/>
                      </w:numPr>
                      <w:spacing w:after="0" w:line="240" w:lineRule="auto"/>
                      <w:jc w:val="left"/>
                      <w:rPr>
                        <w:rFonts w:asciiTheme="minorHAnsi" w:hAnsiTheme="minorHAnsi"/>
                        <w:color w:val="auto"/>
                      </w:rPr>
                    </w:pPr>
                    <w:r w:rsidRPr="00652119">
                      <w:rPr>
                        <w:noProof/>
                        <w:color w:val="auto"/>
                      </w:rPr>
                      <w:t>Техническое обслуживание систем "смазка ТП Г-1,2,3,4", с проверкой и изменением алгоритма, (Гидрогенератор 1 ВГС-700/80-40 инв. №59008383; Гидрогенератор 2 ВГС-700/80-40 инв. №59008384; Гидрогенератор 3 ВГС-700/80-40 инв. №59008385; Гидрогенератор 4 ВГС-700/80-40 инв. №59008386)</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87F22" w:rsidP="00BA04CD">
                <w:pPr>
                  <w:pStyle w:val="111"/>
                  <w:numPr>
                    <w:ilvl w:val="0"/>
                    <w:numId w:val="0"/>
                  </w:numPr>
                  <w:spacing w:after="0" w:line="240" w:lineRule="auto"/>
                  <w:jc w:val="left"/>
                  <w:rPr>
                    <w:rFonts w:asciiTheme="minorHAnsi" w:hAnsiTheme="minorHAnsi"/>
                    <w:color w:val="auto"/>
                  </w:rPr>
                </w:pPr>
                <w:sdt>
                  <w:sdtPr>
                    <w:rPr>
                      <w:color w:val="auto"/>
                    </w:rPr>
                    <w:id w:val="746076858"/>
                    <w:placeholder>
                      <w:docPart w:val="7775CAC318E943CDA8F69E8C9E667ED1"/>
                    </w:placeholder>
                    <w15:color w:val="FFFF00"/>
                  </w:sdtPr>
                  <w:sdtContent>
                    <w:r w:rsidR="00BA04CD">
                      <w:rPr>
                        <w:noProof/>
                        <w:color w:val="auto"/>
                      </w:rPr>
                      <w:t>1 у.е.</w:t>
                    </w:r>
                  </w:sdtContent>
                </w:sdt>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8605EBA8F9524D5092927366783458DA"/>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173337">
                    <w:pPr>
                      <w:pStyle w:val="111"/>
                      <w:numPr>
                        <w:ilvl w:val="0"/>
                        <w:numId w:val="0"/>
                      </w:numPr>
                      <w:spacing w:after="0" w:line="240" w:lineRule="auto"/>
                      <w:jc w:val="left"/>
                      <w:rPr>
                        <w:rFonts w:asciiTheme="minorHAnsi" w:hAnsiTheme="minorHAnsi"/>
                        <w:color w:val="auto"/>
                      </w:rPr>
                    </w:pPr>
                    <w:r w:rsidRPr="002E1935">
                      <w:rPr>
                        <w:color w:val="auto"/>
                      </w:rPr>
                      <w:t>Республика Карелия, Сегежский р-н, д. Каменный Бор, ул. Набережная, д. 1В</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C854FAF3166743A19BE1BC0A8B928EFA"/>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173337">
                    <w:pPr>
                      <w:pStyle w:val="111"/>
                      <w:numPr>
                        <w:ilvl w:val="0"/>
                        <w:numId w:val="0"/>
                      </w:numPr>
                      <w:spacing w:after="0" w:line="240" w:lineRule="auto"/>
                      <w:jc w:val="left"/>
                      <w:rPr>
                        <w:rFonts w:asciiTheme="minorHAnsi" w:hAnsiTheme="minorHAnsi"/>
                        <w:color w:val="auto"/>
                      </w:rPr>
                    </w:pPr>
                    <w:r w:rsidRPr="002E1935">
                      <w:rPr>
                        <w:color w:val="auto"/>
                      </w:rPr>
                      <w:t>в соответствии с календарным планом</w:t>
                    </w:r>
                  </w:p>
                </w:tc>
              </w:sdtContent>
            </w:sdt>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2E1935" w:rsidP="00C307BB">
                <w:pPr>
                  <w:pStyle w:val="111"/>
                  <w:numPr>
                    <w:ilvl w:val="0"/>
                    <w:numId w:val="0"/>
                  </w:numPr>
                  <w:spacing w:after="0" w:line="240" w:lineRule="auto"/>
                  <w:jc w:val="left"/>
                  <w:rPr>
                    <w:rFonts w:asciiTheme="minorHAnsi" w:hAnsiTheme="minorHAnsi"/>
                  </w:rPr>
                </w:pPr>
                <w:r w:rsidRPr="002E1935">
                  <w:t>в соответствии с проектом Договора</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30D1B13300174004BC562D9FC14BF581"/>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BA04CD" w:rsidP="00A51E54">
                    <w:pPr>
                      <w:pStyle w:val="111"/>
                      <w:numPr>
                        <w:ilvl w:val="0"/>
                        <w:numId w:val="0"/>
                      </w:numPr>
                      <w:spacing w:after="0" w:line="240" w:lineRule="auto"/>
                      <w:jc w:val="left"/>
                    </w:pPr>
                    <w:r w:rsidRPr="00BA04CD">
                      <w:t>не более НМЦД</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7E84A84408474F8083C47B960C47C59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EA5235B237F04D3BBEFFEC9D8FB1B793"/>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1B6166604C2342BEB41FC04AFEC3711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2F8B086FEE784FABBE9E0CDA38B62671"/>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584D23" w:rsidRPr="00B56B74" w:rsidTr="003B1E00">
            <w:trPr>
              <w:tblCellSpacing w:w="42" w:type="dxa"/>
            </w:trPr>
            <w:tc>
              <w:tcPr>
                <w:tcW w:w="775" w:type="dxa"/>
                <w:vAlign w:val="center"/>
              </w:tcPr>
              <w:p w:rsidR="00584D23" w:rsidRPr="00B56B74" w:rsidRDefault="00584D23" w:rsidP="003B1E00">
                <w:pPr>
                  <w:pStyle w:val="111"/>
                  <w:rPr>
                    <w:rFonts w:asciiTheme="minorHAnsi" w:hAnsiTheme="minorHAnsi"/>
                  </w:rPr>
                </w:pPr>
              </w:p>
            </w:tc>
            <w:tc>
              <w:tcPr>
                <w:tcW w:w="2893" w:type="dxa"/>
                <w:tcMar>
                  <w:left w:w="85" w:type="dxa"/>
                </w:tcMar>
                <w:vAlign w:val="center"/>
              </w:tcPr>
              <w:p w:rsidR="00584D23" w:rsidRPr="00B56B74" w:rsidRDefault="00584D23" w:rsidP="003B1E0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287F22" w:rsidP="003B1E00">
                <w:pPr>
                  <w:pStyle w:val="111"/>
                  <w:numPr>
                    <w:ilvl w:val="0"/>
                    <w:numId w:val="0"/>
                  </w:numPr>
                  <w:spacing w:after="0" w:line="240" w:lineRule="auto"/>
                  <w:jc w:val="left"/>
                  <w:rPr>
                    <w:rFonts w:asciiTheme="minorHAnsi" w:hAnsiTheme="minorHAnsi"/>
                  </w:rPr>
                </w:pPr>
                <w:sdt>
                  <w:sdtPr>
                    <w:id w:val="924537448"/>
                    <w:placeholder>
                      <w:docPart w:val="5C97E5B77EB847C5810D6CD53FD0142D"/>
                    </w:placeholder>
                    <w15:color w:val="FFFF00"/>
                  </w:sdtPr>
                  <w:sdtContent>
                    <w:r w:rsidR="00BA04CD" w:rsidRPr="00BA04CD">
                      <w:t>в соответствии с проектом Договора</w:t>
                    </w:r>
                  </w:sdtContent>
                </w:sdt>
              </w:p>
            </w:tc>
          </w:tr>
          <w:tr w:rsidR="008E2337" w:rsidRPr="00B56B74" w:rsidTr="003B1E00">
            <w:trPr>
              <w:tblCellSpacing w:w="42" w:type="dxa"/>
            </w:trPr>
            <w:tc>
              <w:tcPr>
                <w:tcW w:w="775" w:type="dxa"/>
                <w:vAlign w:val="center"/>
              </w:tcPr>
              <w:p w:rsidR="008E2337" w:rsidRPr="00B56B74" w:rsidRDefault="008E2337" w:rsidP="003B1E00">
                <w:pPr>
                  <w:pStyle w:val="111"/>
                </w:pPr>
              </w:p>
            </w:tc>
            <w:tc>
              <w:tcPr>
                <w:tcW w:w="2893" w:type="dxa"/>
                <w:tcMar>
                  <w:left w:w="85" w:type="dxa"/>
                </w:tcMar>
                <w:vAlign w:val="center"/>
              </w:tcPr>
              <w:p w:rsidR="008E2337" w:rsidRPr="002C5180" w:rsidRDefault="008E2337" w:rsidP="003B1E00">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BA04CD" w:rsidP="003B1E00">
                <w:pPr>
                  <w:pStyle w:val="111"/>
                  <w:numPr>
                    <w:ilvl w:val="0"/>
                    <w:numId w:val="0"/>
                  </w:numPr>
                  <w:spacing w:after="0" w:line="240" w:lineRule="auto"/>
                  <w:jc w:val="left"/>
                  <w:rPr>
                    <w:rFonts w:asciiTheme="minorHAnsi" w:hAnsiTheme="minorHAnsi"/>
                    <w:noProof/>
                  </w:rPr>
                </w:pPr>
                <w:r>
                  <w:rPr>
                    <w:noProof/>
                  </w:rPr>
                  <w:t>0%</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A04CD" w:rsidP="00F33D34">
                <w:pPr>
                  <w:pStyle w:val="111"/>
                  <w:numPr>
                    <w:ilvl w:val="0"/>
                    <w:numId w:val="0"/>
                  </w:numPr>
                  <w:spacing w:after="0" w:line="240" w:lineRule="auto"/>
                  <w:jc w:val="left"/>
                </w:pPr>
                <w:r w:rsidRPr="00BA04CD">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sdt>
      <w:sdtPr>
        <w:alias w:val="Требования к безопасности"/>
        <w:tag w:val="Требования к безопасности"/>
        <w:id w:val="677928854"/>
        <w:placeholder>
          <w:docPart w:val="2267CD8A350C4B3CA04D9B1A9E9F8D1A"/>
        </w:placeholder>
        <w15:color w:val="FFFF00"/>
      </w:sdtPr>
      <w:sdtEndPr>
        <w:rPr>
          <w:color w:val="auto"/>
        </w:rPr>
      </w:sdtEndPr>
      <w:sdtContent>
        <w:p w:rsidR="00BC611E" w:rsidRPr="00A127C9" w:rsidRDefault="00BC611E" w:rsidP="00287F22">
          <w:pPr>
            <w:pStyle w:val="111"/>
            <w:rPr>
              <w:color w:val="auto"/>
            </w:rPr>
          </w:pPr>
          <w:r w:rsidRPr="00A127C9">
            <w:rPr>
              <w:noProof/>
            </w:rPr>
            <w:fldChar w:fldCharType="begin"/>
          </w:r>
          <w:r w:rsidRPr="002E30A6">
            <w:rPr>
              <w:noProof/>
            </w:rPr>
            <w:instrText xml:space="preserve"> MERGEFIELD "Требования_безопасности" </w:instrText>
          </w:r>
          <w:r w:rsidRPr="00A127C9">
            <w:rPr>
              <w:noProof/>
            </w:rPr>
            <w:fldChar w:fldCharType="separate"/>
          </w:r>
          <w:r w:rsidR="00A127C9" w:rsidRPr="00A127C9">
            <w:t xml:space="preserve"> </w:t>
          </w:r>
          <w:r w:rsidR="00A127C9" w:rsidRPr="00A127C9">
            <w:rPr>
              <w:noProof/>
              <w:color w:val="auto"/>
            </w:rPr>
            <w:t>В соответствии с проектом Договора</w:t>
          </w:r>
          <w:r w:rsidRPr="00A127C9">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1388844B9F974B279C5751A4E9924A7E"/>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1388844B9F974B279C5751A4E9924A7E"/>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C971B0">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F60FD20F94974B1E868EB8B82DBAD69F"/>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57C6C3C106F140608E92D1F6C4C6E43B"/>
            </w:placeholder>
            <w15:color w:val="FFFF00"/>
          </w:sdtPr>
          <w:sdtContent>
            <w:sdt>
              <w:sdtPr>
                <w:id w:val="-1825498209"/>
                <w:placeholder>
                  <w:docPart w:val="2E68EA3368FA46CE9243688937D7947A"/>
                </w:placeholder>
                <w15:color w:val="FFFF00"/>
              </w:sdtPr>
              <w:sdtContent>
                <w:sdt>
                  <w:sdtPr>
                    <w:id w:val="-588309584"/>
                    <w:placeholder>
                      <w:docPart w:val="2CD1ADE101454BEEB0F140373AFBB304"/>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A0FEF790A9044B08DF612A4F209DB8B"/>
            </w:placeholder>
            <w15:color w:val="FFFF00"/>
          </w:sdtPr>
          <w:sdtContent>
            <w:sdt>
              <w:sdtPr>
                <w:id w:val="1734434407"/>
                <w:placeholder>
                  <w:docPart w:val="5FEE21CE0E804E2CB65A855117B6F7D0"/>
                </w:placeholder>
                <w15:color w:val="FFFF00"/>
              </w:sdtPr>
              <w:sdtContent>
                <w:sdt>
                  <w:sdtPr>
                    <w:id w:val="128986883"/>
                    <w:placeholder>
                      <w:docPart w:val="05520E8816E54D71825770F436F5A21E"/>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FDBC59685864FD990018FF9CB40CD4A"/>
            </w:placeholder>
            <w15:color w:val="FFFF00"/>
          </w:sdtPr>
          <w:sdtContent>
            <w:sdt>
              <w:sdtPr>
                <w:id w:val="1486978902"/>
                <w:placeholder>
                  <w:docPart w:val="A00CDE20EA2E48A8B754041A96AFAD0C"/>
                </w:placeholder>
                <w15:color w:val="FFFF00"/>
              </w:sdtPr>
              <w:sdtContent>
                <w:sdt>
                  <w:sdtPr>
                    <w:id w:val="1587262142"/>
                    <w:placeholder>
                      <w:docPart w:val="1CC443B291994770B40046842F4C65F7"/>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33161DD7592243DD8206A00A6205C0D3"/>
            </w:placeholder>
            <w15:color w:val="FFFF00"/>
          </w:sdtPr>
          <w:sdtContent>
            <w:sdt>
              <w:sdtPr>
                <w:id w:val="-1227372339"/>
                <w:placeholder>
                  <w:docPart w:val="BC63D42B440A41529A5BD7076D685CAC"/>
                </w:placeholder>
                <w15:color w:val="FFFF00"/>
              </w:sdtPr>
              <w:sdtContent>
                <w:sdt>
                  <w:sdtPr>
                    <w:id w:val="-85692800"/>
                    <w:placeholder>
                      <w:docPart w:val="85885B1DDF154216BEA1A90DEB6D5B1D"/>
                    </w:placeholder>
                    <w15:color w:val="FFFF00"/>
                  </w:sdt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FCB4286A6EA4E7EBF81A06449E4B75E"/>
            </w:placeholder>
            <w15:color w:val="FFFF00"/>
          </w:sdtPr>
          <w:sdtContent>
            <w:sdt>
              <w:sdtPr>
                <w:id w:val="2013024472"/>
                <w:placeholder>
                  <w:docPart w:val="B6F8D1D995274E59B0628203472630C5"/>
                </w:placeholder>
                <w15:color w:val="FFFF00"/>
              </w:sdtPr>
              <w:sdtContent>
                <w:sdt>
                  <w:sdtPr>
                    <w:id w:val="-1950388802"/>
                    <w:placeholder>
                      <w:docPart w:val="DD593A524F1D41948587F23E2BF2C97D"/>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DC3BC7201B847C79F64E8A3BD3B23B9"/>
            </w:placeholder>
            <w15:color w:val="FFFF00"/>
          </w:sdt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23ABBB49E8C94080A389BD44F68B2E89"/>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23ABBB49E8C94080A389BD44F68B2E89"/>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D34F3F6E42B548279187B92047CD808E"/>
              </w:placeholder>
              <w15:color w:val="FFFF00"/>
            </w:sdtPr>
            <w:sdtContent>
              <w:p w:rsidR="00472482" w:rsidRPr="008A5D69" w:rsidRDefault="00472482" w:rsidP="00A127C9">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A127C9">
                  <w:t>5</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C971B0">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37A4787A9C6F457E94C959E9A9166632"/>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086E8ADA92FB4C50A075790354792D79"/>
              </w:placeholder>
              <w15:color w:val="FFFF00"/>
            </w:sdtPr>
            <w:sdtContent>
              <w:p w:rsidR="009B58B7" w:rsidRPr="002E30A6" w:rsidRDefault="00A127C9" w:rsidP="009B58B7">
                <w:pPr>
                  <w:suppressAutoHyphens/>
                  <w:cnfStyle w:val="000000100000" w:firstRow="0" w:lastRow="0" w:firstColumn="0" w:lastColumn="0" w:oddVBand="0" w:evenVBand="0" w:oddHBand="1" w:evenHBand="0" w:firstRowFirstColumn="0" w:firstRowLastColumn="0" w:lastRowFirstColumn="0" w:lastRowLastColumn="0"/>
                </w:pPr>
                <w:r w:rsidRPr="00A127C9">
                  <w:rPr>
                    <w:noProof/>
                  </w:rPr>
                  <w:t>Справка о кадровых ресурсах</w:t>
                </w:r>
              </w:p>
            </w:sdtContent>
          </w:sdt>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9B58B7" w:rsidRPr="002E30A6" w:rsidRDefault="00A127C9" w:rsidP="009B58B7">
            <w:pPr>
              <w:suppressAutoHyphens/>
              <w:cnfStyle w:val="000000010000" w:firstRow="0" w:lastRow="0" w:firstColumn="0" w:lastColumn="0" w:oddVBand="0" w:evenVBand="0" w:oddHBand="0" w:evenHBand="1" w:firstRowFirstColumn="0" w:firstRowLastColumn="0" w:lastRowFirstColumn="0" w:lastRowLastColumn="0"/>
            </w:pPr>
            <w:r w:rsidRPr="00A127C9">
              <w:rPr>
                <w:noProof/>
              </w:rP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2F375E"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F375E">
              <w:rPr>
                <w:color w:val="auto"/>
              </w:rPr>
              <w:t>Документы, подтверждающие соответствие субподрядчиков требованиям</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sdt>
          <w:sdtPr>
            <w:rPr>
              <w:color w:val="auto"/>
            </w:rPr>
            <w:id w:val="-239564702"/>
            <w:placeholder>
              <w:docPart w:val="1352A9CC3CD1471F843F85B0C7E695A3"/>
            </w:placeholder>
            <w15:color w:val="FFFF00"/>
          </w:sdtPr>
          <w:sdtContent>
            <w:sdt>
              <w:sdtPr>
                <w:rPr>
                  <w:color w:val="auto"/>
                </w:rPr>
                <w:id w:val="327176005"/>
                <w:placeholder>
                  <w:docPart w:val="163F6E6831414EC9B70497BA0DB866F4"/>
                </w:placeholder>
                <w15:color w:val="FFFF00"/>
              </w:sdtPr>
              <w:sdtContent>
                <w:tc>
                  <w:tcPr>
                    <w:tcW w:w="4819" w:type="dxa"/>
                    <w:gridSpan w:val="2"/>
                    <w:vAlign w:val="center"/>
                  </w:tcPr>
                  <w:p w:rsidR="007A5C59" w:rsidRPr="002E30A6" w:rsidRDefault="002F375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F375E">
                      <w:rPr>
                        <w:noProof/>
                        <w:color w:val="auto"/>
                      </w:rPr>
                      <w:t>Требование не установлено</w:t>
                    </w:r>
                  </w:p>
                </w:tc>
              </w:sdtContent>
            </w:sdt>
          </w:sdtContent>
        </w:sdt>
      </w:tr>
      <w:tr w:rsidR="00E57F0A"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E57F0A" w:rsidRPr="0057727C" w:rsidRDefault="00E57F0A" w:rsidP="00E57F0A">
            <w:pPr>
              <w:pStyle w:val="ac"/>
              <w:numPr>
                <w:ilvl w:val="0"/>
                <w:numId w:val="6"/>
              </w:numPr>
              <w:suppressAutoHyphens/>
              <w:jc w:val="both"/>
            </w:pPr>
          </w:p>
        </w:tc>
        <w:tc>
          <w:tcPr>
            <w:tcW w:w="3118" w:type="dxa"/>
            <w:gridSpan w:val="2"/>
            <w:vAlign w:val="center"/>
          </w:tcPr>
          <w:p w:rsidR="00E57F0A" w:rsidRDefault="00E57F0A" w:rsidP="003B1E00">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E57F0A" w:rsidRPr="00B4490B" w:rsidRDefault="00287F22" w:rsidP="003B1E00">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460DB1A5B9E5446FAC97A36114610448"/>
                </w:placeholder>
                <w15:color w:val="FFFF00"/>
              </w:sdtPr>
              <w:sdtContent>
                <w:r w:rsidR="00E57F0A">
                  <w:rPr>
                    <w:noProof/>
                  </w:rPr>
                  <w:fldChar w:fldCharType="begin"/>
                </w:r>
                <w:r w:rsidR="00E57F0A">
                  <w:rPr>
                    <w:noProof/>
                  </w:rPr>
                  <w:instrText xml:space="preserve"> MERGEFIELD "Документ_о_СРО" </w:instrText>
                </w:r>
                <w:r w:rsidR="00E57F0A">
                  <w:rPr>
                    <w:noProof/>
                  </w:rPr>
                  <w:fldChar w:fldCharType="separate"/>
                </w:r>
                <w:r w:rsidR="00C971B0">
                  <w:rPr>
                    <w:noProof/>
                  </w:rPr>
                  <w:t>«Документ_о_СРО»</w:t>
                </w:r>
                <w:r w:rsidR="00E57F0A">
                  <w:rPr>
                    <w:noProof/>
                  </w:rPr>
                  <w:fldChar w:fldCharType="end"/>
                </w:r>
                <w:r w:rsidR="00E57F0A">
                  <w:t xml:space="preserve"> </w:t>
                </w:r>
              </w:sdtContent>
            </w:sdt>
          </w:p>
        </w:tc>
        <w:sdt>
          <w:sdtPr>
            <w:id w:val="58981127"/>
            <w:placeholder>
              <w:docPart w:val="8D01BC314C974D989B51F949C3F21D01"/>
            </w:placeholder>
            <w15:color w:val="FFFF00"/>
          </w:sdtPr>
          <w:sdtContent>
            <w:tc>
              <w:tcPr>
                <w:tcW w:w="4932" w:type="dxa"/>
                <w:gridSpan w:val="2"/>
                <w:vAlign w:val="center"/>
              </w:tcPr>
              <w:p w:rsidR="00E57F0A"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sdtContent>
        </w:sdt>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F418F6E365004C3BA51F28119B53CC70"/>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D01E9DD2D53346249E2B6800B65EC410"/>
            </w:placeholder>
            <w15:color w:val="FFFF00"/>
          </w:sdtPr>
          <w:sdtContent>
            <w:sdt>
              <w:sdtPr>
                <w:rPr>
                  <w:color w:val="auto"/>
                </w:rPr>
                <w:id w:val="1793399717"/>
                <w:placeholder>
                  <w:docPart w:val="BE4B346365664DCF9061AE759380F99F"/>
                </w:placeholder>
                <w15:color w:val="FFFF00"/>
              </w:sdtPr>
              <w:sdtContent>
                <w:tc>
                  <w:tcPr>
                    <w:tcW w:w="4819" w:type="dxa"/>
                    <w:gridSpan w:val="2"/>
                    <w:vAlign w:val="center"/>
                  </w:tcPr>
                  <w:p w:rsidR="007A5C59" w:rsidRPr="002E30A6" w:rsidRDefault="00364CC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364CCE">
                      <w:rPr>
                        <w:color w:val="auto"/>
                      </w:rPr>
                      <w:t>Требование не установлено</w:t>
                    </w:r>
                  </w:p>
                </w:tc>
              </w:sdtContent>
            </w:sdt>
          </w:sdtContent>
        </w:sdt>
      </w:tr>
      <w:tr w:rsidR="00F75094"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3B1E0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F75094"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918117359" w:edGrp="everyone" w:displacedByCustomXml="next"/>
    <w:sdt>
      <w:sdtPr>
        <w:rPr>
          <w:b w:val="0"/>
        </w:rPr>
        <w:alias w:val="Специальные требования"/>
        <w:tag w:val="Специальные требования"/>
        <w:id w:val="798342438"/>
        <w:placeholder>
          <w:docPart w:val="0DFEB6D39402426AA1D827EEF33A9C1C"/>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3B1E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918117359"/>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963212960" w:edGrp="everyone" w:displacedByCustomXml="next"/>
    <w:sdt>
      <w:sdtPr>
        <w:rPr>
          <w:b w:val="0"/>
        </w:rPr>
        <w:alias w:val="Специальные требования"/>
        <w:tag w:val="Специальные требования"/>
        <w:id w:val="-692846911"/>
        <w:placeholder>
          <w:docPart w:val="DD5A46D19FC2434AA6EC1EB1E6B6585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3B1E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364CCE" w:rsidP="003B1E0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D01C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364CCE" w:rsidP="003B1E00">
                <w:pPr>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t>Требование не установлено</w:t>
                </w:r>
              </w:p>
            </w:tc>
          </w:tr>
        </w:tbl>
      </w:sdtContent>
    </w:sdt>
    <w:permEnd w:id="963212960"/>
    <w:p w:rsidR="00C307BB" w:rsidRPr="00736283" w:rsidRDefault="00C307BB" w:rsidP="00C307BB">
      <w:pPr>
        <w:pStyle w:val="113"/>
        <w:spacing w:line="240" w:lineRule="auto"/>
        <w:jc w:val="both"/>
      </w:pPr>
      <w:r w:rsidRPr="00736283">
        <w:t>Требования по обеспечению аванса</w:t>
      </w:r>
    </w:p>
    <w:permStart w:id="859265407" w:edGrp="everyone" w:displacedByCustomXml="next"/>
    <w:sdt>
      <w:sdtPr>
        <w:rPr>
          <w:b w:val="0"/>
        </w:rPr>
        <w:alias w:val="Специальные требования"/>
        <w:tag w:val="Специальные требования"/>
        <w:id w:val="-582680519"/>
        <w:placeholder>
          <w:docPart w:val="F332AC66A5154028BA7E01BEB7A6374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364CCE"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859265407"/>
    <w:p w:rsidR="0084050C" w:rsidRDefault="0084050C" w:rsidP="0084050C">
      <w:pPr>
        <w:pStyle w:val="113"/>
        <w:spacing w:line="240" w:lineRule="auto"/>
        <w:jc w:val="both"/>
      </w:pPr>
      <w:r w:rsidRPr="00C736AB">
        <w:t xml:space="preserve">Требование </w:t>
      </w:r>
      <w:r>
        <w:t>по безопасности и охране труда</w:t>
      </w:r>
    </w:p>
    <w:permStart w:id="630011127" w:edGrp="everyone" w:displacedByCustomXml="next"/>
    <w:sdt>
      <w:sdtPr>
        <w:rPr>
          <w:b w:val="0"/>
        </w:rPr>
        <w:alias w:val="Специальные требования"/>
        <w:tag w:val="Специальные требования"/>
        <w:id w:val="1860858097"/>
        <w:placeholder>
          <w:docPart w:val="43375E5840D1440CAB23776B12BA5E0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3B1E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1E00">
                <w:pPr>
                  <w:suppressAutoHyphens/>
                </w:pPr>
                <w:r w:rsidRPr="00736283">
                  <w:t>№</w:t>
                </w:r>
              </w:p>
            </w:tc>
            <w:tc>
              <w:tcPr>
                <w:tcW w:w="3118"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3B1E0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bl>
      </w:sdtContent>
    </w:sdt>
    <w:permEnd w:id="630011127"/>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110127116" w:edGrp="everyone" w:displacedByCustomXml="next"/>
    <w:sdt>
      <w:sdtPr>
        <w:rPr>
          <w:b w:val="0"/>
        </w:rPr>
        <w:alias w:val="Специальные требования"/>
        <w:tag w:val="Специальные требования"/>
        <w:id w:val="-2078812785"/>
        <w:placeholder>
          <w:docPart w:val="498D59B0B57E42698D39BCD86841F5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permEnd w:id="1110127116"/>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03845964"/>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w:t>
      </w:r>
      <w:proofErr w:type="spellStart"/>
      <w:r w:rsidRPr="008A7320">
        <w:t>ЕвроСибЭнерго</w:t>
      </w:r>
      <w:proofErr w:type="spellEnd"/>
      <w:r w:rsidRPr="008A7320">
        <w:t>»,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3EA6D43327540D49A8A887E9E9A5472"/>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F8AC8496D5C40E8AF9AF87173016FA0"/>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03845965"/>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8914AE1EE6B48D8BEE20B45C0E9C5C2"/>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79100B7B3FE4ABBAC0618D9F2220DBE"/>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971B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C971B0">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971B0">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C971B0">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C971B0">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C971B0">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C971B0">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2F375E" w:rsidRDefault="00287F22" w:rsidP="004860C4">
      <w:pPr>
        <w:pStyle w:val="111"/>
        <w:rPr>
          <w:color w:val="auto"/>
        </w:rPr>
      </w:pPr>
      <w:sdt>
        <w:sdtPr>
          <w:rPr>
            <w:color w:val="auto"/>
          </w:rPr>
          <w:alias w:val="Порядок подачи заявок"/>
          <w:tag w:val="Порядок подачи заявок"/>
          <w:id w:val="2118091559"/>
          <w:lock w:val="sdtLocked"/>
          <w:placeholder>
            <w:docPart w:val="88914AE1EE6B48D8BEE20B45C0E9C5C2"/>
          </w:placeholder>
          <w15:color w:val="00CCFF"/>
          <w:docPartList>
            <w:docPartGallery w:val="Quick Parts"/>
            <w:docPartCategory w:val="Документация о закупке: порядок подачи заявок"/>
          </w:docPartList>
        </w:sdtPr>
        <w:sdtContent>
          <w:r w:rsidR="00822180" w:rsidRPr="002F375E">
            <w:rPr>
              <w:color w:val="auto"/>
            </w:rPr>
            <w:t>Заявки подаются на</w:t>
          </w:r>
          <w:r w:rsidR="00264633" w:rsidRPr="002F375E">
            <w:rPr>
              <w:color w:val="auto"/>
            </w:rPr>
            <w:t xml:space="preserve"> официальном сайте организатора закупки п 2.4</w:t>
          </w:r>
          <w:r w:rsidR="00822180" w:rsidRPr="002F375E">
            <w:rPr>
              <w:color w:val="auto"/>
            </w:rPr>
            <w:t>.</w:t>
          </w:r>
        </w:sdtContent>
      </w:sdt>
      <w:r w:rsidR="004860C4" w:rsidRPr="002F375E">
        <w:rPr>
          <w:color w:val="auto"/>
        </w:rPr>
        <w:t xml:space="preserve"> По факту подачи заявки, участнику рекомендовано направить дополнительное уведомительное письмо на соответствующи</w:t>
      </w:r>
      <w:r w:rsidR="00264633" w:rsidRPr="002F375E">
        <w:rPr>
          <w:color w:val="auto"/>
        </w:rPr>
        <w:t>й эл адрес, указанный в п 1.18</w:t>
      </w:r>
      <w:r w:rsidR="00725558" w:rsidRPr="002F375E">
        <w:rPr>
          <w:color w:val="auto"/>
        </w:rPr>
        <w:t>.</w:t>
      </w:r>
    </w:p>
    <w:p w:rsidR="00B50985" w:rsidRPr="002F375E" w:rsidRDefault="00B50985" w:rsidP="00B50985">
      <w:pPr>
        <w:pStyle w:val="111"/>
        <w:rPr>
          <w:color w:val="auto"/>
        </w:rPr>
      </w:pPr>
      <w:r w:rsidRPr="002F375E">
        <w:rPr>
          <w:color w:val="auto"/>
        </w:rPr>
        <w:t>Оформленную и подписанную должным образом заявку (см. п. 5.3) необходимо</w:t>
      </w:r>
      <w:r w:rsidR="00264633" w:rsidRPr="002F375E">
        <w:rPr>
          <w:color w:val="auto"/>
        </w:rPr>
        <w:t xml:space="preserve"> добавить в архив и </w:t>
      </w:r>
      <w:r w:rsidR="004B54AB" w:rsidRPr="002F375E">
        <w:rPr>
          <w:color w:val="auto"/>
        </w:rPr>
        <w:t>вложить архив</w:t>
      </w:r>
      <w:r w:rsidR="00264633" w:rsidRPr="002F375E">
        <w:rPr>
          <w:color w:val="auto"/>
        </w:rPr>
        <w:t xml:space="preserve"> </w:t>
      </w:r>
      <w:r w:rsidR="004B54AB" w:rsidRPr="002F375E">
        <w:rPr>
          <w:color w:val="auto"/>
        </w:rPr>
        <w:t>в форму</w:t>
      </w:r>
      <w:r w:rsidR="00264633" w:rsidRPr="002F375E">
        <w:rPr>
          <w:color w:val="auto"/>
        </w:rPr>
        <w:t xml:space="preserve"> подачи заявки на участие в закупке</w:t>
      </w:r>
      <w:r w:rsidR="004B54AB" w:rsidRPr="002F375E">
        <w:rPr>
          <w:color w:val="auto"/>
        </w:rPr>
        <w:t>, предварительно заполнив все обязательные поля</w:t>
      </w:r>
      <w:r w:rsidRPr="002F375E">
        <w:rPr>
          <w:color w:val="auto"/>
        </w:rPr>
        <w:t>.</w:t>
      </w:r>
    </w:p>
    <w:p w:rsidR="00C84CED" w:rsidRPr="002F375E" w:rsidRDefault="003D45C9" w:rsidP="003D45C9">
      <w:pPr>
        <w:pStyle w:val="111"/>
        <w:rPr>
          <w:color w:val="auto"/>
        </w:rPr>
      </w:pPr>
      <w:r w:rsidRPr="002F375E">
        <w:rPr>
          <w:color w:val="auto"/>
        </w:rPr>
        <w:t xml:space="preserve">Размер одного </w:t>
      </w:r>
      <w:r w:rsidR="008043A4" w:rsidRPr="002F375E">
        <w:rPr>
          <w:color w:val="auto"/>
        </w:rPr>
        <w:t xml:space="preserve">архива </w:t>
      </w:r>
      <w:r w:rsidR="00701916" w:rsidRPr="002F375E">
        <w:rPr>
          <w:color w:val="auto"/>
        </w:rPr>
        <w:t xml:space="preserve">не должен превышать </w:t>
      </w:r>
      <w:r w:rsidR="008043A4" w:rsidRPr="002F375E">
        <w:rPr>
          <w:color w:val="auto"/>
        </w:rPr>
        <w:t>100</w:t>
      </w:r>
      <w:r w:rsidRPr="002F375E">
        <w:rPr>
          <w:color w:val="auto"/>
        </w:rPr>
        <w:t xml:space="preserve"> мегабайт.</w:t>
      </w:r>
    </w:p>
    <w:p w:rsidR="00BC611E" w:rsidRPr="002F375E" w:rsidRDefault="00BC611E" w:rsidP="00BC611E">
      <w:pPr>
        <w:pStyle w:val="111"/>
        <w:rPr>
          <w:color w:val="auto"/>
        </w:rPr>
      </w:pPr>
      <w:r w:rsidRPr="002F375E">
        <w:rPr>
          <w:color w:val="auto"/>
        </w:rPr>
        <w:t>Заявку можно исправить, отозвав заявку с ошибкой</w:t>
      </w:r>
      <w:r w:rsidR="004A7A1C" w:rsidRPr="002F375E">
        <w:rPr>
          <w:color w:val="auto"/>
        </w:rPr>
        <w:t>,</w:t>
      </w:r>
      <w:r w:rsidR="008043A4" w:rsidRPr="002F375E">
        <w:rPr>
          <w:color w:val="auto"/>
        </w:rPr>
        <w:t xml:space="preserve"> уве</w:t>
      </w:r>
      <w:r w:rsidR="004A7A1C" w:rsidRPr="002F375E">
        <w:rPr>
          <w:color w:val="auto"/>
        </w:rPr>
        <w:t>домив</w:t>
      </w:r>
      <w:r w:rsidR="008043A4" w:rsidRPr="002F375E">
        <w:rPr>
          <w:color w:val="auto"/>
        </w:rPr>
        <w:t xml:space="preserve"> куратора закупки по почте,</w:t>
      </w:r>
      <w:r w:rsidRPr="002F375E">
        <w:rPr>
          <w:color w:val="auto"/>
        </w:rPr>
        <w:t xml:space="preserve"> и подав взамен исправленную заявку</w:t>
      </w:r>
      <w:r w:rsidR="008043A4" w:rsidRPr="002F375E">
        <w:rPr>
          <w:color w:val="auto"/>
        </w:rPr>
        <w:t xml:space="preserve"> в соответствие с </w:t>
      </w:r>
      <w:proofErr w:type="spellStart"/>
      <w:r w:rsidR="008043A4" w:rsidRPr="002F375E">
        <w:rPr>
          <w:color w:val="auto"/>
        </w:rPr>
        <w:t>п.п</w:t>
      </w:r>
      <w:proofErr w:type="spellEnd"/>
      <w:r w:rsidR="008043A4" w:rsidRPr="002F375E">
        <w:rPr>
          <w:color w:val="auto"/>
        </w:rPr>
        <w:t>. 6.5.4 – 6.5.5</w:t>
      </w:r>
      <w:r w:rsidRPr="002F375E">
        <w:rPr>
          <w:color w:val="auto"/>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lastRenderedPageBreak/>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287F22" w:rsidP="008A76BB">
      <w:pPr>
        <w:pStyle w:val="a0"/>
        <w:rPr>
          <w:color w:val="auto"/>
        </w:rPr>
      </w:pPr>
      <w:sdt>
        <w:sdtPr>
          <w:rPr>
            <w:color w:val="auto"/>
          </w:rPr>
          <w:alias w:val="Определения победителя"/>
          <w:tag w:val="Определения победителя"/>
          <w:id w:val="-121613066"/>
          <w:lock w:val="sdtLocked"/>
          <w:placeholder>
            <w:docPart w:val="88914AE1EE6B48D8BEE20B45C0E9C5C2"/>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8914AE1EE6B48D8BEE20B45C0E9C5C2"/>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F375E">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C971B0">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F7A9C1CC961241D9BBF4CBEB70EAF63F"/>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8"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1388844B9F974B279C5751A4E9924A7E"/>
          </w:placeholder>
          <w15:color w:val="FFFF00"/>
        </w:sdtPr>
        <w:sdtContent>
          <w:r w:rsidR="002F375E">
            <w:rPr>
              <w:rStyle w:val="aff9"/>
              <w:color w:val="auto"/>
            </w:rPr>
            <w:t>5</w:t>
          </w:r>
        </w:sdtContent>
      </w:sdt>
      <w:bookmarkEnd w:id="18"/>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1388844B9F974B279C5751A4E9924A7E"/>
          </w:placeholder>
          <w15:color w:val="FFFF00"/>
        </w:sdtPr>
        <w:sdtContent>
          <w:r w:rsidR="002F375E">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2F375E">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sdt>
        <w:sdtPr>
          <w:rPr>
            <w:rStyle w:val="aff9"/>
            <w:color w:val="auto"/>
          </w:rPr>
          <w:alias w:val="Критерии аналогичности опыта"/>
          <w:tag w:val="Критерии аналогичности опыта"/>
          <w:id w:val="-1895188726"/>
          <w:placeholder>
            <w:docPart w:val="1388844B9F974B279C5751A4E9924A7E"/>
          </w:placeholder>
          <w15:color w:val="FFFF00"/>
        </w:sdtPr>
        <w:sdtContent>
          <w:r w:rsidR="002F375E" w:rsidRPr="002F375E">
            <w:rPr>
              <w:rStyle w:val="aff9"/>
              <w:color w:val="auto"/>
            </w:rPr>
            <w:t>предметом договора являются работы по техническому обслуживанию систем автоматического управления гидрогенераторов</w:t>
          </w:r>
          <w:r w:rsidR="00287F22">
            <w:rPr>
              <w:rStyle w:val="aff9"/>
              <w:color w:val="auto"/>
            </w:rPr>
            <w:t>, включающие в себя системы смазки турбинного подшипника гидроагрегатов</w:t>
          </w:r>
          <w:r w:rsidR="002F375E" w:rsidRPr="002F375E">
            <w:rPr>
              <w:rStyle w:val="aff9"/>
              <w:color w:val="auto"/>
            </w:rPr>
            <w:t>, техническому обслуживанию регуляторов скорости гидрогенераторов</w:t>
          </w:r>
        </w:sdtContent>
      </w:sdt>
      <w:r w:rsidR="00C07F23" w:rsidRPr="002E30A6">
        <w:rPr>
          <w:color w:val="auto"/>
        </w:rP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8914AE1EE6B48D8BEE20B45C0E9C5C2"/>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8914AE1EE6B48D8BEE20B45C0E9C5C2"/>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287F22" w:rsidP="00FD7697">
      <w:pPr>
        <w:pStyle w:val="111"/>
        <w:rPr>
          <w:color w:val="auto"/>
        </w:rPr>
      </w:pPr>
      <w:sdt>
        <w:sdtPr>
          <w:rPr>
            <w:color w:val="auto"/>
          </w:rPr>
          <w:alias w:val="Заключение договора"/>
          <w:tag w:val="Заключение договора"/>
          <w:id w:val="1028451099"/>
          <w:lock w:val="sdtLocked"/>
          <w:placeholder>
            <w:docPart w:val="88914AE1EE6B48D8BEE20B45C0E9C5C2"/>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bookmarkStart w:id="19" w:name="_GoBack"/>
      <w:bookmarkEnd w:id="19"/>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60363" w:rsidRDefault="00460363" w:rsidP="00D225C0">
      <w:r>
        <w:separator/>
      </w:r>
    </w:p>
    <w:p w:rsidR="00460363" w:rsidRDefault="00460363"/>
  </w:endnote>
  <w:endnote w:type="continuationSeparator" w:id="0">
    <w:p w:rsidR="00460363" w:rsidRDefault="00460363" w:rsidP="00D225C0">
      <w:r>
        <w:continuationSeparator/>
      </w:r>
    </w:p>
    <w:p w:rsidR="00460363" w:rsidRDefault="004603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58450E91-B0BB-4560-B2CB-19F4825715F6}"/>
    <w:embedBold r:id="rId2" w:fontKey="{BE4F4B89-2697-4387-881A-BE80FBFE4D0A}"/>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7CEAE704-A5AB-4506-A3E6-7160B2A24827}"/>
    <w:embedBold r:id="rId4" w:fontKey="{0512375A-926F-41AE-841E-A67CEFB4F429}"/>
  </w:font>
  <w:font w:name="Segoe UI">
    <w:panose1 w:val="020B0502040204020203"/>
    <w:charset w:val="CC"/>
    <w:family w:val="swiss"/>
    <w:pitch w:val="variable"/>
    <w:sig w:usb0="E4002EFF" w:usb1="C000E47F" w:usb2="00000009" w:usb3="00000000" w:csb0="000001FF" w:csb1="00000000"/>
    <w:embedRegular r:id="rId5" w:fontKey="{0B0C26EF-9E8B-4864-AAF3-DA98B1A16C3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287F22" w:rsidRDefault="00287F22"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3</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287F22" w:rsidRDefault="00287F22"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1633052206"/>
              <w:placeholder>
                <w:docPart w:val="FCA4973E957E4D13BE5053108285DBC2"/>
              </w:placeholder>
              <w15:color w:val="FFFF00"/>
            </w:sdtPr>
            <w:sdtContent>
              <w:r>
                <w:t>4</w:t>
              </w:r>
            </w:sdtContent>
          </w:sdt>
        </w:fldSimple>
        <w:r>
          <w:t xml:space="preserve">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762929">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762929">
              <w:rPr>
                <w:rStyle w:val="affff7"/>
                <w:noProof/>
              </w:rPr>
              <w:t>28</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287F22" w:rsidRDefault="00287F22"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610481425"/>
              <w:placeholder>
                <w:docPart w:val="EDF4049F947249F68E4B61AA9504C962"/>
              </w:placeholder>
              <w15:color w:val="FFFF00"/>
            </w:sdtPr>
            <w:sdtContent>
              <w:r>
                <w:t>3</w:t>
              </w:r>
            </w:sdtContent>
          </w:sdt>
        </w:fldSimple>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762929">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762929">
              <w:rPr>
                <w:rStyle w:val="affff7"/>
                <w:noProof/>
              </w:rPr>
              <w:t>28</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287F22" w:rsidRDefault="00287F22"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1184474228"/>
              <w:placeholder>
                <w:docPart w:val="8FEB70F1F4E34215BC70E4A696B185F1"/>
              </w:placeholder>
              <w15:color w:val="FFFF00"/>
            </w:sdtPr>
            <w:sdtContent>
              <w:r w:rsidR="00762929">
                <w:t>4</w:t>
              </w:r>
            </w:sdtContent>
          </w:sdt>
        </w:fldSimple>
        <w:r>
          <w:t xml:space="preserve">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762929">
              <w:rPr>
                <w:rStyle w:val="affff7"/>
                <w:noProof/>
              </w:rPr>
              <w:t>27</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762929">
              <w:rPr>
                <w:rStyle w:val="affff7"/>
                <w:noProof/>
              </w:rPr>
              <w:t>28</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60363" w:rsidRDefault="00460363" w:rsidP="00D225C0">
      <w:r>
        <w:separator/>
      </w:r>
    </w:p>
    <w:p w:rsidR="00460363" w:rsidRDefault="00460363"/>
  </w:footnote>
  <w:footnote w:type="continuationSeparator" w:id="0">
    <w:p w:rsidR="00460363" w:rsidRDefault="00460363" w:rsidP="00D225C0">
      <w:r>
        <w:continuationSeparator/>
      </w:r>
    </w:p>
    <w:p w:rsidR="00460363" w:rsidRDefault="00460363"/>
  </w:footnote>
  <w:footnote w:id="1">
    <w:p w:rsidR="00287F22" w:rsidRDefault="00287F22"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287F22" w:rsidRDefault="00287F22">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287F22" w:rsidRPr="009675CA" w:rsidRDefault="00287F22">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287F22" w:rsidRDefault="00287F22">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287F22" w:rsidRPr="0094686B" w:rsidRDefault="00287F22"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1B0"/>
    <w:rsid w:val="0000053F"/>
    <w:rsid w:val="000012EC"/>
    <w:rsid w:val="000027B9"/>
    <w:rsid w:val="000031D0"/>
    <w:rsid w:val="0000373D"/>
    <w:rsid w:val="00003C7B"/>
    <w:rsid w:val="000042CC"/>
    <w:rsid w:val="00006A3F"/>
    <w:rsid w:val="000077E7"/>
    <w:rsid w:val="000108FB"/>
    <w:rsid w:val="000110FD"/>
    <w:rsid w:val="00011744"/>
    <w:rsid w:val="0001241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2763"/>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87F22"/>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DA7"/>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7879"/>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1935"/>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75E"/>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63B"/>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CCE"/>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B19"/>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1E00"/>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363"/>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659"/>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119"/>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225"/>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2929"/>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7C9"/>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4CD"/>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1B0"/>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386603F5"/>
  <w15:docId w15:val="{8A87167E-48A2-4C0D-B435-5E1E8E6AC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roslavcev_va\Desktop\&#1058;&#1054;%20&#1057;&#1040;&#1059;&#1056;&#1043;-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388844B9F974B279C5751A4E9924A7E"/>
        <w:category>
          <w:name w:val="Общие"/>
          <w:gallery w:val="placeholder"/>
        </w:category>
        <w:types>
          <w:type w:val="bbPlcHdr"/>
        </w:types>
        <w:behaviors>
          <w:behavior w:val="content"/>
        </w:behaviors>
        <w:guid w:val="{DDE73D0E-8A19-4B9F-8954-527CEC690FC6}"/>
      </w:docPartPr>
      <w:docPartBody>
        <w:p w:rsidR="00E00190" w:rsidRDefault="00AD4F9B">
          <w:pPr>
            <w:pStyle w:val="1388844B9F974B279C5751A4E9924A7E"/>
          </w:pPr>
          <w:r w:rsidRPr="00853F0C">
            <w:rPr>
              <w:rStyle w:val="a3"/>
            </w:rPr>
            <w:t>Место для ввода текста.</w:t>
          </w:r>
        </w:p>
      </w:docPartBody>
    </w:docPart>
    <w:docPart>
      <w:docPartPr>
        <w:name w:val="3ED0C3C6AA134C57A4AFB57DD78A5C3E"/>
        <w:category>
          <w:name w:val="Общие"/>
          <w:gallery w:val="placeholder"/>
        </w:category>
        <w:types>
          <w:type w:val="bbPlcHdr"/>
        </w:types>
        <w:behaviors>
          <w:behavior w:val="content"/>
        </w:behaviors>
        <w:guid w:val="{BDAF9F47-CEB7-47F1-8A79-22876C3B0919}"/>
      </w:docPartPr>
      <w:docPartBody>
        <w:p w:rsidR="00E00190" w:rsidRDefault="00AD4F9B">
          <w:pPr>
            <w:pStyle w:val="3ED0C3C6AA134C57A4AFB57DD78A5C3E"/>
          </w:pPr>
          <w:r w:rsidRPr="00680AC0">
            <w:rPr>
              <w:rStyle w:val="a3"/>
            </w:rPr>
            <w:t>Выберите элемент.</w:t>
          </w:r>
        </w:p>
      </w:docPartBody>
    </w:docPart>
    <w:docPart>
      <w:docPartPr>
        <w:name w:val="ED680A3D4E144DFA9F0AA710D1179D74"/>
        <w:category>
          <w:name w:val="Общие"/>
          <w:gallery w:val="placeholder"/>
        </w:category>
        <w:types>
          <w:type w:val="bbPlcHdr"/>
        </w:types>
        <w:behaviors>
          <w:behavior w:val="content"/>
        </w:behaviors>
        <w:guid w:val="{63B69E56-E9F0-4D91-B4AC-CA71943B5279}"/>
      </w:docPartPr>
      <w:docPartBody>
        <w:p w:rsidR="00E00190" w:rsidRDefault="00AD4F9B">
          <w:pPr>
            <w:pStyle w:val="ED680A3D4E144DFA9F0AA710D1179D74"/>
          </w:pPr>
          <w:r w:rsidRPr="00853F0C">
            <w:rPr>
              <w:rStyle w:val="a3"/>
            </w:rPr>
            <w:t>Место для ввода текста.</w:t>
          </w:r>
        </w:p>
      </w:docPartBody>
    </w:docPart>
    <w:docPart>
      <w:docPartPr>
        <w:name w:val="71357B0F38694B9FB37B337826AB8818"/>
        <w:category>
          <w:name w:val="Общие"/>
          <w:gallery w:val="placeholder"/>
        </w:category>
        <w:types>
          <w:type w:val="bbPlcHdr"/>
        </w:types>
        <w:behaviors>
          <w:behavior w:val="content"/>
        </w:behaviors>
        <w:guid w:val="{DC1D5BD6-F236-4F98-9AE0-AD730570C124}"/>
      </w:docPartPr>
      <w:docPartBody>
        <w:p w:rsidR="00E00190" w:rsidRDefault="00AD4F9B">
          <w:pPr>
            <w:pStyle w:val="71357B0F38694B9FB37B337826AB8818"/>
          </w:pPr>
          <w:bookmarkStart w:id="0" w:name="НПлана"/>
          <w:r w:rsidRPr="00853F0C">
            <w:rPr>
              <w:rStyle w:val="a3"/>
            </w:rPr>
            <w:t xml:space="preserve">Место для ввода </w:t>
          </w:r>
          <w:r>
            <w:rPr>
              <w:rStyle w:val="a3"/>
            </w:rPr>
            <w:t>номера</w:t>
          </w:r>
          <w:bookmarkEnd w:id="0"/>
        </w:p>
      </w:docPartBody>
    </w:docPart>
    <w:docPart>
      <w:docPartPr>
        <w:name w:val="D3CA8F7A31FA411FAAC1EBEAF2159F7A"/>
        <w:category>
          <w:name w:val="Общие"/>
          <w:gallery w:val="placeholder"/>
        </w:category>
        <w:types>
          <w:type w:val="bbPlcHdr"/>
        </w:types>
        <w:behaviors>
          <w:behavior w:val="content"/>
        </w:behaviors>
        <w:guid w:val="{3198D625-2968-425F-A43F-0E9736C8ADDD}"/>
      </w:docPartPr>
      <w:docPartBody>
        <w:p w:rsidR="00E00190" w:rsidRDefault="00AD4F9B">
          <w:pPr>
            <w:pStyle w:val="D3CA8F7A31FA411FAAC1EBEAF2159F7A"/>
          </w:pPr>
          <w:r w:rsidRPr="00853F0C">
            <w:rPr>
              <w:rStyle w:val="a3"/>
            </w:rPr>
            <w:t>Место для ввода текста.</w:t>
          </w:r>
        </w:p>
      </w:docPartBody>
    </w:docPart>
    <w:docPart>
      <w:docPartPr>
        <w:name w:val="2946757645544960AC5BBD293C51EEA5"/>
        <w:category>
          <w:name w:val="Общие"/>
          <w:gallery w:val="placeholder"/>
        </w:category>
        <w:types>
          <w:type w:val="bbPlcHdr"/>
        </w:types>
        <w:behaviors>
          <w:behavior w:val="content"/>
        </w:behaviors>
        <w:guid w:val="{8AC89609-BA04-420F-8FFB-CA149A40F5C0}"/>
      </w:docPartPr>
      <w:docPartBody>
        <w:p w:rsidR="00E00190" w:rsidRDefault="00AD4F9B">
          <w:pPr>
            <w:pStyle w:val="2946757645544960AC5BBD293C51EEA5"/>
          </w:pPr>
          <w:r w:rsidRPr="00853F0C">
            <w:rPr>
              <w:rStyle w:val="a3"/>
            </w:rPr>
            <w:t>Место для ввода текста.</w:t>
          </w:r>
        </w:p>
      </w:docPartBody>
    </w:docPart>
    <w:docPart>
      <w:docPartPr>
        <w:name w:val="F5993A308EB64445B211C83A38AC974C"/>
        <w:category>
          <w:name w:val="Общие"/>
          <w:gallery w:val="placeholder"/>
        </w:category>
        <w:types>
          <w:type w:val="bbPlcHdr"/>
        </w:types>
        <w:behaviors>
          <w:behavior w:val="content"/>
        </w:behaviors>
        <w:guid w:val="{1EF5595C-B00A-46E3-B30E-CF9592010A30}"/>
      </w:docPartPr>
      <w:docPartBody>
        <w:p w:rsidR="00E00190" w:rsidRDefault="00AD4F9B">
          <w:pPr>
            <w:pStyle w:val="F5993A308EB64445B211C83A38AC974C"/>
          </w:pPr>
          <w:r w:rsidRPr="00853F0C">
            <w:rPr>
              <w:rStyle w:val="a3"/>
            </w:rPr>
            <w:t>Место для ввода текста.</w:t>
          </w:r>
        </w:p>
      </w:docPartBody>
    </w:docPart>
    <w:docPart>
      <w:docPartPr>
        <w:name w:val="FD05F07D304443A4A9A01175B34F6F34"/>
        <w:category>
          <w:name w:val="Общие"/>
          <w:gallery w:val="placeholder"/>
        </w:category>
        <w:types>
          <w:type w:val="bbPlcHdr"/>
        </w:types>
        <w:behaviors>
          <w:behavior w:val="content"/>
        </w:behaviors>
        <w:guid w:val="{5F7E35EE-5A6A-4D2F-A660-AFDE57CC209A}"/>
      </w:docPartPr>
      <w:docPartBody>
        <w:p w:rsidR="00E00190" w:rsidRDefault="00AD4F9B">
          <w:pPr>
            <w:pStyle w:val="FD05F07D304443A4A9A01175B34F6F34"/>
          </w:pPr>
          <w:r w:rsidRPr="00853F0C">
            <w:rPr>
              <w:rStyle w:val="a3"/>
            </w:rPr>
            <w:t>Место для ввода текста.</w:t>
          </w:r>
        </w:p>
      </w:docPartBody>
    </w:docPart>
    <w:docPart>
      <w:docPartPr>
        <w:name w:val="D1C74E39B35043FE8156CE8CE3ADEC6D"/>
        <w:category>
          <w:name w:val="Общие"/>
          <w:gallery w:val="placeholder"/>
        </w:category>
        <w:types>
          <w:type w:val="bbPlcHdr"/>
        </w:types>
        <w:behaviors>
          <w:behavior w:val="content"/>
        </w:behaviors>
        <w:guid w:val="{66E0C142-04F9-4CF8-93EF-90FDFF780D6C}"/>
      </w:docPartPr>
      <w:docPartBody>
        <w:p w:rsidR="00E00190" w:rsidRDefault="00AD4F9B">
          <w:pPr>
            <w:pStyle w:val="D1C74E39B35043FE8156CE8CE3ADEC6D"/>
          </w:pPr>
          <w:r w:rsidRPr="00853F0C">
            <w:rPr>
              <w:rStyle w:val="a3"/>
            </w:rPr>
            <w:t>Место для ввода текста.</w:t>
          </w:r>
        </w:p>
      </w:docPartBody>
    </w:docPart>
    <w:docPart>
      <w:docPartPr>
        <w:name w:val="A8BD240E0B7941D1B0EE0E8A721B2500"/>
        <w:category>
          <w:name w:val="Общие"/>
          <w:gallery w:val="placeholder"/>
        </w:category>
        <w:types>
          <w:type w:val="bbPlcHdr"/>
        </w:types>
        <w:behaviors>
          <w:behavior w:val="content"/>
        </w:behaviors>
        <w:guid w:val="{984E9936-EEC1-4F2A-AEAA-001764A38D87}"/>
      </w:docPartPr>
      <w:docPartBody>
        <w:p w:rsidR="00E00190" w:rsidRDefault="00AD4F9B">
          <w:pPr>
            <w:pStyle w:val="A8BD240E0B7941D1B0EE0E8A721B2500"/>
          </w:pPr>
          <w:r w:rsidRPr="00853F0C">
            <w:rPr>
              <w:rStyle w:val="a3"/>
            </w:rPr>
            <w:t>Место для ввода текста.</w:t>
          </w:r>
        </w:p>
      </w:docPartBody>
    </w:docPart>
    <w:docPart>
      <w:docPartPr>
        <w:name w:val="AC53C7A0020445CC8B44C12D7E916BE4"/>
        <w:category>
          <w:name w:val="Общие"/>
          <w:gallery w:val="placeholder"/>
        </w:category>
        <w:types>
          <w:type w:val="bbPlcHdr"/>
        </w:types>
        <w:behaviors>
          <w:behavior w:val="content"/>
        </w:behaviors>
        <w:guid w:val="{A839226F-31B2-440E-80F2-295F76F26B63}"/>
      </w:docPartPr>
      <w:docPartBody>
        <w:p w:rsidR="00E00190" w:rsidRDefault="00AD4F9B">
          <w:pPr>
            <w:pStyle w:val="AC53C7A0020445CC8B44C12D7E916BE4"/>
          </w:pPr>
          <w:r w:rsidRPr="00853F0C">
            <w:rPr>
              <w:rStyle w:val="a3"/>
            </w:rPr>
            <w:t>Место для ввода текста.</w:t>
          </w:r>
        </w:p>
      </w:docPartBody>
    </w:docPart>
    <w:docPart>
      <w:docPartPr>
        <w:name w:val="F521410806EE46528DC3F87407811C2A"/>
        <w:category>
          <w:name w:val="Общие"/>
          <w:gallery w:val="placeholder"/>
        </w:category>
        <w:types>
          <w:type w:val="bbPlcHdr"/>
        </w:types>
        <w:behaviors>
          <w:behavior w:val="content"/>
        </w:behaviors>
        <w:guid w:val="{3572890A-2600-4B11-8969-E816776F945E}"/>
      </w:docPartPr>
      <w:docPartBody>
        <w:p w:rsidR="00E00190" w:rsidRDefault="00AD4F9B">
          <w:pPr>
            <w:pStyle w:val="F521410806EE46528DC3F87407811C2A"/>
          </w:pPr>
          <w:r w:rsidRPr="00853F0C">
            <w:rPr>
              <w:rStyle w:val="a3"/>
            </w:rPr>
            <w:t>Место для ввода текста.</w:t>
          </w:r>
        </w:p>
      </w:docPartBody>
    </w:docPart>
    <w:docPart>
      <w:docPartPr>
        <w:name w:val="212883DC48524684BC84BCE4BF5A2817"/>
        <w:category>
          <w:name w:val="Общие"/>
          <w:gallery w:val="placeholder"/>
        </w:category>
        <w:types>
          <w:type w:val="bbPlcHdr"/>
        </w:types>
        <w:behaviors>
          <w:behavior w:val="content"/>
        </w:behaviors>
        <w:guid w:val="{4A5D57EF-7D6E-4FD0-9C6A-96FBDC883CE9}"/>
      </w:docPartPr>
      <w:docPartBody>
        <w:p w:rsidR="00E00190" w:rsidRDefault="00AD4F9B">
          <w:pPr>
            <w:pStyle w:val="212883DC48524684BC84BCE4BF5A2817"/>
          </w:pPr>
          <w:r w:rsidRPr="00853F0C">
            <w:rPr>
              <w:rStyle w:val="a3"/>
            </w:rPr>
            <w:t>Место для ввода текста.</w:t>
          </w:r>
        </w:p>
      </w:docPartBody>
    </w:docPart>
    <w:docPart>
      <w:docPartPr>
        <w:name w:val="553E554AA7394F84959DA781BB9E4413"/>
        <w:category>
          <w:name w:val="Общие"/>
          <w:gallery w:val="placeholder"/>
        </w:category>
        <w:types>
          <w:type w:val="bbPlcHdr"/>
        </w:types>
        <w:behaviors>
          <w:behavior w:val="content"/>
        </w:behaviors>
        <w:guid w:val="{34690A49-A1F0-4D6F-9BF7-AFC0225B3A1D}"/>
      </w:docPartPr>
      <w:docPartBody>
        <w:p w:rsidR="00E00190" w:rsidRDefault="00AD4F9B">
          <w:pPr>
            <w:pStyle w:val="553E554AA7394F84959DA781BB9E4413"/>
          </w:pPr>
          <w:r w:rsidRPr="00853F0C">
            <w:rPr>
              <w:rStyle w:val="a3"/>
            </w:rPr>
            <w:t>Место для ввода текста.</w:t>
          </w:r>
        </w:p>
      </w:docPartBody>
    </w:docPart>
    <w:docPart>
      <w:docPartPr>
        <w:name w:val="C17A93B340F3464381C884AD28C1E3D1"/>
        <w:category>
          <w:name w:val="Общие"/>
          <w:gallery w:val="placeholder"/>
        </w:category>
        <w:types>
          <w:type w:val="bbPlcHdr"/>
        </w:types>
        <w:behaviors>
          <w:behavior w:val="content"/>
        </w:behaviors>
        <w:guid w:val="{B60990BC-2F37-400D-AE2F-AE848F594062}"/>
      </w:docPartPr>
      <w:docPartBody>
        <w:p w:rsidR="00E00190" w:rsidRDefault="00AD4F9B">
          <w:pPr>
            <w:pStyle w:val="C17A93B340F3464381C884AD28C1E3D1"/>
          </w:pPr>
          <w:r w:rsidRPr="00853F0C">
            <w:rPr>
              <w:rStyle w:val="a3"/>
            </w:rPr>
            <w:t>Место для ввода текста.</w:t>
          </w:r>
        </w:p>
      </w:docPartBody>
    </w:docPart>
    <w:docPart>
      <w:docPartPr>
        <w:name w:val="304344B36AD24A4C932205B2E6DFBE4C"/>
        <w:category>
          <w:name w:val="Общие"/>
          <w:gallery w:val="placeholder"/>
        </w:category>
        <w:types>
          <w:type w:val="bbPlcHdr"/>
        </w:types>
        <w:behaviors>
          <w:behavior w:val="content"/>
        </w:behaviors>
        <w:guid w:val="{99DFF5D5-5375-4EEB-BE0D-9345AFDBB1AC}"/>
      </w:docPartPr>
      <w:docPartBody>
        <w:p w:rsidR="00E00190" w:rsidRDefault="00AD4F9B">
          <w:pPr>
            <w:pStyle w:val="304344B36AD24A4C932205B2E6DFBE4C"/>
          </w:pPr>
          <w:r w:rsidRPr="00853F0C">
            <w:rPr>
              <w:rStyle w:val="a3"/>
            </w:rPr>
            <w:t>Место для ввода текста.</w:t>
          </w:r>
        </w:p>
      </w:docPartBody>
    </w:docPart>
    <w:docPart>
      <w:docPartPr>
        <w:name w:val="67EB4980C21D44608EFC8DCC9B8F341B"/>
        <w:category>
          <w:name w:val="Общие"/>
          <w:gallery w:val="placeholder"/>
        </w:category>
        <w:types>
          <w:type w:val="bbPlcHdr"/>
        </w:types>
        <w:behaviors>
          <w:behavior w:val="content"/>
        </w:behaviors>
        <w:guid w:val="{B3EACAE6-54EE-4754-B2A5-BC4B0AA0C882}"/>
      </w:docPartPr>
      <w:docPartBody>
        <w:p w:rsidR="00E00190" w:rsidRDefault="00AD4F9B">
          <w:pPr>
            <w:pStyle w:val="67EB4980C21D44608EFC8DCC9B8F341B"/>
          </w:pPr>
          <w:r w:rsidRPr="00853F0C">
            <w:rPr>
              <w:rStyle w:val="a3"/>
            </w:rPr>
            <w:t>Место для ввода текста.</w:t>
          </w:r>
        </w:p>
      </w:docPartBody>
    </w:docPart>
    <w:docPart>
      <w:docPartPr>
        <w:name w:val="A3EC475540E14BFC83020583E249DA04"/>
        <w:category>
          <w:name w:val="Общие"/>
          <w:gallery w:val="placeholder"/>
        </w:category>
        <w:types>
          <w:type w:val="bbPlcHdr"/>
        </w:types>
        <w:behaviors>
          <w:behavior w:val="content"/>
        </w:behaviors>
        <w:guid w:val="{6F85E67A-8D73-4564-A275-CAA84E6A12BF}"/>
      </w:docPartPr>
      <w:docPartBody>
        <w:p w:rsidR="00E00190" w:rsidRDefault="00AD4F9B">
          <w:pPr>
            <w:pStyle w:val="A3EC475540E14BFC83020583E249DA04"/>
          </w:pPr>
          <w:r w:rsidRPr="00853F0C">
            <w:rPr>
              <w:rStyle w:val="a3"/>
            </w:rPr>
            <w:t>Место для ввода текста.</w:t>
          </w:r>
        </w:p>
      </w:docPartBody>
    </w:docPart>
    <w:docPart>
      <w:docPartPr>
        <w:name w:val="5697677EC3C2433799B1933D6372975E"/>
        <w:category>
          <w:name w:val="Общие"/>
          <w:gallery w:val="placeholder"/>
        </w:category>
        <w:types>
          <w:type w:val="bbPlcHdr"/>
        </w:types>
        <w:behaviors>
          <w:behavior w:val="content"/>
        </w:behaviors>
        <w:guid w:val="{0525507D-4DC5-4369-81F7-C2466EE1D4AC}"/>
      </w:docPartPr>
      <w:docPartBody>
        <w:p w:rsidR="00E00190" w:rsidRDefault="00AD4F9B">
          <w:pPr>
            <w:pStyle w:val="5697677EC3C2433799B1933D6372975E"/>
          </w:pPr>
          <w:r w:rsidRPr="00853F0C">
            <w:rPr>
              <w:rStyle w:val="a3"/>
            </w:rPr>
            <w:t>Место для ввода текста.</w:t>
          </w:r>
        </w:p>
      </w:docPartBody>
    </w:docPart>
    <w:docPart>
      <w:docPartPr>
        <w:name w:val="88914AE1EE6B48D8BEE20B45C0E9C5C2"/>
        <w:category>
          <w:name w:val="Общие"/>
          <w:gallery w:val="placeholder"/>
        </w:category>
        <w:types>
          <w:type w:val="bbPlcHdr"/>
        </w:types>
        <w:behaviors>
          <w:behavior w:val="content"/>
        </w:behaviors>
        <w:guid w:val="{0A720A70-A347-45E9-9AC6-A33D3B5C1573}"/>
      </w:docPartPr>
      <w:docPartBody>
        <w:p w:rsidR="00E00190" w:rsidRDefault="00AD4F9B">
          <w:pPr>
            <w:pStyle w:val="88914AE1EE6B48D8BEE20B45C0E9C5C2"/>
          </w:pPr>
          <w:r w:rsidRPr="007027F2">
            <w:rPr>
              <w:rStyle w:val="a3"/>
            </w:rPr>
            <w:t>Выберите стандартный блок.</w:t>
          </w:r>
        </w:p>
      </w:docPartBody>
    </w:docPart>
    <w:docPart>
      <w:docPartPr>
        <w:name w:val="40C01E7BF50645BB8079094884910486"/>
        <w:category>
          <w:name w:val="Общие"/>
          <w:gallery w:val="placeholder"/>
        </w:category>
        <w:types>
          <w:type w:val="bbPlcHdr"/>
        </w:types>
        <w:behaviors>
          <w:behavior w:val="content"/>
        </w:behaviors>
        <w:guid w:val="{F2241B16-593A-4436-A243-D3926DD5DD56}"/>
      </w:docPartPr>
      <w:docPartBody>
        <w:p w:rsidR="00E00190" w:rsidRDefault="00AD4F9B">
          <w:pPr>
            <w:pStyle w:val="40C01E7BF50645BB8079094884910486"/>
          </w:pPr>
          <w:r w:rsidRPr="00853F0C">
            <w:rPr>
              <w:rStyle w:val="a3"/>
            </w:rPr>
            <w:t>Место для ввода текста.</w:t>
          </w:r>
        </w:p>
      </w:docPartBody>
    </w:docPart>
    <w:docPart>
      <w:docPartPr>
        <w:name w:val="92012EEF1DF84B5EA204D6C4B05CCA8D"/>
        <w:category>
          <w:name w:val="Общие"/>
          <w:gallery w:val="placeholder"/>
        </w:category>
        <w:types>
          <w:type w:val="bbPlcHdr"/>
        </w:types>
        <w:behaviors>
          <w:behavior w:val="content"/>
        </w:behaviors>
        <w:guid w:val="{FB237340-94A0-4DE1-94D9-CD393F126227}"/>
      </w:docPartPr>
      <w:docPartBody>
        <w:p w:rsidR="00E00190" w:rsidRDefault="00AD4F9B">
          <w:pPr>
            <w:pStyle w:val="92012EEF1DF84B5EA204D6C4B05CCA8D"/>
          </w:pPr>
          <w:r w:rsidRPr="002E30A6">
            <w:rPr>
              <w:rStyle w:val="a3"/>
            </w:rPr>
            <w:t>Место для ввода даты.</w:t>
          </w:r>
        </w:p>
      </w:docPartBody>
    </w:docPart>
    <w:docPart>
      <w:docPartPr>
        <w:name w:val="2E3C5F02A63C488E8A584A5291ED405F"/>
        <w:category>
          <w:name w:val="Общие"/>
          <w:gallery w:val="placeholder"/>
        </w:category>
        <w:types>
          <w:type w:val="bbPlcHdr"/>
        </w:types>
        <w:behaviors>
          <w:behavior w:val="content"/>
        </w:behaviors>
        <w:guid w:val="{7EA138EC-1943-4D09-B790-FD640307363A}"/>
      </w:docPartPr>
      <w:docPartBody>
        <w:p w:rsidR="00E00190" w:rsidRDefault="00AD4F9B">
          <w:pPr>
            <w:pStyle w:val="2E3C5F02A63C488E8A584A5291ED405F"/>
          </w:pPr>
          <w:r w:rsidRPr="00853F0C">
            <w:rPr>
              <w:rStyle w:val="a3"/>
            </w:rPr>
            <w:t>Место для ввода текста.</w:t>
          </w:r>
        </w:p>
      </w:docPartBody>
    </w:docPart>
    <w:docPart>
      <w:docPartPr>
        <w:name w:val="08DD6C03F7CD40FBAC7B9C3482EFC5BC"/>
        <w:category>
          <w:name w:val="Общие"/>
          <w:gallery w:val="placeholder"/>
        </w:category>
        <w:types>
          <w:type w:val="bbPlcHdr"/>
        </w:types>
        <w:behaviors>
          <w:behavior w:val="content"/>
        </w:behaviors>
        <w:guid w:val="{450BAC74-00CF-4476-B8B9-CB84C2BD6B81}"/>
      </w:docPartPr>
      <w:docPartBody>
        <w:p w:rsidR="00E00190" w:rsidRDefault="00AD4F9B">
          <w:pPr>
            <w:pStyle w:val="08DD6C03F7CD40FBAC7B9C3482EFC5BC"/>
          </w:pPr>
          <w:r w:rsidRPr="002E30A6">
            <w:rPr>
              <w:rStyle w:val="a3"/>
            </w:rPr>
            <w:t>Место для ввода даты.</w:t>
          </w:r>
        </w:p>
      </w:docPartBody>
    </w:docPart>
    <w:docPart>
      <w:docPartPr>
        <w:name w:val="E71B3B25157243C9A2D4C3BEFEDCC4F8"/>
        <w:category>
          <w:name w:val="Общие"/>
          <w:gallery w:val="placeholder"/>
        </w:category>
        <w:types>
          <w:type w:val="bbPlcHdr"/>
        </w:types>
        <w:behaviors>
          <w:behavior w:val="content"/>
        </w:behaviors>
        <w:guid w:val="{D6334511-4C2E-4C1C-9163-C0C65A73622B}"/>
      </w:docPartPr>
      <w:docPartBody>
        <w:p w:rsidR="00E00190" w:rsidRDefault="00AD4F9B">
          <w:pPr>
            <w:pStyle w:val="E71B3B25157243C9A2D4C3BEFEDCC4F8"/>
          </w:pPr>
          <w:r w:rsidRPr="00853F0C">
            <w:rPr>
              <w:rStyle w:val="a3"/>
            </w:rPr>
            <w:t>Место для ввода текста.</w:t>
          </w:r>
        </w:p>
      </w:docPartBody>
    </w:docPart>
    <w:docPart>
      <w:docPartPr>
        <w:name w:val="983061F532FF48AA8464F2F616D8FFB0"/>
        <w:category>
          <w:name w:val="Общие"/>
          <w:gallery w:val="placeholder"/>
        </w:category>
        <w:types>
          <w:type w:val="bbPlcHdr"/>
        </w:types>
        <w:behaviors>
          <w:behavior w:val="content"/>
        </w:behaviors>
        <w:guid w:val="{B0793740-5AF4-42B6-915F-CE9AD17CA1D2}"/>
      </w:docPartPr>
      <w:docPartBody>
        <w:p w:rsidR="00E00190" w:rsidRDefault="00AD4F9B">
          <w:pPr>
            <w:pStyle w:val="983061F532FF48AA8464F2F616D8FFB0"/>
          </w:pPr>
          <w:r w:rsidRPr="00853F0C">
            <w:rPr>
              <w:rStyle w:val="a3"/>
            </w:rPr>
            <w:t>Место для ввода текста.</w:t>
          </w:r>
        </w:p>
      </w:docPartBody>
    </w:docPart>
    <w:docPart>
      <w:docPartPr>
        <w:name w:val="7775CAC318E943CDA8F69E8C9E667ED1"/>
        <w:category>
          <w:name w:val="Общие"/>
          <w:gallery w:val="placeholder"/>
        </w:category>
        <w:types>
          <w:type w:val="bbPlcHdr"/>
        </w:types>
        <w:behaviors>
          <w:behavior w:val="content"/>
        </w:behaviors>
        <w:guid w:val="{4E6D4957-88C2-4419-A216-9B400BDDEE64}"/>
      </w:docPartPr>
      <w:docPartBody>
        <w:p w:rsidR="00E00190" w:rsidRDefault="00AD4F9B">
          <w:pPr>
            <w:pStyle w:val="7775CAC318E943CDA8F69E8C9E667ED1"/>
          </w:pPr>
          <w:r w:rsidRPr="00B56B74">
            <w:rPr>
              <w:rStyle w:val="a3"/>
            </w:rPr>
            <w:t>Место для ввода текста.</w:t>
          </w:r>
        </w:p>
      </w:docPartBody>
    </w:docPart>
    <w:docPart>
      <w:docPartPr>
        <w:name w:val="8605EBA8F9524D5092927366783458DA"/>
        <w:category>
          <w:name w:val="Общие"/>
          <w:gallery w:val="placeholder"/>
        </w:category>
        <w:types>
          <w:type w:val="bbPlcHdr"/>
        </w:types>
        <w:behaviors>
          <w:behavior w:val="content"/>
        </w:behaviors>
        <w:guid w:val="{A642C230-5AB8-4C4D-B15F-5EC93E6D366B}"/>
      </w:docPartPr>
      <w:docPartBody>
        <w:p w:rsidR="00E00190" w:rsidRDefault="00AD4F9B">
          <w:pPr>
            <w:pStyle w:val="8605EBA8F9524D5092927366783458DA"/>
          </w:pPr>
          <w:r w:rsidRPr="00853F0C">
            <w:rPr>
              <w:rStyle w:val="a3"/>
            </w:rPr>
            <w:t>Место для ввода текста.</w:t>
          </w:r>
        </w:p>
      </w:docPartBody>
    </w:docPart>
    <w:docPart>
      <w:docPartPr>
        <w:name w:val="C854FAF3166743A19BE1BC0A8B928EFA"/>
        <w:category>
          <w:name w:val="Общие"/>
          <w:gallery w:val="placeholder"/>
        </w:category>
        <w:types>
          <w:type w:val="bbPlcHdr"/>
        </w:types>
        <w:behaviors>
          <w:behavior w:val="content"/>
        </w:behaviors>
        <w:guid w:val="{2A28E56B-B55B-450B-AE00-CC28ABBA2D80}"/>
      </w:docPartPr>
      <w:docPartBody>
        <w:p w:rsidR="00E00190" w:rsidRDefault="00AD4F9B">
          <w:pPr>
            <w:pStyle w:val="C854FAF3166743A19BE1BC0A8B928EFA"/>
          </w:pPr>
          <w:r w:rsidRPr="00853F0C">
            <w:rPr>
              <w:rStyle w:val="a3"/>
            </w:rPr>
            <w:t>Место для ввода текста.</w:t>
          </w:r>
        </w:p>
      </w:docPartBody>
    </w:docPart>
    <w:docPart>
      <w:docPartPr>
        <w:name w:val="30D1B13300174004BC562D9FC14BF581"/>
        <w:category>
          <w:name w:val="Общие"/>
          <w:gallery w:val="placeholder"/>
        </w:category>
        <w:types>
          <w:type w:val="bbPlcHdr"/>
        </w:types>
        <w:behaviors>
          <w:behavior w:val="content"/>
        </w:behaviors>
        <w:guid w:val="{A145925F-B9C7-413A-A461-A61A436A6570}"/>
      </w:docPartPr>
      <w:docPartBody>
        <w:p w:rsidR="00E00190" w:rsidRDefault="00AD4F9B">
          <w:pPr>
            <w:pStyle w:val="30D1B13300174004BC562D9FC14BF581"/>
          </w:pPr>
          <w:r w:rsidRPr="00D75CE4">
            <w:rPr>
              <w:rStyle w:val="a3"/>
            </w:rPr>
            <w:t>Место для ввода текста.</w:t>
          </w:r>
        </w:p>
      </w:docPartBody>
    </w:docPart>
    <w:docPart>
      <w:docPartPr>
        <w:name w:val="7E84A84408474F8083C47B960C47C595"/>
        <w:category>
          <w:name w:val="Общие"/>
          <w:gallery w:val="placeholder"/>
        </w:category>
        <w:types>
          <w:type w:val="bbPlcHdr"/>
        </w:types>
        <w:behaviors>
          <w:behavior w:val="content"/>
        </w:behaviors>
        <w:guid w:val="{DF98F920-7DDC-4653-B12E-19A778059C71}"/>
      </w:docPartPr>
      <w:docPartBody>
        <w:p w:rsidR="00E00190" w:rsidRDefault="00AD4F9B">
          <w:pPr>
            <w:pStyle w:val="7E84A84408474F8083C47B960C47C595"/>
          </w:pPr>
          <w:r w:rsidRPr="00853F0C">
            <w:rPr>
              <w:rStyle w:val="a3"/>
            </w:rPr>
            <w:t>Место для ввода текста.</w:t>
          </w:r>
        </w:p>
      </w:docPartBody>
    </w:docPart>
    <w:docPart>
      <w:docPartPr>
        <w:name w:val="EA5235B237F04D3BBEFFEC9D8FB1B793"/>
        <w:category>
          <w:name w:val="Общие"/>
          <w:gallery w:val="placeholder"/>
        </w:category>
        <w:types>
          <w:type w:val="bbPlcHdr"/>
        </w:types>
        <w:behaviors>
          <w:behavior w:val="content"/>
        </w:behaviors>
        <w:guid w:val="{D7790E45-0544-4A09-81C2-A8BBE815351C}"/>
      </w:docPartPr>
      <w:docPartBody>
        <w:p w:rsidR="00E00190" w:rsidRDefault="00AD4F9B">
          <w:pPr>
            <w:pStyle w:val="EA5235B237F04D3BBEFFEC9D8FB1B793"/>
          </w:pPr>
          <w:r w:rsidRPr="00853F0C">
            <w:rPr>
              <w:rStyle w:val="a3"/>
            </w:rPr>
            <w:t>Место для ввода текста.</w:t>
          </w:r>
        </w:p>
      </w:docPartBody>
    </w:docPart>
    <w:docPart>
      <w:docPartPr>
        <w:name w:val="1B6166604C2342BEB41FC04AFEC3711B"/>
        <w:category>
          <w:name w:val="Общие"/>
          <w:gallery w:val="placeholder"/>
        </w:category>
        <w:types>
          <w:type w:val="bbPlcHdr"/>
        </w:types>
        <w:behaviors>
          <w:behavior w:val="content"/>
        </w:behaviors>
        <w:guid w:val="{7CDDC147-D227-4E3B-B6C9-0575D0F5C17E}"/>
      </w:docPartPr>
      <w:docPartBody>
        <w:p w:rsidR="00E00190" w:rsidRDefault="00AD4F9B">
          <w:pPr>
            <w:pStyle w:val="1B6166604C2342BEB41FC04AFEC3711B"/>
          </w:pPr>
          <w:r w:rsidRPr="00853F0C">
            <w:rPr>
              <w:rStyle w:val="a3"/>
            </w:rPr>
            <w:t>Место для ввода текста.</w:t>
          </w:r>
        </w:p>
      </w:docPartBody>
    </w:docPart>
    <w:docPart>
      <w:docPartPr>
        <w:name w:val="2F8B086FEE784FABBE9E0CDA38B62671"/>
        <w:category>
          <w:name w:val="Общие"/>
          <w:gallery w:val="placeholder"/>
        </w:category>
        <w:types>
          <w:type w:val="bbPlcHdr"/>
        </w:types>
        <w:behaviors>
          <w:behavior w:val="content"/>
        </w:behaviors>
        <w:guid w:val="{75106608-1C8B-44D4-BD3D-E8E189280AAE}"/>
      </w:docPartPr>
      <w:docPartBody>
        <w:p w:rsidR="00E00190" w:rsidRDefault="00AD4F9B">
          <w:pPr>
            <w:pStyle w:val="2F8B086FEE784FABBE9E0CDA38B62671"/>
          </w:pPr>
          <w:r w:rsidRPr="00853F0C">
            <w:rPr>
              <w:rStyle w:val="a3"/>
            </w:rPr>
            <w:t>Место для ввода текста.</w:t>
          </w:r>
        </w:p>
      </w:docPartBody>
    </w:docPart>
    <w:docPart>
      <w:docPartPr>
        <w:name w:val="5C97E5B77EB847C5810D6CD53FD0142D"/>
        <w:category>
          <w:name w:val="Общие"/>
          <w:gallery w:val="placeholder"/>
        </w:category>
        <w:types>
          <w:type w:val="bbPlcHdr"/>
        </w:types>
        <w:behaviors>
          <w:behavior w:val="content"/>
        </w:behaviors>
        <w:guid w:val="{29025A59-9180-4DC4-B288-341743BF6A0E}"/>
      </w:docPartPr>
      <w:docPartBody>
        <w:p w:rsidR="00E00190" w:rsidRDefault="00AD4F9B">
          <w:pPr>
            <w:pStyle w:val="5C97E5B77EB847C5810D6CD53FD0142D"/>
          </w:pPr>
          <w:r w:rsidRPr="00853F0C">
            <w:rPr>
              <w:rStyle w:val="a3"/>
            </w:rPr>
            <w:t>Место для ввода текста.</w:t>
          </w:r>
        </w:p>
      </w:docPartBody>
    </w:docPart>
    <w:docPart>
      <w:docPartPr>
        <w:name w:val="2267CD8A350C4B3CA04D9B1A9E9F8D1A"/>
        <w:category>
          <w:name w:val="Общие"/>
          <w:gallery w:val="placeholder"/>
        </w:category>
        <w:types>
          <w:type w:val="bbPlcHdr"/>
        </w:types>
        <w:behaviors>
          <w:behavior w:val="content"/>
        </w:behaviors>
        <w:guid w:val="{2A93BC5B-443A-4109-AC78-AE80595B5EF0}"/>
      </w:docPartPr>
      <w:docPartBody>
        <w:p w:rsidR="00E00190" w:rsidRDefault="00AD4F9B">
          <w:pPr>
            <w:pStyle w:val="2267CD8A350C4B3CA04D9B1A9E9F8D1A"/>
          </w:pPr>
          <w:r w:rsidRPr="00853F0C">
            <w:rPr>
              <w:rStyle w:val="a3"/>
            </w:rPr>
            <w:t>Место для ввода текста.</w:t>
          </w:r>
        </w:p>
      </w:docPartBody>
    </w:docPart>
    <w:docPart>
      <w:docPartPr>
        <w:name w:val="F60FD20F94974B1E868EB8B82DBAD69F"/>
        <w:category>
          <w:name w:val="Общие"/>
          <w:gallery w:val="placeholder"/>
        </w:category>
        <w:types>
          <w:type w:val="bbPlcHdr"/>
        </w:types>
        <w:behaviors>
          <w:behavior w:val="content"/>
        </w:behaviors>
        <w:guid w:val="{A95CC95B-BA93-4004-8696-F88D6E50A24F}"/>
      </w:docPartPr>
      <w:docPartBody>
        <w:p w:rsidR="00E00190" w:rsidRDefault="00AD4F9B">
          <w:pPr>
            <w:pStyle w:val="F60FD20F94974B1E868EB8B82DBAD69F"/>
          </w:pPr>
          <w:r>
            <w:rPr>
              <w:color w:val="808080" w:themeColor="background1" w:themeShade="80"/>
            </w:rPr>
            <w:t>Укажите документ или вид сведений</w:t>
          </w:r>
        </w:p>
      </w:docPartBody>
    </w:docPart>
    <w:docPart>
      <w:docPartPr>
        <w:name w:val="57C6C3C106F140608E92D1F6C4C6E43B"/>
        <w:category>
          <w:name w:val="Общие"/>
          <w:gallery w:val="placeholder"/>
        </w:category>
        <w:types>
          <w:type w:val="bbPlcHdr"/>
        </w:types>
        <w:behaviors>
          <w:behavior w:val="content"/>
        </w:behaviors>
        <w:guid w:val="{DBB57C20-515E-48F8-B913-687A24CD6A9D}"/>
      </w:docPartPr>
      <w:docPartBody>
        <w:p w:rsidR="00E00190" w:rsidRDefault="00AD4F9B">
          <w:pPr>
            <w:pStyle w:val="57C6C3C106F140608E92D1F6C4C6E43B"/>
          </w:pPr>
          <w:r>
            <w:rPr>
              <w:color w:val="808080" w:themeColor="background1" w:themeShade="80"/>
            </w:rPr>
            <w:t>Укажите документ или вид сведений</w:t>
          </w:r>
        </w:p>
      </w:docPartBody>
    </w:docPart>
    <w:docPart>
      <w:docPartPr>
        <w:name w:val="2E68EA3368FA46CE9243688937D7947A"/>
        <w:category>
          <w:name w:val="Общие"/>
          <w:gallery w:val="placeholder"/>
        </w:category>
        <w:types>
          <w:type w:val="bbPlcHdr"/>
        </w:types>
        <w:behaviors>
          <w:behavior w:val="content"/>
        </w:behaviors>
        <w:guid w:val="{7DEB35B7-9029-434B-A8F5-A9B98A61F69E}"/>
      </w:docPartPr>
      <w:docPartBody>
        <w:p w:rsidR="00E00190" w:rsidRDefault="00AD4F9B">
          <w:pPr>
            <w:pStyle w:val="2E68EA3368FA46CE9243688937D7947A"/>
          </w:pPr>
          <w:r>
            <w:rPr>
              <w:color w:val="808080" w:themeColor="background1" w:themeShade="80"/>
            </w:rPr>
            <w:t>Укажите документ или вид сведений</w:t>
          </w:r>
        </w:p>
      </w:docPartBody>
    </w:docPart>
    <w:docPart>
      <w:docPartPr>
        <w:name w:val="2CD1ADE101454BEEB0F140373AFBB304"/>
        <w:category>
          <w:name w:val="Общие"/>
          <w:gallery w:val="placeholder"/>
        </w:category>
        <w:types>
          <w:type w:val="bbPlcHdr"/>
        </w:types>
        <w:behaviors>
          <w:behavior w:val="content"/>
        </w:behaviors>
        <w:guid w:val="{B6590C5A-1D1B-4EDE-9B19-06A88E0341A2}"/>
      </w:docPartPr>
      <w:docPartBody>
        <w:p w:rsidR="00E00190" w:rsidRDefault="00AD4F9B">
          <w:pPr>
            <w:pStyle w:val="2CD1ADE101454BEEB0F140373AFBB304"/>
          </w:pPr>
          <w:r>
            <w:rPr>
              <w:color w:val="808080" w:themeColor="background1" w:themeShade="80"/>
            </w:rPr>
            <w:t>Укажите документ или вид сведений</w:t>
          </w:r>
        </w:p>
      </w:docPartBody>
    </w:docPart>
    <w:docPart>
      <w:docPartPr>
        <w:name w:val="DA0FEF790A9044B08DF612A4F209DB8B"/>
        <w:category>
          <w:name w:val="Общие"/>
          <w:gallery w:val="placeholder"/>
        </w:category>
        <w:types>
          <w:type w:val="bbPlcHdr"/>
        </w:types>
        <w:behaviors>
          <w:behavior w:val="content"/>
        </w:behaviors>
        <w:guid w:val="{72B633F0-184B-46A5-8018-28E6291C242E}"/>
      </w:docPartPr>
      <w:docPartBody>
        <w:p w:rsidR="00E00190" w:rsidRDefault="00AD4F9B">
          <w:pPr>
            <w:pStyle w:val="DA0FEF790A9044B08DF612A4F209DB8B"/>
          </w:pPr>
          <w:r>
            <w:rPr>
              <w:color w:val="808080" w:themeColor="background1" w:themeShade="80"/>
            </w:rPr>
            <w:t>Укажите документ или вид сведений</w:t>
          </w:r>
        </w:p>
      </w:docPartBody>
    </w:docPart>
    <w:docPart>
      <w:docPartPr>
        <w:name w:val="5FEE21CE0E804E2CB65A855117B6F7D0"/>
        <w:category>
          <w:name w:val="Общие"/>
          <w:gallery w:val="placeholder"/>
        </w:category>
        <w:types>
          <w:type w:val="bbPlcHdr"/>
        </w:types>
        <w:behaviors>
          <w:behavior w:val="content"/>
        </w:behaviors>
        <w:guid w:val="{823B2E2E-C9A6-4311-91CF-481C0DADF0F7}"/>
      </w:docPartPr>
      <w:docPartBody>
        <w:p w:rsidR="00E00190" w:rsidRDefault="00AD4F9B">
          <w:pPr>
            <w:pStyle w:val="5FEE21CE0E804E2CB65A855117B6F7D0"/>
          </w:pPr>
          <w:r>
            <w:rPr>
              <w:color w:val="808080" w:themeColor="background1" w:themeShade="80"/>
            </w:rPr>
            <w:t>Укажите документ или вид сведений</w:t>
          </w:r>
        </w:p>
      </w:docPartBody>
    </w:docPart>
    <w:docPart>
      <w:docPartPr>
        <w:name w:val="05520E8816E54D71825770F436F5A21E"/>
        <w:category>
          <w:name w:val="Общие"/>
          <w:gallery w:val="placeholder"/>
        </w:category>
        <w:types>
          <w:type w:val="bbPlcHdr"/>
        </w:types>
        <w:behaviors>
          <w:behavior w:val="content"/>
        </w:behaviors>
        <w:guid w:val="{7BA4ED1B-0871-43F5-BA4B-49F2D6EB11BA}"/>
      </w:docPartPr>
      <w:docPartBody>
        <w:p w:rsidR="00E00190" w:rsidRDefault="00AD4F9B">
          <w:pPr>
            <w:pStyle w:val="05520E8816E54D71825770F436F5A21E"/>
          </w:pPr>
          <w:r>
            <w:rPr>
              <w:color w:val="808080" w:themeColor="background1" w:themeShade="80"/>
            </w:rPr>
            <w:t>Укажите документ или вид сведений</w:t>
          </w:r>
        </w:p>
      </w:docPartBody>
    </w:docPart>
    <w:docPart>
      <w:docPartPr>
        <w:name w:val="4FDBC59685864FD990018FF9CB40CD4A"/>
        <w:category>
          <w:name w:val="Общие"/>
          <w:gallery w:val="placeholder"/>
        </w:category>
        <w:types>
          <w:type w:val="bbPlcHdr"/>
        </w:types>
        <w:behaviors>
          <w:behavior w:val="content"/>
        </w:behaviors>
        <w:guid w:val="{583C39A7-4B60-48ED-B63E-AFC196DD1BFA}"/>
      </w:docPartPr>
      <w:docPartBody>
        <w:p w:rsidR="00E00190" w:rsidRDefault="00AD4F9B">
          <w:pPr>
            <w:pStyle w:val="4FDBC59685864FD990018FF9CB40CD4A"/>
          </w:pPr>
          <w:r>
            <w:rPr>
              <w:color w:val="808080" w:themeColor="background1" w:themeShade="80"/>
            </w:rPr>
            <w:t>Укажите документ или вид сведений</w:t>
          </w:r>
        </w:p>
      </w:docPartBody>
    </w:docPart>
    <w:docPart>
      <w:docPartPr>
        <w:name w:val="A00CDE20EA2E48A8B754041A96AFAD0C"/>
        <w:category>
          <w:name w:val="Общие"/>
          <w:gallery w:val="placeholder"/>
        </w:category>
        <w:types>
          <w:type w:val="bbPlcHdr"/>
        </w:types>
        <w:behaviors>
          <w:behavior w:val="content"/>
        </w:behaviors>
        <w:guid w:val="{43BF5781-DFE2-4A1B-B02E-7BA893436E7D}"/>
      </w:docPartPr>
      <w:docPartBody>
        <w:p w:rsidR="00E00190" w:rsidRDefault="00AD4F9B">
          <w:pPr>
            <w:pStyle w:val="A00CDE20EA2E48A8B754041A96AFAD0C"/>
          </w:pPr>
          <w:r>
            <w:rPr>
              <w:color w:val="808080" w:themeColor="background1" w:themeShade="80"/>
            </w:rPr>
            <w:t>Укажите документ или вид сведений</w:t>
          </w:r>
        </w:p>
      </w:docPartBody>
    </w:docPart>
    <w:docPart>
      <w:docPartPr>
        <w:name w:val="1CC443B291994770B40046842F4C65F7"/>
        <w:category>
          <w:name w:val="Общие"/>
          <w:gallery w:val="placeholder"/>
        </w:category>
        <w:types>
          <w:type w:val="bbPlcHdr"/>
        </w:types>
        <w:behaviors>
          <w:behavior w:val="content"/>
        </w:behaviors>
        <w:guid w:val="{A1CDA170-13EF-4181-89FC-5A6A20A89989}"/>
      </w:docPartPr>
      <w:docPartBody>
        <w:p w:rsidR="00E00190" w:rsidRDefault="00AD4F9B">
          <w:pPr>
            <w:pStyle w:val="1CC443B291994770B40046842F4C65F7"/>
          </w:pPr>
          <w:r>
            <w:rPr>
              <w:color w:val="808080" w:themeColor="background1" w:themeShade="80"/>
            </w:rPr>
            <w:t>Укажите документ или вид сведений</w:t>
          </w:r>
        </w:p>
      </w:docPartBody>
    </w:docPart>
    <w:docPart>
      <w:docPartPr>
        <w:name w:val="33161DD7592243DD8206A00A6205C0D3"/>
        <w:category>
          <w:name w:val="Общие"/>
          <w:gallery w:val="placeholder"/>
        </w:category>
        <w:types>
          <w:type w:val="bbPlcHdr"/>
        </w:types>
        <w:behaviors>
          <w:behavior w:val="content"/>
        </w:behaviors>
        <w:guid w:val="{5F9FB5F4-574F-4129-9E1B-22AD34B18B89}"/>
      </w:docPartPr>
      <w:docPartBody>
        <w:p w:rsidR="00E00190" w:rsidRDefault="00AD4F9B">
          <w:pPr>
            <w:pStyle w:val="33161DD7592243DD8206A00A6205C0D3"/>
          </w:pPr>
          <w:r>
            <w:rPr>
              <w:color w:val="808080" w:themeColor="background1" w:themeShade="80"/>
            </w:rPr>
            <w:t>Укажите документ или вид сведений</w:t>
          </w:r>
        </w:p>
      </w:docPartBody>
    </w:docPart>
    <w:docPart>
      <w:docPartPr>
        <w:name w:val="BC63D42B440A41529A5BD7076D685CAC"/>
        <w:category>
          <w:name w:val="Общие"/>
          <w:gallery w:val="placeholder"/>
        </w:category>
        <w:types>
          <w:type w:val="bbPlcHdr"/>
        </w:types>
        <w:behaviors>
          <w:behavior w:val="content"/>
        </w:behaviors>
        <w:guid w:val="{C5951DAA-ED50-49ED-A944-CEB92FD3C45F}"/>
      </w:docPartPr>
      <w:docPartBody>
        <w:p w:rsidR="00E00190" w:rsidRDefault="00AD4F9B">
          <w:pPr>
            <w:pStyle w:val="BC63D42B440A41529A5BD7076D685CAC"/>
          </w:pPr>
          <w:r>
            <w:rPr>
              <w:color w:val="808080" w:themeColor="background1" w:themeShade="80"/>
            </w:rPr>
            <w:t>Укажите документ или вид сведений</w:t>
          </w:r>
        </w:p>
      </w:docPartBody>
    </w:docPart>
    <w:docPart>
      <w:docPartPr>
        <w:name w:val="85885B1DDF154216BEA1A90DEB6D5B1D"/>
        <w:category>
          <w:name w:val="Общие"/>
          <w:gallery w:val="placeholder"/>
        </w:category>
        <w:types>
          <w:type w:val="bbPlcHdr"/>
        </w:types>
        <w:behaviors>
          <w:behavior w:val="content"/>
        </w:behaviors>
        <w:guid w:val="{833C642D-734E-4EF6-84D1-4AF20DA5A8C1}"/>
      </w:docPartPr>
      <w:docPartBody>
        <w:p w:rsidR="00E00190" w:rsidRDefault="00AD4F9B">
          <w:pPr>
            <w:pStyle w:val="85885B1DDF154216BEA1A90DEB6D5B1D"/>
          </w:pPr>
          <w:r>
            <w:rPr>
              <w:color w:val="808080" w:themeColor="background1" w:themeShade="80"/>
            </w:rPr>
            <w:t>Укажите документ или вид сведений</w:t>
          </w:r>
        </w:p>
      </w:docPartBody>
    </w:docPart>
    <w:docPart>
      <w:docPartPr>
        <w:name w:val="5FCB4286A6EA4E7EBF81A06449E4B75E"/>
        <w:category>
          <w:name w:val="Общие"/>
          <w:gallery w:val="placeholder"/>
        </w:category>
        <w:types>
          <w:type w:val="bbPlcHdr"/>
        </w:types>
        <w:behaviors>
          <w:behavior w:val="content"/>
        </w:behaviors>
        <w:guid w:val="{02AF5347-427D-4A94-B82B-3642AFE66B06}"/>
      </w:docPartPr>
      <w:docPartBody>
        <w:p w:rsidR="00E00190" w:rsidRDefault="00AD4F9B">
          <w:pPr>
            <w:pStyle w:val="5FCB4286A6EA4E7EBF81A06449E4B75E"/>
          </w:pPr>
          <w:r>
            <w:rPr>
              <w:color w:val="808080" w:themeColor="background1" w:themeShade="80"/>
            </w:rPr>
            <w:t>Укажите документ или вид сведений</w:t>
          </w:r>
        </w:p>
      </w:docPartBody>
    </w:docPart>
    <w:docPart>
      <w:docPartPr>
        <w:name w:val="B6F8D1D995274E59B0628203472630C5"/>
        <w:category>
          <w:name w:val="Общие"/>
          <w:gallery w:val="placeholder"/>
        </w:category>
        <w:types>
          <w:type w:val="bbPlcHdr"/>
        </w:types>
        <w:behaviors>
          <w:behavior w:val="content"/>
        </w:behaviors>
        <w:guid w:val="{03A62929-AEB1-4D99-95CC-679CEC406DD4}"/>
      </w:docPartPr>
      <w:docPartBody>
        <w:p w:rsidR="00E00190" w:rsidRDefault="00AD4F9B">
          <w:pPr>
            <w:pStyle w:val="B6F8D1D995274E59B0628203472630C5"/>
          </w:pPr>
          <w:r>
            <w:rPr>
              <w:color w:val="808080" w:themeColor="background1" w:themeShade="80"/>
            </w:rPr>
            <w:t>Укажите документ или вид сведений</w:t>
          </w:r>
        </w:p>
      </w:docPartBody>
    </w:docPart>
    <w:docPart>
      <w:docPartPr>
        <w:name w:val="DD593A524F1D41948587F23E2BF2C97D"/>
        <w:category>
          <w:name w:val="Общие"/>
          <w:gallery w:val="placeholder"/>
        </w:category>
        <w:types>
          <w:type w:val="bbPlcHdr"/>
        </w:types>
        <w:behaviors>
          <w:behavior w:val="content"/>
        </w:behaviors>
        <w:guid w:val="{7C885AB0-0F9D-412A-9345-555AE72EBC23}"/>
      </w:docPartPr>
      <w:docPartBody>
        <w:p w:rsidR="00E00190" w:rsidRDefault="00AD4F9B">
          <w:pPr>
            <w:pStyle w:val="DD593A524F1D41948587F23E2BF2C97D"/>
          </w:pPr>
          <w:r>
            <w:rPr>
              <w:color w:val="808080" w:themeColor="background1" w:themeShade="80"/>
            </w:rPr>
            <w:t>Укажите документ или вид сведений</w:t>
          </w:r>
        </w:p>
      </w:docPartBody>
    </w:docPart>
    <w:docPart>
      <w:docPartPr>
        <w:name w:val="7DC3BC7201B847C79F64E8A3BD3B23B9"/>
        <w:category>
          <w:name w:val="Общие"/>
          <w:gallery w:val="placeholder"/>
        </w:category>
        <w:types>
          <w:type w:val="bbPlcHdr"/>
        </w:types>
        <w:behaviors>
          <w:behavior w:val="content"/>
        </w:behaviors>
        <w:guid w:val="{92C66068-CAF0-48AE-A92F-F5894A10D6A1}"/>
      </w:docPartPr>
      <w:docPartBody>
        <w:p w:rsidR="00E00190" w:rsidRDefault="00AD4F9B">
          <w:pPr>
            <w:pStyle w:val="7DC3BC7201B847C79F64E8A3BD3B23B9"/>
          </w:pPr>
          <w:r>
            <w:rPr>
              <w:color w:val="808080" w:themeColor="background1" w:themeShade="80"/>
            </w:rPr>
            <w:t>Укажите документ или вид сведений</w:t>
          </w:r>
        </w:p>
      </w:docPartBody>
    </w:docPart>
    <w:docPart>
      <w:docPartPr>
        <w:name w:val="23ABBB49E8C94080A389BD44F68B2E89"/>
        <w:category>
          <w:name w:val="Общие"/>
          <w:gallery w:val="placeholder"/>
        </w:category>
        <w:types>
          <w:type w:val="bbPlcHdr"/>
        </w:types>
        <w:behaviors>
          <w:behavior w:val="content"/>
        </w:behaviors>
        <w:guid w:val="{CE9C7CAB-6B05-4F06-B92E-BB649F2C84A9}"/>
      </w:docPartPr>
      <w:docPartBody>
        <w:p w:rsidR="00E00190" w:rsidRDefault="00AD4F9B">
          <w:pPr>
            <w:pStyle w:val="23ABBB49E8C94080A389BD44F68B2E89"/>
          </w:pPr>
          <w:r w:rsidRPr="00853F0C">
            <w:rPr>
              <w:rStyle w:val="a3"/>
            </w:rPr>
            <w:t>Место для ввода текста.</w:t>
          </w:r>
        </w:p>
      </w:docPartBody>
    </w:docPart>
    <w:docPart>
      <w:docPartPr>
        <w:name w:val="D34F3F6E42B548279187B92047CD808E"/>
        <w:category>
          <w:name w:val="Общие"/>
          <w:gallery w:val="placeholder"/>
        </w:category>
        <w:types>
          <w:type w:val="bbPlcHdr"/>
        </w:types>
        <w:behaviors>
          <w:behavior w:val="content"/>
        </w:behaviors>
        <w:guid w:val="{D9A5038C-3942-4DC9-B4CB-659EF2414B5C}"/>
      </w:docPartPr>
      <w:docPartBody>
        <w:p w:rsidR="00E00190" w:rsidRDefault="00AD4F9B">
          <w:pPr>
            <w:pStyle w:val="D34F3F6E42B548279187B92047CD808E"/>
          </w:pPr>
          <w:r w:rsidRPr="00853F0C">
            <w:rPr>
              <w:rStyle w:val="a3"/>
            </w:rPr>
            <w:t>Место для ввода текста.</w:t>
          </w:r>
        </w:p>
      </w:docPartBody>
    </w:docPart>
    <w:docPart>
      <w:docPartPr>
        <w:name w:val="37A4787A9C6F457E94C959E9A9166632"/>
        <w:category>
          <w:name w:val="Общие"/>
          <w:gallery w:val="placeholder"/>
        </w:category>
        <w:types>
          <w:type w:val="bbPlcHdr"/>
        </w:types>
        <w:behaviors>
          <w:behavior w:val="content"/>
        </w:behaviors>
        <w:guid w:val="{80628AFF-308A-40E5-929E-84B557833D8A}"/>
      </w:docPartPr>
      <w:docPartBody>
        <w:p w:rsidR="00E00190" w:rsidRDefault="00AD4F9B">
          <w:pPr>
            <w:pStyle w:val="37A4787A9C6F457E94C959E9A9166632"/>
          </w:pPr>
          <w:r>
            <w:rPr>
              <w:rStyle w:val="a3"/>
            </w:rPr>
            <w:t>Место для ввода текста.</w:t>
          </w:r>
        </w:p>
      </w:docPartBody>
    </w:docPart>
    <w:docPart>
      <w:docPartPr>
        <w:name w:val="086E8ADA92FB4C50A075790354792D79"/>
        <w:category>
          <w:name w:val="Общие"/>
          <w:gallery w:val="placeholder"/>
        </w:category>
        <w:types>
          <w:type w:val="bbPlcHdr"/>
        </w:types>
        <w:behaviors>
          <w:behavior w:val="content"/>
        </w:behaviors>
        <w:guid w:val="{BBCB007F-51E5-41FF-BBF2-25EE0602275E}"/>
      </w:docPartPr>
      <w:docPartBody>
        <w:p w:rsidR="00E00190" w:rsidRDefault="00AD4F9B">
          <w:pPr>
            <w:pStyle w:val="086E8ADA92FB4C50A075790354792D79"/>
          </w:pPr>
          <w:r w:rsidRPr="00853F0C">
            <w:rPr>
              <w:rStyle w:val="a3"/>
            </w:rPr>
            <w:t>Место для ввода текста.</w:t>
          </w:r>
        </w:p>
      </w:docPartBody>
    </w:docPart>
    <w:docPart>
      <w:docPartPr>
        <w:name w:val="1352A9CC3CD1471F843F85B0C7E695A3"/>
        <w:category>
          <w:name w:val="Общие"/>
          <w:gallery w:val="placeholder"/>
        </w:category>
        <w:types>
          <w:type w:val="bbPlcHdr"/>
        </w:types>
        <w:behaviors>
          <w:behavior w:val="content"/>
        </w:behaviors>
        <w:guid w:val="{64400A51-6620-4320-8808-0F314A37EDD3}"/>
      </w:docPartPr>
      <w:docPartBody>
        <w:p w:rsidR="00E00190" w:rsidRDefault="00AD4F9B">
          <w:pPr>
            <w:pStyle w:val="1352A9CC3CD1471F843F85B0C7E695A3"/>
          </w:pPr>
          <w:r>
            <w:rPr>
              <w:color w:val="808080" w:themeColor="background1" w:themeShade="80"/>
            </w:rPr>
            <w:t>Укажите документ или вид сведений</w:t>
          </w:r>
        </w:p>
      </w:docPartBody>
    </w:docPart>
    <w:docPart>
      <w:docPartPr>
        <w:name w:val="163F6E6831414EC9B70497BA0DB866F4"/>
        <w:category>
          <w:name w:val="Общие"/>
          <w:gallery w:val="placeholder"/>
        </w:category>
        <w:types>
          <w:type w:val="bbPlcHdr"/>
        </w:types>
        <w:behaviors>
          <w:behavior w:val="content"/>
        </w:behaviors>
        <w:guid w:val="{C4EAEB88-23A3-407D-8F9A-20940132B977}"/>
      </w:docPartPr>
      <w:docPartBody>
        <w:p w:rsidR="00E00190" w:rsidRDefault="00AD4F9B">
          <w:pPr>
            <w:pStyle w:val="163F6E6831414EC9B70497BA0DB866F4"/>
          </w:pPr>
          <w:r>
            <w:rPr>
              <w:color w:val="808080" w:themeColor="background1" w:themeShade="80"/>
            </w:rPr>
            <w:t>Укажите документ или вид сведений</w:t>
          </w:r>
        </w:p>
      </w:docPartBody>
    </w:docPart>
    <w:docPart>
      <w:docPartPr>
        <w:name w:val="460DB1A5B9E5446FAC97A36114610448"/>
        <w:category>
          <w:name w:val="Общие"/>
          <w:gallery w:val="placeholder"/>
        </w:category>
        <w:types>
          <w:type w:val="bbPlcHdr"/>
        </w:types>
        <w:behaviors>
          <w:behavior w:val="content"/>
        </w:behaviors>
        <w:guid w:val="{C174B147-F00F-49A4-B0DC-F891766A7758}"/>
      </w:docPartPr>
      <w:docPartBody>
        <w:p w:rsidR="00E00190" w:rsidRDefault="00AD4F9B">
          <w:pPr>
            <w:pStyle w:val="460DB1A5B9E5446FAC97A36114610448"/>
          </w:pPr>
          <w:r>
            <w:rPr>
              <w:color w:val="808080" w:themeColor="background1" w:themeShade="80"/>
            </w:rPr>
            <w:t>Укажите документ или вид сведений</w:t>
          </w:r>
        </w:p>
      </w:docPartBody>
    </w:docPart>
    <w:docPart>
      <w:docPartPr>
        <w:name w:val="8D01BC314C974D989B51F949C3F21D01"/>
        <w:category>
          <w:name w:val="Общие"/>
          <w:gallery w:val="placeholder"/>
        </w:category>
        <w:types>
          <w:type w:val="bbPlcHdr"/>
        </w:types>
        <w:behaviors>
          <w:behavior w:val="content"/>
        </w:behaviors>
        <w:guid w:val="{03904DA9-489F-4D6B-965A-065A0BD614DD}"/>
      </w:docPartPr>
      <w:docPartBody>
        <w:p w:rsidR="00E00190" w:rsidRDefault="00AD4F9B">
          <w:pPr>
            <w:pStyle w:val="8D01BC314C974D989B51F949C3F21D01"/>
          </w:pPr>
          <w:r>
            <w:rPr>
              <w:color w:val="808080" w:themeColor="background1" w:themeShade="80"/>
            </w:rPr>
            <w:t>Укажите документ или вид сведений</w:t>
          </w:r>
        </w:p>
      </w:docPartBody>
    </w:docPart>
    <w:docPart>
      <w:docPartPr>
        <w:name w:val="F418F6E365004C3BA51F28119B53CC70"/>
        <w:category>
          <w:name w:val="Общие"/>
          <w:gallery w:val="placeholder"/>
        </w:category>
        <w:types>
          <w:type w:val="bbPlcHdr"/>
        </w:types>
        <w:behaviors>
          <w:behavior w:val="content"/>
        </w:behaviors>
        <w:guid w:val="{A2386136-F4C6-498F-AC33-D508BA3CCFB3}"/>
      </w:docPartPr>
      <w:docPartBody>
        <w:p w:rsidR="00E00190" w:rsidRDefault="00AD4F9B">
          <w:pPr>
            <w:pStyle w:val="F418F6E365004C3BA51F28119B53CC70"/>
          </w:pPr>
          <w:r w:rsidRPr="00853F0C">
            <w:rPr>
              <w:rStyle w:val="a3"/>
            </w:rPr>
            <w:t>Место для ввода текста.</w:t>
          </w:r>
        </w:p>
      </w:docPartBody>
    </w:docPart>
    <w:docPart>
      <w:docPartPr>
        <w:name w:val="D01E9DD2D53346249E2B6800B65EC410"/>
        <w:category>
          <w:name w:val="Общие"/>
          <w:gallery w:val="placeholder"/>
        </w:category>
        <w:types>
          <w:type w:val="bbPlcHdr"/>
        </w:types>
        <w:behaviors>
          <w:behavior w:val="content"/>
        </w:behaviors>
        <w:guid w:val="{8F7B60C1-0F0B-44E6-9A0A-5838B54BF05F}"/>
      </w:docPartPr>
      <w:docPartBody>
        <w:p w:rsidR="00E00190" w:rsidRDefault="00AD4F9B">
          <w:pPr>
            <w:pStyle w:val="D01E9DD2D53346249E2B6800B65EC410"/>
          </w:pPr>
          <w:r>
            <w:rPr>
              <w:color w:val="808080" w:themeColor="background1" w:themeShade="80"/>
            </w:rPr>
            <w:t>Укажите документ или вид сведений</w:t>
          </w:r>
        </w:p>
      </w:docPartBody>
    </w:docPart>
    <w:docPart>
      <w:docPartPr>
        <w:name w:val="BE4B346365664DCF9061AE759380F99F"/>
        <w:category>
          <w:name w:val="Общие"/>
          <w:gallery w:val="placeholder"/>
        </w:category>
        <w:types>
          <w:type w:val="bbPlcHdr"/>
        </w:types>
        <w:behaviors>
          <w:behavior w:val="content"/>
        </w:behaviors>
        <w:guid w:val="{F4A194D5-0AFF-461B-B441-E641D43DD293}"/>
      </w:docPartPr>
      <w:docPartBody>
        <w:p w:rsidR="00E00190" w:rsidRDefault="00AD4F9B">
          <w:pPr>
            <w:pStyle w:val="BE4B346365664DCF9061AE759380F99F"/>
          </w:pPr>
          <w:r>
            <w:rPr>
              <w:color w:val="808080" w:themeColor="background1" w:themeShade="80"/>
            </w:rPr>
            <w:t>Укажите документ или вид сведений</w:t>
          </w:r>
        </w:p>
      </w:docPartBody>
    </w:docPart>
    <w:docPart>
      <w:docPartPr>
        <w:name w:val="0DFEB6D39402426AA1D827EEF33A9C1C"/>
        <w:category>
          <w:name w:val="Общие"/>
          <w:gallery w:val="placeholder"/>
        </w:category>
        <w:types>
          <w:type w:val="bbPlcHdr"/>
        </w:types>
        <w:behaviors>
          <w:behavior w:val="content"/>
        </w:behaviors>
        <w:guid w:val="{21B71C4D-D69F-4BE1-AB72-A21913541E9A}"/>
      </w:docPartPr>
      <w:docPartBody>
        <w:p w:rsidR="00E00190" w:rsidRDefault="00AD4F9B">
          <w:pPr>
            <w:pStyle w:val="0DFEB6D39402426AA1D827EEF33A9C1C"/>
          </w:pPr>
          <w:r w:rsidRPr="00853F0C">
            <w:rPr>
              <w:rStyle w:val="a3"/>
            </w:rPr>
            <w:t>Место для ввода текста.</w:t>
          </w:r>
        </w:p>
      </w:docPartBody>
    </w:docPart>
    <w:docPart>
      <w:docPartPr>
        <w:name w:val="DD5A46D19FC2434AA6EC1EB1E6B65850"/>
        <w:category>
          <w:name w:val="Общие"/>
          <w:gallery w:val="placeholder"/>
        </w:category>
        <w:types>
          <w:type w:val="bbPlcHdr"/>
        </w:types>
        <w:behaviors>
          <w:behavior w:val="content"/>
        </w:behaviors>
        <w:guid w:val="{B07A03E1-F9F1-423B-9FEB-ACEA25326E33}"/>
      </w:docPartPr>
      <w:docPartBody>
        <w:p w:rsidR="00E00190" w:rsidRDefault="00AD4F9B">
          <w:pPr>
            <w:pStyle w:val="DD5A46D19FC2434AA6EC1EB1E6B65850"/>
          </w:pPr>
          <w:r w:rsidRPr="00853F0C">
            <w:rPr>
              <w:rStyle w:val="a3"/>
            </w:rPr>
            <w:t>Место для ввода текста.</w:t>
          </w:r>
        </w:p>
      </w:docPartBody>
    </w:docPart>
    <w:docPart>
      <w:docPartPr>
        <w:name w:val="F332AC66A5154028BA7E01BEB7A6374B"/>
        <w:category>
          <w:name w:val="Общие"/>
          <w:gallery w:val="placeholder"/>
        </w:category>
        <w:types>
          <w:type w:val="bbPlcHdr"/>
        </w:types>
        <w:behaviors>
          <w:behavior w:val="content"/>
        </w:behaviors>
        <w:guid w:val="{AF7C75EB-107B-4810-8BCC-8CB346AEF445}"/>
      </w:docPartPr>
      <w:docPartBody>
        <w:p w:rsidR="00E00190" w:rsidRDefault="00AD4F9B">
          <w:pPr>
            <w:pStyle w:val="F332AC66A5154028BA7E01BEB7A6374B"/>
          </w:pPr>
          <w:r w:rsidRPr="00853F0C">
            <w:rPr>
              <w:rStyle w:val="a3"/>
            </w:rPr>
            <w:t>Место для ввода текста.</w:t>
          </w:r>
        </w:p>
      </w:docPartBody>
    </w:docPart>
    <w:docPart>
      <w:docPartPr>
        <w:name w:val="43375E5840D1440CAB23776B12BA5E03"/>
        <w:category>
          <w:name w:val="Общие"/>
          <w:gallery w:val="placeholder"/>
        </w:category>
        <w:types>
          <w:type w:val="bbPlcHdr"/>
        </w:types>
        <w:behaviors>
          <w:behavior w:val="content"/>
        </w:behaviors>
        <w:guid w:val="{7B23049F-B648-4C00-8716-4FB2E6AA1B9E}"/>
      </w:docPartPr>
      <w:docPartBody>
        <w:p w:rsidR="00E00190" w:rsidRDefault="00AD4F9B">
          <w:pPr>
            <w:pStyle w:val="43375E5840D1440CAB23776B12BA5E03"/>
          </w:pPr>
          <w:r w:rsidRPr="00853F0C">
            <w:rPr>
              <w:rStyle w:val="a3"/>
            </w:rPr>
            <w:t>Место для ввода текста.</w:t>
          </w:r>
        </w:p>
      </w:docPartBody>
    </w:docPart>
    <w:docPart>
      <w:docPartPr>
        <w:name w:val="498D59B0B57E42698D39BCD86841F5B1"/>
        <w:category>
          <w:name w:val="Общие"/>
          <w:gallery w:val="placeholder"/>
        </w:category>
        <w:types>
          <w:type w:val="bbPlcHdr"/>
        </w:types>
        <w:behaviors>
          <w:behavior w:val="content"/>
        </w:behaviors>
        <w:guid w:val="{222C2E16-3357-4C29-91D1-EBDA19F26FE4}"/>
      </w:docPartPr>
      <w:docPartBody>
        <w:p w:rsidR="00E00190" w:rsidRDefault="00AD4F9B">
          <w:pPr>
            <w:pStyle w:val="498D59B0B57E42698D39BCD86841F5B1"/>
          </w:pPr>
          <w:r w:rsidRPr="00853F0C">
            <w:rPr>
              <w:rStyle w:val="a3"/>
            </w:rPr>
            <w:t>Место для ввода текста.</w:t>
          </w:r>
        </w:p>
      </w:docPartBody>
    </w:docPart>
    <w:docPart>
      <w:docPartPr>
        <w:name w:val="83EA6D43327540D49A8A887E9E9A5472"/>
        <w:category>
          <w:name w:val="Общие"/>
          <w:gallery w:val="placeholder"/>
        </w:category>
        <w:types>
          <w:type w:val="bbPlcHdr"/>
        </w:types>
        <w:behaviors>
          <w:behavior w:val="content"/>
        </w:behaviors>
        <w:guid w:val="{17479B7E-ADA3-4E3C-B97C-0A34126CE410}"/>
      </w:docPartPr>
      <w:docPartBody>
        <w:p w:rsidR="00E00190" w:rsidRDefault="00AD4F9B">
          <w:pPr>
            <w:pStyle w:val="83EA6D43327540D49A8A887E9E9A5472"/>
          </w:pPr>
          <w:r w:rsidRPr="00853F0C">
            <w:rPr>
              <w:rStyle w:val="a3"/>
            </w:rPr>
            <w:t>Место для ввода текста.</w:t>
          </w:r>
        </w:p>
      </w:docPartBody>
    </w:docPart>
    <w:docPart>
      <w:docPartPr>
        <w:name w:val="DF8AC8496D5C40E8AF9AF87173016FA0"/>
        <w:category>
          <w:name w:val="Общие"/>
          <w:gallery w:val="placeholder"/>
        </w:category>
        <w:types>
          <w:type w:val="bbPlcHdr"/>
        </w:types>
        <w:behaviors>
          <w:behavior w:val="content"/>
        </w:behaviors>
        <w:guid w:val="{73E24BFC-161A-4A9E-802D-7DD5FD608A94}"/>
      </w:docPartPr>
      <w:docPartBody>
        <w:p w:rsidR="00E00190" w:rsidRDefault="00AD4F9B">
          <w:pPr>
            <w:pStyle w:val="DF8AC8496D5C40E8AF9AF87173016FA0"/>
          </w:pPr>
          <w:r w:rsidRPr="00853F0C">
            <w:rPr>
              <w:rStyle w:val="a3"/>
            </w:rPr>
            <w:t>Место для ввода текста.</w:t>
          </w:r>
        </w:p>
      </w:docPartBody>
    </w:docPart>
    <w:docPart>
      <w:docPartPr>
        <w:name w:val="D79100B7B3FE4ABBAC0618D9F2220DBE"/>
        <w:category>
          <w:name w:val="Общие"/>
          <w:gallery w:val="placeholder"/>
        </w:category>
        <w:types>
          <w:type w:val="bbPlcHdr"/>
        </w:types>
        <w:behaviors>
          <w:behavior w:val="content"/>
        </w:behaviors>
        <w:guid w:val="{8B033475-626E-496F-8AA0-280446BC2117}"/>
      </w:docPartPr>
      <w:docPartBody>
        <w:p w:rsidR="00E00190" w:rsidRDefault="00AD4F9B">
          <w:pPr>
            <w:pStyle w:val="D79100B7B3FE4ABBAC0618D9F2220DBE"/>
          </w:pPr>
          <w:r w:rsidRPr="00853F0C">
            <w:rPr>
              <w:rStyle w:val="a3"/>
            </w:rPr>
            <w:t>Место для ввода текста.</w:t>
          </w:r>
        </w:p>
      </w:docPartBody>
    </w:docPart>
    <w:docPart>
      <w:docPartPr>
        <w:name w:val="F7A9C1CC961241D9BBF4CBEB70EAF63F"/>
        <w:category>
          <w:name w:val="Общие"/>
          <w:gallery w:val="placeholder"/>
        </w:category>
        <w:types>
          <w:type w:val="bbPlcHdr"/>
        </w:types>
        <w:behaviors>
          <w:behavior w:val="content"/>
        </w:behaviors>
        <w:guid w:val="{26471BC5-D6FE-4659-8F14-87E9AFA8484D}"/>
      </w:docPartPr>
      <w:docPartBody>
        <w:p w:rsidR="00E00190" w:rsidRDefault="00AD4F9B">
          <w:pPr>
            <w:pStyle w:val="F7A9C1CC961241D9BBF4CBEB70EAF63F"/>
          </w:pPr>
          <w:r w:rsidRPr="007027F2">
            <w:rPr>
              <w:rStyle w:val="a3"/>
            </w:rPr>
            <w:t>Выберите стандартный блок.</w:t>
          </w:r>
        </w:p>
      </w:docPartBody>
    </w:docPart>
    <w:docPart>
      <w:docPartPr>
        <w:name w:val="FCA4973E957E4D13BE5053108285DBC2"/>
        <w:category>
          <w:name w:val="Общие"/>
          <w:gallery w:val="placeholder"/>
        </w:category>
        <w:types>
          <w:type w:val="bbPlcHdr"/>
        </w:types>
        <w:behaviors>
          <w:behavior w:val="content"/>
        </w:behaviors>
        <w:guid w:val="{4FA62AB9-F0B9-42A5-BD83-148F4A266064}"/>
      </w:docPartPr>
      <w:docPartBody>
        <w:p w:rsidR="00E00190" w:rsidRDefault="001C4E04" w:rsidP="001C4E04">
          <w:pPr>
            <w:pStyle w:val="FCA4973E957E4D13BE5053108285DBC2"/>
          </w:pPr>
          <w:bookmarkStart w:id="1" w:name="НПлана"/>
          <w:r w:rsidRPr="00853F0C">
            <w:rPr>
              <w:rStyle w:val="a3"/>
            </w:rPr>
            <w:t xml:space="preserve">Место для ввода </w:t>
          </w:r>
          <w:r>
            <w:rPr>
              <w:rStyle w:val="a3"/>
            </w:rPr>
            <w:t>номера</w:t>
          </w:r>
          <w:bookmarkEnd w:id="1"/>
        </w:p>
      </w:docPartBody>
    </w:docPart>
    <w:docPart>
      <w:docPartPr>
        <w:name w:val="EDF4049F947249F68E4B61AA9504C962"/>
        <w:category>
          <w:name w:val="Общие"/>
          <w:gallery w:val="placeholder"/>
        </w:category>
        <w:types>
          <w:type w:val="bbPlcHdr"/>
        </w:types>
        <w:behaviors>
          <w:behavior w:val="content"/>
        </w:behaviors>
        <w:guid w:val="{74CB7613-75CA-4CD0-B77E-7C9F6934B918}"/>
      </w:docPartPr>
      <w:docPartBody>
        <w:p w:rsidR="00E00190" w:rsidRDefault="001C4E04" w:rsidP="001C4E04">
          <w:pPr>
            <w:pStyle w:val="EDF4049F947249F68E4B61AA9504C962"/>
          </w:pPr>
          <w:bookmarkStart w:id="2" w:name="НПлана"/>
          <w:r w:rsidRPr="00853F0C">
            <w:rPr>
              <w:rStyle w:val="a3"/>
            </w:rPr>
            <w:t xml:space="preserve">Место для ввода </w:t>
          </w:r>
          <w:r>
            <w:rPr>
              <w:rStyle w:val="a3"/>
            </w:rPr>
            <w:t>номера</w:t>
          </w:r>
          <w:bookmarkEnd w:id="2"/>
        </w:p>
      </w:docPartBody>
    </w:docPart>
    <w:docPart>
      <w:docPartPr>
        <w:name w:val="8FEB70F1F4E34215BC70E4A696B185F1"/>
        <w:category>
          <w:name w:val="Общие"/>
          <w:gallery w:val="placeholder"/>
        </w:category>
        <w:types>
          <w:type w:val="bbPlcHdr"/>
        </w:types>
        <w:behaviors>
          <w:behavior w:val="content"/>
        </w:behaviors>
        <w:guid w:val="{2C028DE5-07A9-41E2-976D-C9DA547D84B1}"/>
      </w:docPartPr>
      <w:docPartBody>
        <w:p w:rsidR="00E00190" w:rsidRDefault="001C4E04" w:rsidP="001C4E04">
          <w:pPr>
            <w:pStyle w:val="8FEB70F1F4E34215BC70E4A696B185F1"/>
          </w:pPr>
          <w:bookmarkStart w:id="3" w:name="НПлана"/>
          <w:r w:rsidRPr="00853F0C">
            <w:rPr>
              <w:rStyle w:val="a3"/>
            </w:rPr>
            <w:t xml:space="preserve">Место для ввода </w:t>
          </w:r>
          <w:r>
            <w:rPr>
              <w:rStyle w:val="a3"/>
            </w:rPr>
            <w:t>номера</w:t>
          </w:r>
          <w:bookmarkEnd w:id="3"/>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E04"/>
    <w:rsid w:val="001C4E04"/>
    <w:rsid w:val="003D5408"/>
    <w:rsid w:val="00707DDE"/>
    <w:rsid w:val="00AD4F9B"/>
    <w:rsid w:val="00E001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C4E04"/>
    <w:rPr>
      <w:color w:val="808080"/>
    </w:rPr>
  </w:style>
  <w:style w:type="paragraph" w:customStyle="1" w:styleId="1388844B9F974B279C5751A4E9924A7E">
    <w:name w:val="1388844B9F974B279C5751A4E9924A7E"/>
  </w:style>
  <w:style w:type="paragraph" w:customStyle="1" w:styleId="3ED0C3C6AA134C57A4AFB57DD78A5C3E">
    <w:name w:val="3ED0C3C6AA134C57A4AFB57DD78A5C3E"/>
  </w:style>
  <w:style w:type="paragraph" w:customStyle="1" w:styleId="ED680A3D4E144DFA9F0AA710D1179D74">
    <w:name w:val="ED680A3D4E144DFA9F0AA710D1179D74"/>
  </w:style>
  <w:style w:type="paragraph" w:customStyle="1" w:styleId="71357B0F38694B9FB37B337826AB8818">
    <w:name w:val="71357B0F38694B9FB37B337826AB8818"/>
  </w:style>
  <w:style w:type="paragraph" w:customStyle="1" w:styleId="D3CA8F7A31FA411FAAC1EBEAF2159F7A">
    <w:name w:val="D3CA8F7A31FA411FAAC1EBEAF2159F7A"/>
  </w:style>
  <w:style w:type="paragraph" w:customStyle="1" w:styleId="2946757645544960AC5BBD293C51EEA5">
    <w:name w:val="2946757645544960AC5BBD293C51EEA5"/>
  </w:style>
  <w:style w:type="paragraph" w:customStyle="1" w:styleId="F5993A308EB64445B211C83A38AC974C">
    <w:name w:val="F5993A308EB64445B211C83A38AC974C"/>
  </w:style>
  <w:style w:type="paragraph" w:customStyle="1" w:styleId="A2473A0190C44C1C918654171D35E25F">
    <w:name w:val="A2473A0190C44C1C918654171D35E25F"/>
  </w:style>
  <w:style w:type="paragraph" w:customStyle="1" w:styleId="FD05F07D304443A4A9A01175B34F6F34">
    <w:name w:val="FD05F07D304443A4A9A01175B34F6F34"/>
  </w:style>
  <w:style w:type="paragraph" w:customStyle="1" w:styleId="D1C74E39B35043FE8156CE8CE3ADEC6D">
    <w:name w:val="D1C74E39B35043FE8156CE8CE3ADEC6D"/>
  </w:style>
  <w:style w:type="paragraph" w:customStyle="1" w:styleId="A8BD240E0B7941D1B0EE0E8A721B2500">
    <w:name w:val="A8BD240E0B7941D1B0EE0E8A721B2500"/>
  </w:style>
  <w:style w:type="paragraph" w:customStyle="1" w:styleId="AC53C7A0020445CC8B44C12D7E916BE4">
    <w:name w:val="AC53C7A0020445CC8B44C12D7E916BE4"/>
  </w:style>
  <w:style w:type="paragraph" w:customStyle="1" w:styleId="F521410806EE46528DC3F87407811C2A">
    <w:name w:val="F521410806EE46528DC3F87407811C2A"/>
  </w:style>
  <w:style w:type="paragraph" w:customStyle="1" w:styleId="212883DC48524684BC84BCE4BF5A2817">
    <w:name w:val="212883DC48524684BC84BCE4BF5A2817"/>
  </w:style>
  <w:style w:type="paragraph" w:customStyle="1" w:styleId="553E554AA7394F84959DA781BB9E4413">
    <w:name w:val="553E554AA7394F84959DA781BB9E4413"/>
  </w:style>
  <w:style w:type="paragraph" w:customStyle="1" w:styleId="C17A93B340F3464381C884AD28C1E3D1">
    <w:name w:val="C17A93B340F3464381C884AD28C1E3D1"/>
  </w:style>
  <w:style w:type="paragraph" w:customStyle="1" w:styleId="304344B36AD24A4C932205B2E6DFBE4C">
    <w:name w:val="304344B36AD24A4C932205B2E6DFBE4C"/>
  </w:style>
  <w:style w:type="paragraph" w:customStyle="1" w:styleId="67EB4980C21D44608EFC8DCC9B8F341B">
    <w:name w:val="67EB4980C21D44608EFC8DCC9B8F341B"/>
  </w:style>
  <w:style w:type="paragraph" w:customStyle="1" w:styleId="A3EC475540E14BFC83020583E249DA04">
    <w:name w:val="A3EC475540E14BFC83020583E249DA04"/>
  </w:style>
  <w:style w:type="paragraph" w:customStyle="1" w:styleId="5697677EC3C2433799B1933D6372975E">
    <w:name w:val="5697677EC3C2433799B1933D6372975E"/>
  </w:style>
  <w:style w:type="paragraph" w:customStyle="1" w:styleId="88914AE1EE6B48D8BEE20B45C0E9C5C2">
    <w:name w:val="88914AE1EE6B48D8BEE20B45C0E9C5C2"/>
  </w:style>
  <w:style w:type="paragraph" w:customStyle="1" w:styleId="40C01E7BF50645BB8079094884910486">
    <w:name w:val="40C01E7BF50645BB8079094884910486"/>
  </w:style>
  <w:style w:type="paragraph" w:customStyle="1" w:styleId="92012EEF1DF84B5EA204D6C4B05CCA8D">
    <w:name w:val="92012EEF1DF84B5EA204D6C4B05CCA8D"/>
  </w:style>
  <w:style w:type="paragraph" w:customStyle="1" w:styleId="2E3C5F02A63C488E8A584A5291ED405F">
    <w:name w:val="2E3C5F02A63C488E8A584A5291ED405F"/>
  </w:style>
  <w:style w:type="paragraph" w:customStyle="1" w:styleId="08DD6C03F7CD40FBAC7B9C3482EFC5BC">
    <w:name w:val="08DD6C03F7CD40FBAC7B9C3482EFC5BC"/>
  </w:style>
  <w:style w:type="paragraph" w:customStyle="1" w:styleId="E71B3B25157243C9A2D4C3BEFEDCC4F8">
    <w:name w:val="E71B3B25157243C9A2D4C3BEFEDCC4F8"/>
  </w:style>
  <w:style w:type="paragraph" w:customStyle="1" w:styleId="983061F532FF48AA8464F2F616D8FFB0">
    <w:name w:val="983061F532FF48AA8464F2F616D8FFB0"/>
  </w:style>
  <w:style w:type="paragraph" w:customStyle="1" w:styleId="7775CAC318E943CDA8F69E8C9E667ED1">
    <w:name w:val="7775CAC318E943CDA8F69E8C9E667ED1"/>
  </w:style>
  <w:style w:type="paragraph" w:customStyle="1" w:styleId="8605EBA8F9524D5092927366783458DA">
    <w:name w:val="8605EBA8F9524D5092927366783458DA"/>
  </w:style>
  <w:style w:type="paragraph" w:customStyle="1" w:styleId="C854FAF3166743A19BE1BC0A8B928EFA">
    <w:name w:val="C854FAF3166743A19BE1BC0A8B928EFA"/>
  </w:style>
  <w:style w:type="paragraph" w:customStyle="1" w:styleId="30D1B13300174004BC562D9FC14BF581">
    <w:name w:val="30D1B13300174004BC562D9FC14BF581"/>
  </w:style>
  <w:style w:type="paragraph" w:customStyle="1" w:styleId="7E84A84408474F8083C47B960C47C595">
    <w:name w:val="7E84A84408474F8083C47B960C47C595"/>
  </w:style>
  <w:style w:type="paragraph" w:customStyle="1" w:styleId="EA5235B237F04D3BBEFFEC9D8FB1B793">
    <w:name w:val="EA5235B237F04D3BBEFFEC9D8FB1B793"/>
  </w:style>
  <w:style w:type="paragraph" w:customStyle="1" w:styleId="1B6166604C2342BEB41FC04AFEC3711B">
    <w:name w:val="1B6166604C2342BEB41FC04AFEC3711B"/>
  </w:style>
  <w:style w:type="paragraph" w:customStyle="1" w:styleId="2F8B086FEE784FABBE9E0CDA38B62671">
    <w:name w:val="2F8B086FEE784FABBE9E0CDA38B62671"/>
  </w:style>
  <w:style w:type="paragraph" w:customStyle="1" w:styleId="5C97E5B77EB847C5810D6CD53FD0142D">
    <w:name w:val="5C97E5B77EB847C5810D6CD53FD0142D"/>
  </w:style>
  <w:style w:type="paragraph" w:customStyle="1" w:styleId="2267CD8A350C4B3CA04D9B1A9E9F8D1A">
    <w:name w:val="2267CD8A350C4B3CA04D9B1A9E9F8D1A"/>
  </w:style>
  <w:style w:type="paragraph" w:customStyle="1" w:styleId="F60FD20F94974B1E868EB8B82DBAD69F">
    <w:name w:val="F60FD20F94974B1E868EB8B82DBAD69F"/>
  </w:style>
  <w:style w:type="paragraph" w:customStyle="1" w:styleId="57C6C3C106F140608E92D1F6C4C6E43B">
    <w:name w:val="57C6C3C106F140608E92D1F6C4C6E43B"/>
  </w:style>
  <w:style w:type="paragraph" w:customStyle="1" w:styleId="2E68EA3368FA46CE9243688937D7947A">
    <w:name w:val="2E68EA3368FA46CE9243688937D7947A"/>
  </w:style>
  <w:style w:type="paragraph" w:customStyle="1" w:styleId="2CD1ADE101454BEEB0F140373AFBB304">
    <w:name w:val="2CD1ADE101454BEEB0F140373AFBB304"/>
  </w:style>
  <w:style w:type="paragraph" w:customStyle="1" w:styleId="DA0FEF790A9044B08DF612A4F209DB8B">
    <w:name w:val="DA0FEF790A9044B08DF612A4F209DB8B"/>
  </w:style>
  <w:style w:type="paragraph" w:customStyle="1" w:styleId="5FEE21CE0E804E2CB65A855117B6F7D0">
    <w:name w:val="5FEE21CE0E804E2CB65A855117B6F7D0"/>
  </w:style>
  <w:style w:type="paragraph" w:customStyle="1" w:styleId="05520E8816E54D71825770F436F5A21E">
    <w:name w:val="05520E8816E54D71825770F436F5A21E"/>
  </w:style>
  <w:style w:type="paragraph" w:customStyle="1" w:styleId="4FDBC59685864FD990018FF9CB40CD4A">
    <w:name w:val="4FDBC59685864FD990018FF9CB40CD4A"/>
  </w:style>
  <w:style w:type="paragraph" w:customStyle="1" w:styleId="A00CDE20EA2E48A8B754041A96AFAD0C">
    <w:name w:val="A00CDE20EA2E48A8B754041A96AFAD0C"/>
  </w:style>
  <w:style w:type="paragraph" w:customStyle="1" w:styleId="1CC443B291994770B40046842F4C65F7">
    <w:name w:val="1CC443B291994770B40046842F4C65F7"/>
  </w:style>
  <w:style w:type="paragraph" w:customStyle="1" w:styleId="33161DD7592243DD8206A00A6205C0D3">
    <w:name w:val="33161DD7592243DD8206A00A6205C0D3"/>
  </w:style>
  <w:style w:type="paragraph" w:customStyle="1" w:styleId="BC63D42B440A41529A5BD7076D685CAC">
    <w:name w:val="BC63D42B440A41529A5BD7076D685CAC"/>
  </w:style>
  <w:style w:type="paragraph" w:customStyle="1" w:styleId="85885B1DDF154216BEA1A90DEB6D5B1D">
    <w:name w:val="85885B1DDF154216BEA1A90DEB6D5B1D"/>
  </w:style>
  <w:style w:type="paragraph" w:customStyle="1" w:styleId="5FCB4286A6EA4E7EBF81A06449E4B75E">
    <w:name w:val="5FCB4286A6EA4E7EBF81A06449E4B75E"/>
  </w:style>
  <w:style w:type="paragraph" w:customStyle="1" w:styleId="B6F8D1D995274E59B0628203472630C5">
    <w:name w:val="B6F8D1D995274E59B0628203472630C5"/>
  </w:style>
  <w:style w:type="paragraph" w:customStyle="1" w:styleId="DD593A524F1D41948587F23E2BF2C97D">
    <w:name w:val="DD593A524F1D41948587F23E2BF2C97D"/>
  </w:style>
  <w:style w:type="paragraph" w:customStyle="1" w:styleId="7DC3BC7201B847C79F64E8A3BD3B23B9">
    <w:name w:val="7DC3BC7201B847C79F64E8A3BD3B23B9"/>
  </w:style>
  <w:style w:type="paragraph" w:customStyle="1" w:styleId="23ABBB49E8C94080A389BD44F68B2E89">
    <w:name w:val="23ABBB49E8C94080A389BD44F68B2E89"/>
  </w:style>
  <w:style w:type="paragraph" w:customStyle="1" w:styleId="D34F3F6E42B548279187B92047CD808E">
    <w:name w:val="D34F3F6E42B548279187B92047CD808E"/>
  </w:style>
  <w:style w:type="paragraph" w:customStyle="1" w:styleId="37A4787A9C6F457E94C959E9A9166632">
    <w:name w:val="37A4787A9C6F457E94C959E9A9166632"/>
  </w:style>
  <w:style w:type="paragraph" w:customStyle="1" w:styleId="086E8ADA92FB4C50A075790354792D79">
    <w:name w:val="086E8ADA92FB4C50A075790354792D79"/>
  </w:style>
  <w:style w:type="paragraph" w:customStyle="1" w:styleId="1352A9CC3CD1471F843F85B0C7E695A3">
    <w:name w:val="1352A9CC3CD1471F843F85B0C7E695A3"/>
  </w:style>
  <w:style w:type="paragraph" w:customStyle="1" w:styleId="163F6E6831414EC9B70497BA0DB866F4">
    <w:name w:val="163F6E6831414EC9B70497BA0DB866F4"/>
  </w:style>
  <w:style w:type="paragraph" w:customStyle="1" w:styleId="460DB1A5B9E5446FAC97A36114610448">
    <w:name w:val="460DB1A5B9E5446FAC97A36114610448"/>
  </w:style>
  <w:style w:type="paragraph" w:customStyle="1" w:styleId="8D01BC314C974D989B51F949C3F21D01">
    <w:name w:val="8D01BC314C974D989B51F949C3F21D01"/>
  </w:style>
  <w:style w:type="paragraph" w:customStyle="1" w:styleId="F418F6E365004C3BA51F28119B53CC70">
    <w:name w:val="F418F6E365004C3BA51F28119B53CC70"/>
  </w:style>
  <w:style w:type="paragraph" w:customStyle="1" w:styleId="D01E9DD2D53346249E2B6800B65EC410">
    <w:name w:val="D01E9DD2D53346249E2B6800B65EC410"/>
  </w:style>
  <w:style w:type="paragraph" w:customStyle="1" w:styleId="BE4B346365664DCF9061AE759380F99F">
    <w:name w:val="BE4B346365664DCF9061AE759380F99F"/>
  </w:style>
  <w:style w:type="paragraph" w:customStyle="1" w:styleId="0DFEB6D39402426AA1D827EEF33A9C1C">
    <w:name w:val="0DFEB6D39402426AA1D827EEF33A9C1C"/>
  </w:style>
  <w:style w:type="paragraph" w:customStyle="1" w:styleId="DD5A46D19FC2434AA6EC1EB1E6B65850">
    <w:name w:val="DD5A46D19FC2434AA6EC1EB1E6B65850"/>
  </w:style>
  <w:style w:type="paragraph" w:customStyle="1" w:styleId="F332AC66A5154028BA7E01BEB7A6374B">
    <w:name w:val="F332AC66A5154028BA7E01BEB7A6374B"/>
  </w:style>
  <w:style w:type="paragraph" w:customStyle="1" w:styleId="43375E5840D1440CAB23776B12BA5E03">
    <w:name w:val="43375E5840D1440CAB23776B12BA5E03"/>
  </w:style>
  <w:style w:type="paragraph" w:customStyle="1" w:styleId="498D59B0B57E42698D39BCD86841F5B1">
    <w:name w:val="498D59B0B57E42698D39BCD86841F5B1"/>
  </w:style>
  <w:style w:type="paragraph" w:customStyle="1" w:styleId="83EA6D43327540D49A8A887E9E9A5472">
    <w:name w:val="83EA6D43327540D49A8A887E9E9A5472"/>
  </w:style>
  <w:style w:type="paragraph" w:customStyle="1" w:styleId="DF8AC8496D5C40E8AF9AF87173016FA0">
    <w:name w:val="DF8AC8496D5C40E8AF9AF87173016FA0"/>
  </w:style>
  <w:style w:type="paragraph" w:customStyle="1" w:styleId="D79100B7B3FE4ABBAC0618D9F2220DBE">
    <w:name w:val="D79100B7B3FE4ABBAC0618D9F2220DBE"/>
  </w:style>
  <w:style w:type="paragraph" w:customStyle="1" w:styleId="F7A9C1CC961241D9BBF4CBEB70EAF63F">
    <w:name w:val="F7A9C1CC961241D9BBF4CBEB70EAF63F"/>
  </w:style>
  <w:style w:type="paragraph" w:customStyle="1" w:styleId="1540EAD7DF1A434EADF4247331957034">
    <w:name w:val="1540EAD7DF1A434EADF4247331957034"/>
  </w:style>
  <w:style w:type="paragraph" w:customStyle="1" w:styleId="FD164AB302A44129A20630C46D43C85E">
    <w:name w:val="FD164AB302A44129A20630C46D43C85E"/>
  </w:style>
  <w:style w:type="paragraph" w:customStyle="1" w:styleId="C6932009DFE84BB592E791D26BCFBE47">
    <w:name w:val="C6932009DFE84BB592E791D26BCFBE47"/>
  </w:style>
  <w:style w:type="paragraph" w:customStyle="1" w:styleId="FCA4973E957E4D13BE5053108285DBC2">
    <w:name w:val="FCA4973E957E4D13BE5053108285DBC2"/>
    <w:rsid w:val="001C4E04"/>
  </w:style>
  <w:style w:type="paragraph" w:customStyle="1" w:styleId="EDF4049F947249F68E4B61AA9504C962">
    <w:name w:val="EDF4049F947249F68E4B61AA9504C962"/>
    <w:rsid w:val="001C4E04"/>
  </w:style>
  <w:style w:type="paragraph" w:customStyle="1" w:styleId="8FEB70F1F4E34215BC70E4A696B185F1">
    <w:name w:val="8FEB70F1F4E34215BC70E4A696B185F1"/>
    <w:rsid w:val="001C4E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10D320-24CE-4EA6-8340-DB3317B85B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134</TotalTime>
  <Pages>28</Pages>
  <Words>8185</Words>
  <Characters>46660</Characters>
  <Application>Microsoft Office Word</Application>
  <DocSecurity>0</DocSecurity>
  <Lines>388</Lines>
  <Paragraphs>109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Yaroslavtsev Vasiliy</cp:lastModifiedBy>
  <cp:revision>10</cp:revision>
  <cp:lastPrinted>2019-04-13T04:02:00Z</cp:lastPrinted>
  <dcterms:created xsi:type="dcterms:W3CDTF">2023-01-18T12:44:00Z</dcterms:created>
  <dcterms:modified xsi:type="dcterms:W3CDTF">2023-02-21T11:15:00Z</dcterms:modified>
  <cp:category>Шаблоны</cp:category>
</cp:coreProperties>
</file>