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75"/>
        <w:gridCol w:w="4479"/>
      </w:tblGrid>
      <w:tr w:rsidR="002E30A6" w:rsidRPr="002E30A6" w:rsidTr="00DA2452">
        <w:trPr>
          <w:trHeight w:val="2665"/>
        </w:trPr>
        <w:tc>
          <w:tcPr>
            <w:tcW w:w="5074" w:type="dxa"/>
            <w:vAlign w:val="center"/>
          </w:tcPr>
          <w:p w:rsidR="00A02C54" w:rsidRPr="002E30A6" w:rsidRDefault="00A02C54" w:rsidP="00CE74EB">
            <w:pPr>
              <w:pStyle w:val="af9"/>
              <w:rPr>
                <w:color w:val="auto"/>
              </w:rPr>
            </w:pPr>
          </w:p>
        </w:tc>
        <w:tc>
          <w:tcPr>
            <w:tcW w:w="4496" w:type="dxa"/>
            <w:vAlign w:val="center"/>
          </w:tcPr>
          <w:p w:rsidR="00A02C54" w:rsidRPr="00DA2452" w:rsidRDefault="00A02C54" w:rsidP="00A02C54">
            <w:pPr>
              <w:pStyle w:val="af9"/>
              <w:rPr>
                <w:color w:val="auto"/>
              </w:rPr>
            </w:pPr>
            <w:r w:rsidRPr="00DA2452">
              <w:rPr>
                <w:color w:val="auto"/>
              </w:rPr>
              <w:t>Утверждаю</w:t>
            </w:r>
          </w:p>
          <w:p w:rsidR="00DA2452" w:rsidRPr="00DA2452" w:rsidRDefault="00DA2452" w:rsidP="00DA2452">
            <w:pPr>
              <w:pStyle w:val="af4"/>
              <w:rPr>
                <w:color w:val="auto"/>
                <w:sz w:val="22"/>
              </w:rPr>
            </w:pPr>
            <w:r w:rsidRPr="00DA2452">
              <w:rPr>
                <w:color w:val="auto"/>
                <w:sz w:val="22"/>
              </w:rPr>
              <w:t>Генеральный директор</w:t>
            </w:r>
          </w:p>
          <w:p w:rsidR="00DA2452" w:rsidRPr="00DA2452" w:rsidRDefault="00DA2452" w:rsidP="00DA2452">
            <w:pPr>
              <w:pStyle w:val="af4"/>
              <w:rPr>
                <w:color w:val="auto"/>
                <w:sz w:val="22"/>
              </w:rPr>
            </w:pPr>
            <w:r w:rsidRPr="00DA2452">
              <w:rPr>
                <w:color w:val="auto"/>
                <w:sz w:val="22"/>
              </w:rPr>
              <w:t>ООО «</w:t>
            </w:r>
            <w:proofErr w:type="spellStart"/>
            <w:r w:rsidRPr="00DA2452">
              <w:rPr>
                <w:color w:val="auto"/>
                <w:sz w:val="22"/>
              </w:rPr>
              <w:t>ЕвроСибэнерго</w:t>
            </w:r>
            <w:proofErr w:type="spellEnd"/>
            <w:r w:rsidRPr="00DA2452">
              <w:rPr>
                <w:color w:val="auto"/>
                <w:sz w:val="22"/>
              </w:rPr>
              <w:t xml:space="preserve"> – тепловая энергия»</w:t>
            </w:r>
          </w:p>
          <w:p w:rsidR="00DA2452" w:rsidRPr="00DA2452" w:rsidRDefault="00DA2452" w:rsidP="00DA2452">
            <w:pPr>
              <w:pStyle w:val="af4"/>
              <w:jc w:val="right"/>
              <w:rPr>
                <w:color w:val="auto"/>
                <w:sz w:val="22"/>
              </w:rPr>
            </w:pPr>
            <w:r w:rsidRPr="00DA2452">
              <w:rPr>
                <w:color w:val="auto"/>
                <w:sz w:val="22"/>
              </w:rPr>
              <w:t>Виговский А.В. ___________________________________</w:t>
            </w:r>
          </w:p>
          <w:p w:rsidR="00A02C54" w:rsidRPr="00DA2452" w:rsidRDefault="00DA2452" w:rsidP="00DA2452">
            <w:pPr>
              <w:pStyle w:val="af4"/>
              <w:rPr>
                <w:color w:val="auto"/>
                <w:sz w:val="22"/>
              </w:rPr>
            </w:pPr>
            <w:r w:rsidRPr="00DA2452">
              <w:rPr>
                <w:color w:val="auto"/>
                <w:sz w:val="22"/>
              </w:rPr>
              <w:t>«_______» ___________________ 2023 г.</w:t>
            </w: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111CEA">
        <w:trPr>
          <w:trHeight w:val="5526"/>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9D4FF9"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552B80753324463480205C140CF9C549"/>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DA2452" w:rsidRPr="00DA2452" w:rsidRDefault="00DA2452" w:rsidP="00DA2452">
            <w:pPr>
              <w:pStyle w:val="af1"/>
              <w:ind w:left="29" w:right="27"/>
              <w:rPr>
                <w:b/>
                <w:color w:val="auto"/>
              </w:rPr>
            </w:pPr>
            <w:r w:rsidRPr="00DA2452">
              <w:rPr>
                <w:b/>
                <w:color w:val="auto"/>
              </w:rPr>
              <w:t xml:space="preserve">Пересмотр Плана по предупреждению и ликвидации разливов </w:t>
            </w:r>
            <w:r>
              <w:rPr>
                <w:b/>
                <w:color w:val="auto"/>
              </w:rPr>
              <w:br/>
            </w:r>
            <w:r w:rsidRPr="00DA2452">
              <w:rPr>
                <w:b/>
                <w:color w:val="auto"/>
              </w:rPr>
              <w:t xml:space="preserve">нефти и нефтепродуктов на территории </w:t>
            </w:r>
            <w:proofErr w:type="spellStart"/>
            <w:r w:rsidRPr="00DA2452">
              <w:rPr>
                <w:b/>
                <w:color w:val="auto"/>
              </w:rPr>
              <w:t>Ондской</w:t>
            </w:r>
            <w:proofErr w:type="spellEnd"/>
            <w:r w:rsidRPr="00DA2452">
              <w:rPr>
                <w:b/>
                <w:color w:val="auto"/>
              </w:rPr>
              <w:t xml:space="preserve"> ГЭС</w:t>
            </w:r>
          </w:p>
          <w:p w:rsidR="00A02C54" w:rsidRPr="002E30A6" w:rsidRDefault="00A02C54" w:rsidP="00A02C54">
            <w:pPr>
              <w:pStyle w:val="af1"/>
              <w:rPr>
                <w:color w:val="auto"/>
              </w:rPr>
            </w:pPr>
            <w:r w:rsidRPr="002E30A6">
              <w:rPr>
                <w:color w:val="auto"/>
              </w:rPr>
              <w:t xml:space="preserve">для </w:t>
            </w:r>
            <w:r w:rsidR="00DA2452">
              <w:rPr>
                <w:color w:val="auto"/>
              </w:rPr>
              <w:t>ООО «ЕвроСибЭнерго – тепловая энергия»</w:t>
            </w:r>
          </w:p>
          <w:p w:rsidR="00A02C54" w:rsidRPr="002E30A6" w:rsidRDefault="00A02C54" w:rsidP="00DA2452">
            <w:pPr>
              <w:pStyle w:val="afd"/>
              <w:ind w:left="3402" w:right="3402"/>
              <w:rPr>
                <w:color w:val="auto"/>
              </w:rPr>
            </w:pPr>
            <w:r w:rsidRPr="002E30A6">
              <w:rPr>
                <w:color w:val="auto"/>
              </w:rPr>
              <w:t>№</w:t>
            </w:r>
            <w:r w:rsidR="00F17814" w:rsidRPr="002E30A6">
              <w:rPr>
                <w:color w:val="auto"/>
              </w:rPr>
              <w:t xml:space="preserve"> </w:t>
            </w:r>
            <w:r w:rsidR="00DA2452">
              <w:rPr>
                <w:color w:val="auto"/>
              </w:rPr>
              <w:t>45</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D4D26">
            <w:pPr>
              <w:pStyle w:val="afb"/>
              <w:jc w:val="left"/>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7902FC">
          <w:rPr>
            <w:noProof/>
            <w:webHidden/>
          </w:rPr>
          <w:t>3</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7902FC">
          <w:rPr>
            <w:noProof/>
            <w:webHidden/>
          </w:rPr>
          <w:t>5</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7902FC">
          <w:rPr>
            <w:noProof/>
            <w:webHidden/>
          </w:rPr>
          <w:t>6</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7902FC">
          <w:rPr>
            <w:noProof/>
            <w:webHidden/>
          </w:rPr>
          <w:t>8</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7902FC">
          <w:rPr>
            <w:noProof/>
            <w:webHidden/>
          </w:rPr>
          <w:t>13</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7902FC">
          <w:rPr>
            <w:noProof/>
            <w:webHidden/>
          </w:rPr>
          <w:t>20</w:t>
        </w:r>
        <w:r w:rsidR="002E3D57">
          <w:rPr>
            <w:noProof/>
            <w:webHidden/>
          </w:rPr>
          <w:fldChar w:fldCharType="end"/>
        </w:r>
      </w:hyperlink>
    </w:p>
    <w:p w:rsidR="002E3D57" w:rsidRDefault="009D4FF9">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7902FC">
          <w:rPr>
            <w:noProof/>
            <w:webHidden/>
          </w:rPr>
          <w:t>23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0" w:name="_Toc103845960"/>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9D4FF9"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9D4FF9" w:rsidP="00E828B0">
            <w:r>
              <w:t>-</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C21187" w:rsidP="00C21187">
            <w:pPr>
              <w:rPr>
                <w:highlight w:val="yellow"/>
              </w:rPr>
            </w:pPr>
            <w:r>
              <w:t xml:space="preserve">Пересмотр Плана по предупреждению и ликвидации разливов нефти и нефтепродуктов на территории </w:t>
            </w:r>
            <w:proofErr w:type="spellStart"/>
            <w:r>
              <w:t>Ондской</w:t>
            </w:r>
            <w:proofErr w:type="spellEnd"/>
            <w:r>
              <w:t xml:space="preserve"> ГЭС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9D4FF9" w:rsidP="00A51E54">
            <w:r>
              <w:t>260 000,00 рублей без учета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9D4FF9" w:rsidP="00E828B0">
            <w:r>
              <w:t>52 000,00 рублей</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9D4FF9" w:rsidP="00FF7EB5">
            <w:pPr>
              <w:rPr>
                <w:noProof/>
              </w:rPr>
            </w:pPr>
            <w:r>
              <w:rPr>
                <w:noProof/>
              </w:rPr>
              <w:t>Допустимо</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9D4FF9" w:rsidP="00E62872">
            <w:pPr>
              <w:rPr>
                <w:noProof/>
              </w:rPr>
            </w:pPr>
            <w:r>
              <w:rPr>
                <w:noProof/>
              </w:rPr>
              <w:t>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 xml:space="preserve">Кроме того цена материалов (в </w:t>
            </w:r>
            <w:proofErr w:type="spellStart"/>
            <w:r w:rsidRPr="006232EB">
              <w:t>т.ч</w:t>
            </w:r>
            <w:proofErr w:type="spellEnd"/>
            <w:r w:rsidRPr="006232EB">
              <w:t>. оборудования), предоставляемых заказчиком</w:t>
            </w:r>
          </w:p>
        </w:tc>
        <w:tc>
          <w:tcPr>
            <w:tcW w:w="4395" w:type="dxa"/>
            <w:shd w:val="clear" w:color="auto" w:fill="FFFFCD" w:themeFill="background2"/>
          </w:tcPr>
          <w:p w:rsidR="00E62872" w:rsidRDefault="009D4FF9" w:rsidP="00E62872">
            <w:pPr>
              <w:rPr>
                <w:noProof/>
              </w:rPr>
            </w:pPr>
            <w:r>
              <w:rPr>
                <w:noProof/>
              </w:rPr>
              <w:t>0</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C21187" w:rsidP="00C21187">
            <w:pPr>
              <w:rPr>
                <w:noProof/>
              </w:rPr>
            </w:pPr>
            <w:r>
              <w:rPr>
                <w:noProof/>
              </w:rPr>
              <w:t>Пересмотр Плана по предупреждению и ликвидации разливов нефти и нефтепродуктов на территории Ондской ГЭС</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430C28" w:rsidP="0097533B">
            <w:pPr>
              <w:rPr>
                <w:noProof/>
              </w:rPr>
            </w:pPr>
            <w:r w:rsidRPr="00430C28">
              <w:rPr>
                <w:noProof/>
              </w:rPr>
              <w:t>Альтернативное предложение не предусмотрено</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430C28" w:rsidP="00E62872">
            <w:pPr>
              <w:rPr>
                <w:noProof/>
              </w:rPr>
            </w:pPr>
            <w:r w:rsidRPr="00430C28">
              <w:rPr>
                <w:noProof/>
              </w:rPr>
              <w:t>Предмет закупки не является делимым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430C28" w:rsidP="00E62872">
            <w:pPr>
              <w:rPr>
                <w:noProof/>
              </w:rPr>
            </w:pPr>
            <w:r w:rsidRPr="00430C28">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430C28" w:rsidP="00E62872">
            <w:r w:rsidRPr="00430C28">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430C28"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430C28" w:rsidRDefault="00430C28" w:rsidP="00E62872">
            <w:pPr>
              <w:rPr>
                <w:lang w:val="en-US"/>
              </w:rPr>
            </w:pPr>
            <w:r>
              <w:rPr>
                <w:lang w:val="en-US"/>
              </w:rPr>
              <w:t>Tihonov_AS@irkutskenergo.ru</w:t>
            </w:r>
          </w:p>
        </w:tc>
      </w:tr>
      <w:tr w:rsidR="00430C28" w:rsidRPr="002E30A6" w:rsidTr="009A2CC4">
        <w:trPr>
          <w:trHeight w:val="20"/>
        </w:trPr>
        <w:tc>
          <w:tcPr>
            <w:tcW w:w="851" w:type="dxa"/>
          </w:tcPr>
          <w:p w:rsidR="00430C28" w:rsidRPr="002E30A6" w:rsidRDefault="00430C28" w:rsidP="00430C28">
            <w:pPr>
              <w:pStyle w:val="119"/>
              <w:rPr>
                <w:color w:val="auto"/>
              </w:rPr>
            </w:pPr>
          </w:p>
        </w:tc>
        <w:tc>
          <w:tcPr>
            <w:tcW w:w="4394" w:type="dxa"/>
          </w:tcPr>
          <w:p w:rsidR="00430C28" w:rsidRPr="002E30A6" w:rsidRDefault="00430C28" w:rsidP="00430C28">
            <w:r w:rsidRPr="002E30A6">
              <w:t>Куратор закупки (для вопросов о процедуре закупки)</w:t>
            </w:r>
          </w:p>
        </w:tc>
        <w:tc>
          <w:tcPr>
            <w:tcW w:w="4395" w:type="dxa"/>
          </w:tcPr>
          <w:p w:rsidR="00430C28" w:rsidRPr="002E30A6" w:rsidRDefault="00430C28" w:rsidP="00430C28">
            <w:r w:rsidRPr="00430C28">
              <w:t>Тихонов Александр Сергеевич</w:t>
            </w:r>
          </w:p>
        </w:tc>
      </w:tr>
      <w:tr w:rsidR="00430C28" w:rsidRPr="002E30A6" w:rsidTr="009A2CC4">
        <w:trPr>
          <w:trHeight w:val="20"/>
        </w:trPr>
        <w:tc>
          <w:tcPr>
            <w:tcW w:w="851" w:type="dxa"/>
          </w:tcPr>
          <w:p w:rsidR="00430C28" w:rsidRPr="002E30A6" w:rsidRDefault="00430C28" w:rsidP="00430C28">
            <w:pPr>
              <w:pStyle w:val="119"/>
              <w:rPr>
                <w:color w:val="auto"/>
              </w:rPr>
            </w:pPr>
          </w:p>
        </w:tc>
        <w:tc>
          <w:tcPr>
            <w:tcW w:w="4394" w:type="dxa"/>
          </w:tcPr>
          <w:p w:rsidR="00430C28" w:rsidRPr="002E30A6" w:rsidRDefault="00430C28" w:rsidP="00430C28">
            <w:r w:rsidRPr="002E30A6">
              <w:t xml:space="preserve">Телефон куратора закупки </w:t>
            </w:r>
          </w:p>
        </w:tc>
        <w:tc>
          <w:tcPr>
            <w:tcW w:w="4395" w:type="dxa"/>
          </w:tcPr>
          <w:p w:rsidR="00430C28" w:rsidRPr="002E30A6" w:rsidRDefault="00430C28" w:rsidP="00430C28">
            <w:r>
              <w:t>+7 (921) 017 65 75</w:t>
            </w:r>
          </w:p>
        </w:tc>
      </w:tr>
      <w:tr w:rsidR="00430C28" w:rsidRPr="002E30A6" w:rsidTr="009A2CC4">
        <w:trPr>
          <w:trHeight w:val="20"/>
        </w:trPr>
        <w:tc>
          <w:tcPr>
            <w:tcW w:w="851" w:type="dxa"/>
          </w:tcPr>
          <w:p w:rsidR="00430C28" w:rsidRPr="002E30A6" w:rsidRDefault="00430C28" w:rsidP="00430C28">
            <w:pPr>
              <w:pStyle w:val="119"/>
              <w:rPr>
                <w:color w:val="auto"/>
              </w:rPr>
            </w:pPr>
            <w:bookmarkStart w:id="1" w:name="_Ref135041453"/>
          </w:p>
        </w:tc>
        <w:bookmarkEnd w:id="1"/>
        <w:tc>
          <w:tcPr>
            <w:tcW w:w="4394" w:type="dxa"/>
          </w:tcPr>
          <w:p w:rsidR="00430C28" w:rsidRPr="002E30A6" w:rsidRDefault="00430C28" w:rsidP="00430C28">
            <w:r w:rsidRPr="002E30A6">
              <w:t>Электронная почта куратора закупки</w:t>
            </w:r>
          </w:p>
        </w:tc>
        <w:tc>
          <w:tcPr>
            <w:tcW w:w="4395" w:type="dxa"/>
          </w:tcPr>
          <w:p w:rsidR="00430C28" w:rsidRPr="00430C28" w:rsidRDefault="00430C28" w:rsidP="00430C28">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2E30A6" w:rsidRDefault="00430C28" w:rsidP="00E62872">
            <w:r w:rsidRPr="00430C28">
              <w:t>Республика Карелия, Сегежский р-н, д. Каменный Бор, ул. Набережная, д. 1В</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tc>
          <w:tcPr>
            <w:tcW w:w="4395" w:type="dxa"/>
          </w:tcPr>
          <w:p w:rsidR="00E62872" w:rsidRPr="002E30A6" w:rsidRDefault="00430C28" w:rsidP="00E62872">
            <w:r w:rsidRPr="00430C28">
              <w:t>186435, Республика Карелия, Сегежский р-н, д. Каменный Бор, ул. Набережная, д. 1В (</w:t>
            </w:r>
            <w:proofErr w:type="spellStart"/>
            <w:r w:rsidRPr="00430C28">
              <w:t>Ондская</w:t>
            </w:r>
            <w:proofErr w:type="spellEnd"/>
            <w:r w:rsidRPr="00430C28">
              <w:t xml:space="preserve"> ГЭС)</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2E30A6" w:rsidRDefault="00430C28" w:rsidP="00E62872">
            <w:r w:rsidRPr="00430C28">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2826E133304E47D29820BBF6813DC075"/>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E1A01BD41EB34201B3F5B015151A2B5B"/>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E12626" w:rsidRDefault="00E12626" w:rsidP="001900DB">
                <w:r>
                  <w:t xml:space="preserve">21.08.2023 г. 17.00 по </w:t>
                </w:r>
                <w:proofErr w:type="spellStart"/>
                <w:r>
                  <w:t>мск</w:t>
                </w:r>
                <w:proofErr w:type="spellEnd"/>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6569515DE3FE429A843A09C10C9283D9"/>
                  </w:placeholder>
                  <w15:color w:val="FFFF00"/>
                </w:sdt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E12626" w:rsidRPr="002E30A6" w:rsidTr="00287C2C">
            <w:trPr>
              <w:cnfStyle w:val="010000000000" w:firstRow="0" w:lastRow="1" w:firstColumn="0" w:lastColumn="0" w:oddVBand="0" w:evenVBand="0" w:oddHBand="0" w:evenHBand="0" w:firstRowFirstColumn="0" w:firstRowLastColumn="0" w:lastRowFirstColumn="0" w:lastRowLastColumn="0"/>
              <w:trHeight w:val="567"/>
            </w:trPr>
            <w:tc>
              <w:tcPr>
                <w:tcW w:w="851" w:type="dxa"/>
              </w:tcPr>
              <w:p w:rsidR="00E12626" w:rsidRPr="002E30A6" w:rsidRDefault="00E12626" w:rsidP="00E12626">
                <w:pPr>
                  <w:pStyle w:val="119"/>
                  <w:rPr>
                    <w:color w:val="auto"/>
                  </w:rPr>
                </w:pPr>
              </w:p>
            </w:tc>
            <w:tc>
              <w:tcPr>
                <w:tcW w:w="4111" w:type="dxa"/>
              </w:tcPr>
              <w:p w:rsidR="00E12626" w:rsidRPr="00AB4D85" w:rsidRDefault="00E12626" w:rsidP="00E12626">
                <w:pPr>
                  <w:rPr>
                    <w:highlight w:val="green"/>
                  </w:rPr>
                </w:pPr>
                <w:r w:rsidRPr="009A00B8">
                  <w:t>Запланированная дата и время рассмотрения заявок и подведения итогов не ранее</w:t>
                </w:r>
              </w:p>
            </w:tc>
            <w:tc>
              <w:tcPr>
                <w:tcW w:w="4678" w:type="dxa"/>
              </w:tcPr>
              <w:p w:rsidR="00E12626" w:rsidRPr="00E12626" w:rsidRDefault="00E12626" w:rsidP="00E12626">
                <w:r>
                  <w:t>2</w:t>
                </w:r>
                <w:r>
                  <w:t>5</w:t>
                </w:r>
                <w:r>
                  <w:t xml:space="preserve">.08.2023 г. 17.00 по </w:t>
                </w:r>
                <w:proofErr w:type="spellStart"/>
                <w:r>
                  <w:t>мск</w:t>
                </w:r>
                <w:proofErr w:type="spellEnd"/>
              </w:p>
            </w:tc>
          </w:tr>
        </w:tbl>
        <w:p w:rsidR="002440E7" w:rsidRPr="002E30A6" w:rsidRDefault="009D4FF9"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D6FFA473963145EF9244FEFFC7C96CCE"/>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526A4" w:rsidP="00F526A4">
                <w:pPr>
                  <w:pStyle w:val="111"/>
                  <w:numPr>
                    <w:ilvl w:val="0"/>
                    <w:numId w:val="0"/>
                  </w:numPr>
                  <w:rPr>
                    <w:rFonts w:asciiTheme="minorHAnsi" w:hAnsiTheme="minorHAnsi"/>
                    <w:color w:val="auto"/>
                  </w:rPr>
                </w:pPr>
                <w:r w:rsidRPr="00F526A4">
                  <w:rPr>
                    <w:rFonts w:asciiTheme="minorHAnsi" w:hAnsiTheme="minorHAnsi"/>
                    <w:color w:val="auto"/>
                  </w:rPr>
                  <w:t xml:space="preserve">Пересмотр Плана по предупреждению и ликвидации разливов нефти и нефтепродуктов на территории </w:t>
                </w:r>
                <w:proofErr w:type="spellStart"/>
                <w:r w:rsidRPr="00F526A4">
                  <w:rPr>
                    <w:rFonts w:asciiTheme="minorHAnsi" w:hAnsiTheme="minorHAnsi"/>
                    <w:color w:val="auto"/>
                  </w:rPr>
                  <w:t>Ондской</w:t>
                </w:r>
                <w:proofErr w:type="spellEnd"/>
                <w:r w:rsidRPr="00F526A4">
                  <w:rPr>
                    <w:rFonts w:asciiTheme="minorHAnsi" w:hAnsiTheme="minorHAnsi"/>
                    <w:color w:val="auto"/>
                  </w:rPr>
                  <w:t xml:space="preserve"> ГЭС</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3488D"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13488D" w:rsidP="0013488D">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97533B" w:rsidTr="00AD4D26">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97533B"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97533B" w:rsidRDefault="0013488D" w:rsidP="0013488D">
                <w:pPr>
                  <w:pStyle w:val="111"/>
                  <w:numPr>
                    <w:ilvl w:val="0"/>
                    <w:numId w:val="0"/>
                  </w:numPr>
                  <w:spacing w:after="0" w:line="240" w:lineRule="auto"/>
                  <w:jc w:val="left"/>
                  <w:rPr>
                    <w:rFonts w:asciiTheme="minorHAnsi" w:hAnsiTheme="minorHAnsi"/>
                  </w:rPr>
                </w:pPr>
                <w:r>
                  <w:rPr>
                    <w:rFonts w:asciiTheme="minorHAnsi" w:hAnsiTheme="minorHAnsi"/>
                  </w:rPr>
                  <w:t>С даты подписания по 31.12.2023 г.</w:t>
                </w:r>
              </w:p>
            </w:tc>
          </w:tr>
          <w:tr w:rsidR="0013488D" w:rsidRPr="00B56B74" w:rsidTr="00AD4D26">
            <w:trPr>
              <w:tblCellSpacing w:w="42" w:type="dxa"/>
            </w:trPr>
            <w:tc>
              <w:tcPr>
                <w:tcW w:w="775" w:type="dxa"/>
                <w:vAlign w:val="center"/>
              </w:tcPr>
              <w:p w:rsidR="0013488D" w:rsidRPr="0097533B" w:rsidRDefault="0013488D" w:rsidP="0013488D">
                <w:pPr>
                  <w:pStyle w:val="111"/>
                  <w:rPr>
                    <w:rFonts w:asciiTheme="minorHAnsi" w:hAnsiTheme="minorHAnsi"/>
                  </w:rPr>
                </w:pPr>
              </w:p>
            </w:tc>
            <w:tc>
              <w:tcPr>
                <w:tcW w:w="2893" w:type="dxa"/>
                <w:tcMar>
                  <w:left w:w="85" w:type="dxa"/>
                </w:tcMar>
                <w:vAlign w:val="center"/>
              </w:tcPr>
              <w:p w:rsidR="0013488D" w:rsidRPr="0097533B"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97533B" w:rsidRDefault="0013488D" w:rsidP="0013488D">
                <w:pPr>
                  <w:pStyle w:val="111"/>
                  <w:numPr>
                    <w:ilvl w:val="0"/>
                    <w:numId w:val="0"/>
                  </w:numPr>
                  <w:spacing w:after="0" w:line="240" w:lineRule="auto"/>
                  <w:jc w:val="left"/>
                  <w:rPr>
                    <w:rFonts w:asciiTheme="minorHAnsi" w:hAnsiTheme="minorHAnsi"/>
                  </w:rPr>
                </w:pPr>
                <w:r>
                  <w:rPr>
                    <w:rFonts w:asciiTheme="minorHAnsi" w:hAnsiTheme="minorHAnsi"/>
                  </w:rPr>
                  <w:t xml:space="preserve">С даты </w:t>
                </w:r>
                <w:r>
                  <w:rPr>
                    <w:rFonts w:asciiTheme="minorHAnsi" w:hAnsiTheme="minorHAnsi"/>
                  </w:rPr>
                  <w:t>заключения Договора</w:t>
                </w:r>
                <w:r>
                  <w:rPr>
                    <w:rFonts w:asciiTheme="minorHAnsi" w:hAnsiTheme="minorHAnsi"/>
                  </w:rPr>
                  <w:t xml:space="preserve"> по 31.12.2023 г.</w:t>
                </w:r>
              </w:p>
            </w:tc>
          </w:tr>
          <w:tr w:rsidR="0013488D" w:rsidRPr="004A11C7" w:rsidTr="00C307BB">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13488D" w:rsidP="0013488D">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4A11C7" w:rsidTr="00C307BB">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Default="0013488D" w:rsidP="0013488D">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Default="0013488D" w:rsidP="0013488D">
                <w:pPr>
                  <w:pStyle w:val="111"/>
                  <w:numPr>
                    <w:ilvl w:val="0"/>
                    <w:numId w:val="0"/>
                  </w:numPr>
                </w:pPr>
                <w:r>
                  <w:t xml:space="preserve">Предложение участника может превышать </w:t>
                </w:r>
                <w:proofErr w:type="gramStart"/>
                <w:r>
                  <w:t>цену</w:t>
                </w:r>
                <w:proofErr w:type="gramEnd"/>
                <w:r>
                  <w:t xml:space="preserve"> указанную в п 1.4.</w:t>
                </w:r>
                <w:r>
                  <w:t xml:space="preserve"> </w:t>
                </w:r>
              </w:p>
              <w:p w:rsidR="0013488D" w:rsidRDefault="0013488D" w:rsidP="0013488D">
                <w:pPr>
                  <w:pStyle w:val="111"/>
                  <w:numPr>
                    <w:ilvl w:val="0"/>
                    <w:numId w:val="0"/>
                  </w:numPr>
                </w:pPr>
                <w:r>
                  <w:t>В случае, если цена заявки превышает НМЦД требуется расчет стоимости, сметы</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Безналичный расчет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30 календарных дней после подписания актов выполненных работ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После подписания актов выполненных работ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p>
            </w:tc>
          </w:tr>
          <w:tr w:rsidR="0013488D" w:rsidRPr="00B56B74" w:rsidTr="00AD4D26">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4A11C7" w:rsidRDefault="002C7704" w:rsidP="0013488D">
                <w:pPr>
                  <w:pStyle w:val="111"/>
                  <w:numPr>
                    <w:ilvl w:val="0"/>
                    <w:numId w:val="0"/>
                  </w:numPr>
                  <w:spacing w:after="0" w:line="240" w:lineRule="auto"/>
                  <w:jc w:val="left"/>
                  <w:rPr>
                    <w:rFonts w:asciiTheme="minorHAnsi" w:hAnsiTheme="minorHAnsi"/>
                  </w:rPr>
                </w:pPr>
                <w:r>
                  <w:rPr>
                    <w:rFonts w:asciiTheme="minorHAnsi" w:hAnsiTheme="minorHAnsi"/>
                  </w:rPr>
                  <w:t>36</w:t>
                </w:r>
                <w:r w:rsidRPr="002C7704">
                  <w:rPr>
                    <w:rFonts w:asciiTheme="minorHAnsi" w:hAnsiTheme="minorHAnsi"/>
                  </w:rPr>
                  <w:t xml:space="preserve"> мес.</w:t>
                </w:r>
              </w:p>
            </w:tc>
          </w:tr>
          <w:tr w:rsidR="0013488D" w:rsidRPr="00B56B74" w:rsidTr="00AD4D26">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Pr="0097533B" w:rsidRDefault="0013488D" w:rsidP="0013488D">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C5180" w:rsidRDefault="002C7704" w:rsidP="0013488D">
                <w:pPr>
                  <w:pStyle w:val="111"/>
                  <w:numPr>
                    <w:ilvl w:val="0"/>
                    <w:numId w:val="0"/>
                  </w:numPr>
                  <w:spacing w:after="0" w:line="240" w:lineRule="auto"/>
                  <w:jc w:val="left"/>
                  <w:rPr>
                    <w:rFonts w:asciiTheme="minorHAnsi" w:hAnsiTheme="minorHAnsi"/>
                    <w:noProof/>
                  </w:rPr>
                </w:pPr>
                <w:r w:rsidRPr="002C7704">
                  <w:rPr>
                    <w:rFonts w:asciiTheme="minorHAnsi" w:hAnsiTheme="minorHAnsi"/>
                    <w:noProof/>
                  </w:rPr>
                  <w:t>не меньше 50%.</w:t>
                </w:r>
              </w:p>
            </w:tc>
          </w:tr>
          <w:tr w:rsidR="0013488D" w:rsidRPr="00B56B74" w:rsidTr="00C307BB">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4A11C7" w:rsidRDefault="002C7704" w:rsidP="002C7704">
                <w:pPr>
                  <w:pStyle w:val="111"/>
                  <w:numPr>
                    <w:ilvl w:val="0"/>
                    <w:numId w:val="0"/>
                  </w:numPr>
                  <w:spacing w:after="0" w:line="240" w:lineRule="auto"/>
                  <w:jc w:val="left"/>
                </w:pPr>
                <w:r w:rsidRPr="002C7704">
                  <w:t xml:space="preserve">Не </w:t>
                </w:r>
                <w:proofErr w:type="spellStart"/>
                <w:r w:rsidRPr="002C7704">
                  <w:t>требу</w:t>
                </w:r>
                <w:r w:rsidR="007902FC">
                  <w:t>з</w:t>
                </w:r>
                <w:bookmarkStart w:id="4" w:name="_GoBack"/>
                <w:bookmarkEnd w:id="4"/>
                <w:r w:rsidRPr="002C7704">
                  <w:t>ется</w:t>
                </w:r>
                <w:proofErr w:type="spellEnd"/>
              </w:p>
            </w:tc>
          </w:tr>
        </w:tbl>
      </w:sdtContent>
    </w:sdt>
    <w:p w:rsidR="00BC611E" w:rsidRPr="002E30A6" w:rsidRDefault="00BC611E" w:rsidP="00BC611E">
      <w:pPr>
        <w:pStyle w:val="113"/>
        <w:rPr>
          <w:color w:val="auto"/>
        </w:rPr>
      </w:pPr>
      <w:r w:rsidRPr="002E30A6">
        <w:rPr>
          <w:color w:val="auto"/>
        </w:rPr>
        <w:lastRenderedPageBreak/>
        <w:t>Требования безопасности</w:t>
      </w:r>
    </w:p>
    <w:p w:rsidR="00BC611E" w:rsidRPr="002E30A6" w:rsidRDefault="004C6BE1" w:rsidP="00BC611E">
      <w:pPr>
        <w:pStyle w:val="111"/>
        <w:rPr>
          <w:color w:val="auto"/>
        </w:rPr>
      </w:pPr>
      <w:r>
        <w:rPr>
          <w:color w:val="auto"/>
        </w:rPr>
        <w:t>В соответствии с Техническим заданием</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D6FFA473963145EF9244FEFFC7C96CCE"/>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D6FFA473963145EF9244FEFFC7C96CCE"/>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7902FC">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6DFEA4548EDE4C618C6A13C32D7E6952"/>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EEBD264A0BFE4F01951E8838ACD8CE40"/>
            </w:placeholder>
            <w15:color w:val="FFFF00"/>
          </w:sdtPr>
          <w:sdtContent>
            <w:sdt>
              <w:sdtPr>
                <w:id w:val="-1825498209"/>
                <w:placeholder>
                  <w:docPart w:val="629DCDB40AAF4ED1802E95A9CD84292F"/>
                </w:placeholder>
                <w15:color w:val="FFFF00"/>
              </w:sdtPr>
              <w:sdtContent>
                <w:sdt>
                  <w:sdtPr>
                    <w:id w:val="-588309584"/>
                    <w:placeholder>
                      <w:docPart w:val="9951C9299CDB4B918C7FCD5FC76FA7B5"/>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004244041ABA48BB934881FA4BB8AA5B"/>
            </w:placeholder>
            <w15:color w:val="FFFF00"/>
          </w:sdtPr>
          <w:sdtContent>
            <w:sdt>
              <w:sdtPr>
                <w:id w:val="1734434407"/>
                <w:placeholder>
                  <w:docPart w:val="D153000A0302408391EC6F8A6D6A2564"/>
                </w:placeholder>
                <w15:color w:val="FFFF00"/>
              </w:sdtPr>
              <w:sdtContent>
                <w:sdt>
                  <w:sdtPr>
                    <w:id w:val="128986883"/>
                    <w:placeholder>
                      <w:docPart w:val="A23864A8D1104CE0963E4C785E08C3A7"/>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0EDAF75DC1534D21820C4D90903DCF07"/>
            </w:placeholder>
            <w15:color w:val="FFFF00"/>
          </w:sdtPr>
          <w:sdtContent>
            <w:sdt>
              <w:sdtPr>
                <w:id w:val="1486978902"/>
                <w:placeholder>
                  <w:docPart w:val="73E55C9656FC48F59A2F53D7E0756B84"/>
                </w:placeholder>
                <w15:color w:val="FFFF00"/>
              </w:sdtPr>
              <w:sdtContent>
                <w:sdt>
                  <w:sdtPr>
                    <w:id w:val="1587262142"/>
                    <w:placeholder>
                      <w:docPart w:val="4690E834EB8E433D9E2933BBD05A4A08"/>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D8734587B67C4FCB8ED7A82248D3CCA7"/>
            </w:placeholder>
            <w15:color w:val="FFFF00"/>
          </w:sdtPr>
          <w:sdtContent>
            <w:sdt>
              <w:sdtPr>
                <w:id w:val="-1227372339"/>
                <w:placeholder>
                  <w:docPart w:val="178E8E5AC03A425BA8DCA184ABF513DA"/>
                </w:placeholder>
                <w15:color w:val="FFFF00"/>
              </w:sdtPr>
              <w:sdtContent>
                <w:sdt>
                  <w:sdtPr>
                    <w:id w:val="-85692800"/>
                    <w:placeholder>
                      <w:docPart w:val="7876DB4596F248CEB2B72B088F7AD372"/>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735EDC88C144492EBC72D63AD54EDD36"/>
            </w:placeholder>
            <w15:color w:val="FFFF00"/>
          </w:sdtPr>
          <w:sdtContent>
            <w:sdt>
              <w:sdtPr>
                <w:id w:val="2013024472"/>
                <w:placeholder>
                  <w:docPart w:val="68EE2B12FE3C45448F46FDD7AD57E1A8"/>
                </w:placeholder>
                <w15:color w:val="FFFF00"/>
              </w:sdtPr>
              <w:sdtContent>
                <w:sdt>
                  <w:sdtPr>
                    <w:id w:val="-1950388802"/>
                    <w:placeholder>
                      <w:docPart w:val="A2134EA4AF0A4D8F98C7C3C288BBD337"/>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B03A477C488343878C003BD041E071BA"/>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546BD6E7C3FD4B9586C928980CD1EB80"/>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546BD6E7C3FD4B9586C928980CD1EB80"/>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9B2264523100449AB8724056B800114A"/>
              </w:placeholder>
              <w15:color w:val="FFFF00"/>
            </w:sdtPr>
            <w:sdtContent>
              <w:p w:rsidR="00472482" w:rsidRPr="008A5D69" w:rsidRDefault="00472482" w:rsidP="00472482">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fldSimple w:instr=" MERGEFIELD Минимальное_колво_рассматриваемых_догов ">
                  <w:r w:rsidR="002A0EA3">
                    <w:rPr>
                      <w:noProof/>
                    </w:rPr>
                    <w:t>«Минимальное_колво_рассматриваемых_догов»</w:t>
                  </w:r>
                </w:fldSimple>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7902FC">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05FBBA6DB30D49B884982F50F0C3BCA3"/>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E815A7"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 по форме из Заявки на участие в закупке</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Pr="002E30A6" w:rsidRDefault="00E815A7" w:rsidP="00E815A7">
            <w:pPr>
              <w:suppressAutoHyphens/>
              <w:cnfStyle w:val="000000010000" w:firstRow="0" w:lastRow="0" w:firstColumn="0" w:lastColumn="0" w:oddVBand="0" w:evenVBand="0" w:oddHBand="0" w:evenHBand="1" w:firstRowFirstColumn="0" w:firstRowLastColumn="0" w:lastRowFirstColumn="0" w:lastRowLastColumn="0"/>
            </w:pPr>
            <w:r w:rsidRPr="00E815A7">
              <w:t xml:space="preserve">Справка </w:t>
            </w:r>
            <w:r>
              <w:t>о материально-технических</w:t>
            </w:r>
            <w:r w:rsidRPr="00E815A7">
              <w:t xml:space="preserve"> ресурсах по форме из Заявки на участие в закупке</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2E30A6" w:rsidRPr="002E30A6" w:rsidTr="00CE5AB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CE5AB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7A32D2" w:rsidRPr="002E30A6" w:rsidRDefault="00CE5AB4"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CE5AB4">
              <w:rPr>
                <w:color w:val="auto"/>
              </w:rPr>
              <w:t>Документы, подтверждающие соответствие субподрядчиков специальным требованиям</w:t>
            </w:r>
          </w:p>
        </w:tc>
      </w:tr>
    </w:tbl>
    <w:p w:rsidR="0084050C" w:rsidRDefault="0084050C" w:rsidP="0084050C">
      <w:pPr>
        <w:pStyle w:val="113"/>
        <w:spacing w:line="240" w:lineRule="auto"/>
        <w:jc w:val="both"/>
      </w:pPr>
      <w:r w:rsidRPr="00C736AB">
        <w:t xml:space="preserve">Требование </w:t>
      </w:r>
      <w:r>
        <w:t>по безопасности и охране труда</w:t>
      </w:r>
    </w:p>
    <w:permStart w:id="780885429" w:edGrp="everyone" w:displacedByCustomXml="next"/>
    <w:sdt>
      <w:sdtPr>
        <w:rPr>
          <w:b w:val="0"/>
        </w:rPr>
        <w:alias w:val="Специальные требования"/>
        <w:tag w:val="Специальные требования"/>
        <w:id w:val="1860858097"/>
        <w:placeholder>
          <w:docPart w:val="6928820CAA66472DBA189106AF60FD4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AD4D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AD4D26">
                <w:pPr>
                  <w:suppressAutoHyphens/>
                </w:pPr>
                <w:r w:rsidRPr="00736283">
                  <w:t>№</w:t>
                </w:r>
              </w:p>
            </w:tc>
            <w:tc>
              <w:tcPr>
                <w:tcW w:w="3118" w:type="dxa"/>
                <w:vAlign w:val="center"/>
              </w:tcPr>
              <w:p w:rsidR="0084050C" w:rsidRPr="00736283" w:rsidRDefault="0084050C" w:rsidP="00AD4D26">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AD4D26">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E5AB4" w:rsidP="00AD4D2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E5AB4" w:rsidP="00AD4D2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permEnd w:id="780885429"/>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703934BCD3404AA0BC2E3D5098B3DBF2"/>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0EA3">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01ECF923145E4C689AC404BE817E31E5"/>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0EA3">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2826E133304E47D29820BBF6813DC075"/>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A029D34716614D4FAB6E3C9BB453F974"/>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902F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7902FC">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902FC">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7902FC">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7902FC">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7902FC">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7902FC">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9D4FF9" w:rsidP="004860C4">
      <w:pPr>
        <w:pStyle w:val="111"/>
        <w:rPr>
          <w:color w:val="FF0000"/>
        </w:rPr>
      </w:pPr>
      <w:sdt>
        <w:sdtPr>
          <w:rPr>
            <w:color w:val="auto"/>
          </w:rPr>
          <w:alias w:val="Порядок подачи заявок"/>
          <w:tag w:val="Порядок подачи заявок"/>
          <w:id w:val="2118091559"/>
          <w:lock w:val="sdtLocked"/>
          <w:placeholder>
            <w:docPart w:val="2826E133304E47D29820BBF6813DC075"/>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7902FC">
        <w:rPr>
          <w:color w:val="FF0000"/>
        </w:rPr>
        <w:t>1.18</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 xml:space="preserve">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w:t>
      </w:r>
      <w:hyperlink r:id="rId16" w:history="1">
        <w:r w:rsidR="00437B84" w:rsidRPr="002B4EA2">
          <w:rPr>
            <w:rStyle w:val="ae"/>
            <w:lang w:val="en-US"/>
          </w:rPr>
          <w:t>ese</w:t>
        </w:r>
        <w:r w:rsidR="00437B84" w:rsidRPr="002B4EA2">
          <w:rPr>
            <w:rStyle w:val="ae"/>
          </w:rPr>
          <w:t>-</w:t>
        </w:r>
        <w:r w:rsidR="00437B84" w:rsidRPr="002B4EA2">
          <w:rPr>
            <w:rStyle w:val="ae"/>
            <w:lang w:val="en-US"/>
          </w:rPr>
          <w:t>te</w:t>
        </w:r>
        <w:r w:rsidR="00437B84" w:rsidRPr="002B4EA2">
          <w:rPr>
            <w:rStyle w:val="ae"/>
          </w:rPr>
          <w:t>2@</w:t>
        </w:r>
        <w:r w:rsidR="00437B84" w:rsidRPr="002B4EA2">
          <w:rPr>
            <w:rStyle w:val="ae"/>
            <w:lang w:val="en-US"/>
          </w:rPr>
          <w:t>irkutskenergo</w:t>
        </w:r>
        <w:r w:rsidR="00437B84" w:rsidRPr="002B4EA2">
          <w:rPr>
            <w:rStyle w:val="ae"/>
          </w:rPr>
          <w:t>.</w:t>
        </w:r>
        <w:proofErr w:type="spellStart"/>
        <w:r w:rsidR="00437B84" w:rsidRPr="002B4EA2">
          <w:rPr>
            <w:rStyle w:val="ae"/>
            <w:lang w:val="en-US"/>
          </w:rPr>
          <w:t>ru</w:t>
        </w:r>
        <w:proofErr w:type="spellEnd"/>
      </w:hyperlink>
      <w:r w:rsidR="00437B84" w:rsidRPr="00437B84">
        <w:rPr>
          <w:color w:val="auto"/>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7902FC">
        <w:rPr>
          <w:color w:val="FF0000"/>
        </w:rPr>
        <w:t>1.18</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D4FF9" w:rsidP="008A76BB">
      <w:pPr>
        <w:pStyle w:val="a0"/>
        <w:rPr>
          <w:color w:val="auto"/>
        </w:rPr>
      </w:pPr>
      <w:sdt>
        <w:sdtPr>
          <w:rPr>
            <w:color w:val="auto"/>
          </w:rPr>
          <w:alias w:val="Определения победителя"/>
          <w:tag w:val="Определения победителя"/>
          <w:id w:val="-121613066"/>
          <w:lock w:val="sdtLocked"/>
          <w:placeholder>
            <w:docPart w:val="2826E133304E47D29820BBF6813DC075"/>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826E133304E47D29820BBF6813DC075"/>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2A0EA3">
          <w:rPr>
            <w:noProof/>
          </w:rPr>
          <w:instrText>«Антидемпинг»</w:instrText>
        </w:r>
      </w:fldSimple>
      <w:r w:rsidR="0081330E" w:rsidRPr="0081330E">
        <w:instrText xml:space="preserve">*100 \# "0%"  </w:instrText>
      </w:r>
      <w:r w:rsidR="0081330E" w:rsidRPr="0081330E">
        <w:fldChar w:fldCharType="separate"/>
      </w:r>
      <w:r w:rsidR="002A0EA3">
        <w:rPr>
          <w:b/>
          <w:noProof/>
        </w:rPr>
        <w:t>!Синтаксическая ошибка, «</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7902FC">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0BF05BBD338C4CD7BF43B90C0A865648"/>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437B84">
        <w:rPr>
          <w:color w:val="auto"/>
        </w:rPr>
        <w:t>перв</w:t>
      </w:r>
      <w:r w:rsidR="00D943DA">
        <w:rPr>
          <w:color w:val="auto"/>
        </w:rPr>
        <w:t>ые)</w:t>
      </w:r>
      <w:r w:rsidRPr="002E30A6">
        <w:rPr>
          <w:color w:val="auto"/>
        </w:rPr>
        <w:t xml:space="preserve"> </w:t>
      </w:r>
      <w:r w:rsidR="00437B84" w:rsidRPr="00437B84">
        <w:rPr>
          <w:rStyle w:val="aff9"/>
          <w:color w:val="auto"/>
        </w:rPr>
        <w:t>5</w:t>
      </w:r>
      <w:r w:rsidR="00437B84" w:rsidRPr="00437B84">
        <w:t xml:space="preserve"> </w:t>
      </w:r>
      <w:r w:rsidR="00D943DA">
        <w:rPr>
          <w:color w:val="auto"/>
        </w:rPr>
        <w:t>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последние</w:t>
      </w:r>
      <w:sdt>
        <w:sdtPr>
          <w:rPr>
            <w:rStyle w:val="aff9"/>
            <w:color w:val="auto"/>
          </w:rPr>
          <w:alias w:val="Рассматриваемый период договоров"/>
          <w:tag w:val="Рассматриваемый период договоров"/>
          <w:id w:val="1160514008"/>
          <w:placeholder>
            <w:docPart w:val="D6FFA473963145EF9244FEFFC7C96CCE"/>
          </w:placeholder>
          <w15:color w:val="FFFF00"/>
        </w:sdtPr>
        <w:sdtContent>
          <w:r w:rsidR="006A44F6" w:rsidRPr="002E30A6">
            <w:rPr>
              <w:rStyle w:val="aff9"/>
              <w:color w:val="auto"/>
            </w:rPr>
            <w:fldChar w:fldCharType="begin"/>
          </w:r>
          <w:r w:rsidR="006A44F6" w:rsidRPr="002E30A6">
            <w:rPr>
              <w:rStyle w:val="aff9"/>
              <w:color w:val="auto"/>
            </w:rPr>
            <w:instrText xml:space="preserve"> MERGEFIELD "Рассматриваемый_период_аналогичных_догов" </w:instrText>
          </w:r>
          <w:r w:rsidR="006A44F6" w:rsidRPr="002E30A6">
            <w:rPr>
              <w:rStyle w:val="aff9"/>
              <w:color w:val="auto"/>
            </w:rPr>
            <w:fldChar w:fldCharType="separate"/>
          </w:r>
          <w:r w:rsidR="006A44F6" w:rsidRPr="002E30A6">
            <w:rPr>
              <w:rStyle w:val="aff9"/>
              <w:color w:val="auto"/>
            </w:rPr>
            <w:fldChar w:fldCharType="end"/>
          </w:r>
          <w:r w:rsidR="00437B84" w:rsidRPr="00437B84">
            <w:rPr>
              <w:rStyle w:val="aff9"/>
              <w:color w:val="auto"/>
            </w:rPr>
            <w:t xml:space="preserve"> 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Default="001206F5" w:rsidP="00F6260B">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437B84" w:rsidRPr="00437B84">
        <w:t xml:space="preserve"> </w:t>
      </w:r>
      <w:r w:rsidR="00437B84" w:rsidRPr="00437B84">
        <w:rPr>
          <w:rStyle w:val="aff9"/>
          <w:color w:val="auto"/>
        </w:rPr>
        <w:t xml:space="preserve">Разработка Плана по предупреждению и ликвидации разливов </w:t>
      </w:r>
      <w:r w:rsidR="00437B84">
        <w:rPr>
          <w:rStyle w:val="aff9"/>
          <w:color w:val="auto"/>
        </w:rPr>
        <w:t>нефти и нефтепродуктов</w:t>
      </w:r>
      <w:r w:rsidR="00C07F23" w:rsidRPr="002E30A6">
        <w:t>.</w:t>
      </w:r>
    </w:p>
    <w:p w:rsidR="00CE2364" w:rsidRPr="00CE2364" w:rsidRDefault="00CE2364" w:rsidP="00437B84">
      <w:pPr>
        <w:pStyle w:val="a0"/>
      </w:pPr>
      <w:r w:rsidRPr="000759B9">
        <w:t>Представленные договоры, были исполнены участником закупки в качестве</w:t>
      </w:r>
      <w:r>
        <w:t xml:space="preserve"> </w:t>
      </w:r>
      <w:r w:rsidR="00437B84" w:rsidRPr="00437B84">
        <w:rPr>
          <w:b/>
        </w:rPr>
        <w:t>подрядчика, генерального подрядчика или субподрядчика</w:t>
      </w:r>
      <w:r w:rsidR="00437B84" w:rsidRPr="00437B84">
        <w:rPr>
          <w:rStyle w:val="aff9"/>
          <w:b/>
          <w:shd w:val="clear" w:color="auto" w:fill="auto"/>
        </w:rP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Pr="000759B9">
        <w:rPr>
          <w:rStyle w:val="aff9"/>
          <w:noProof/>
        </w:rPr>
        <w:fldChar w:fldCharType="end"/>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2826E133304E47D29820BBF6813DC075"/>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2826E133304E47D29820BBF6813DC075"/>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9D4FF9" w:rsidP="00FD7697">
      <w:pPr>
        <w:pStyle w:val="111"/>
        <w:rPr>
          <w:color w:val="auto"/>
        </w:rPr>
      </w:pPr>
      <w:sdt>
        <w:sdtPr>
          <w:rPr>
            <w:color w:val="auto"/>
          </w:rPr>
          <w:alias w:val="Заключение договора"/>
          <w:tag w:val="Заключение договора"/>
          <w:id w:val="1028451099"/>
          <w:lock w:val="sdtLocked"/>
          <w:placeholder>
            <w:docPart w:val="2826E133304E47D29820BBF6813DC075"/>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4FF9" w:rsidRDefault="009D4FF9" w:rsidP="00D225C0">
      <w:r>
        <w:separator/>
      </w:r>
    </w:p>
    <w:p w:rsidR="009D4FF9" w:rsidRDefault="009D4FF9"/>
  </w:endnote>
  <w:endnote w:type="continuationSeparator" w:id="0">
    <w:p w:rsidR="009D4FF9" w:rsidRDefault="009D4FF9" w:rsidP="00D225C0">
      <w:r>
        <w:continuationSeparator/>
      </w:r>
    </w:p>
    <w:p w:rsidR="009D4FF9" w:rsidRDefault="009D4F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2BD1258B-5E07-4F56-B4F8-C559B0B99B12}"/>
    <w:embedBold r:id="rId2" w:fontKey="{81A18374-62B4-4110-8311-D5418EF728D5}"/>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D646F5E6-ADD1-4399-AAB0-43F3A0990E51}"/>
    <w:embedBold r:id="rId4" w:fontKey="{1FAC79AE-E43B-47BE-9CB7-99378A5AC65E}"/>
  </w:font>
  <w:font w:name="Segoe UI">
    <w:panose1 w:val="020B0502040204020203"/>
    <w:charset w:val="CC"/>
    <w:family w:val="swiss"/>
    <w:pitch w:val="variable"/>
    <w:sig w:usb0="E4002EFF" w:usb1="C000E47F" w:usb2="00000009" w:usb3="00000000" w:csb0="000001FF" w:csb1="00000000"/>
    <w:embedRegular r:id="rId5" w:fontKey="{B039AFC5-D1DC-4EBF-9916-F977438786E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9D4FF9" w:rsidRDefault="009D4FF9"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7902FC">
              <w:rPr>
                <w:rStyle w:val="affff7"/>
                <w:b/>
                <w:bCs/>
              </w:rPr>
              <w:t>Ошибка! Источник ссылки не найден.</w:t>
            </w:r>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902FC">
              <w:rPr>
                <w:rStyle w:val="affff7"/>
                <w:noProof/>
              </w:rPr>
              <w:t>27</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9D4FF9" w:rsidRDefault="00176BFE" w:rsidP="006B2AC5">
        <w:pPr>
          <w:pStyle w:val="aff1"/>
          <w:tabs>
            <w:tab w:val="clear" w:pos="4677"/>
            <w:tab w:val="clear" w:pos="9355"/>
          </w:tabs>
          <w:ind w:right="-2"/>
          <w:jc w:val="right"/>
        </w:pPr>
        <w:r>
          <w:t>45</w:t>
        </w:r>
        <w:r w:rsidR="009D4FF9">
          <w:t xml:space="preserve">   </w:t>
        </w:r>
        <w:sdt>
          <w:sdtPr>
            <w:id w:val="1107705473"/>
            <w:docPartObj>
              <w:docPartGallery w:val="Page Numbers (Top of Page)"/>
              <w:docPartUnique/>
            </w:docPartObj>
          </w:sdtPr>
          <w:sdtContent>
            <w:r w:rsidR="009D4FF9" w:rsidRPr="00973491">
              <w:rPr>
                <w:rStyle w:val="affff7"/>
              </w:rPr>
              <w:t xml:space="preserve">|   Страница </w:t>
            </w:r>
            <w:r w:rsidR="009D4FF9" w:rsidRPr="00973491">
              <w:rPr>
                <w:rStyle w:val="affff7"/>
              </w:rPr>
              <w:fldChar w:fldCharType="begin"/>
            </w:r>
            <w:r w:rsidR="009D4FF9" w:rsidRPr="00973491">
              <w:rPr>
                <w:rStyle w:val="affff7"/>
              </w:rPr>
              <w:instrText>PAGE</w:instrText>
            </w:r>
            <w:r w:rsidR="009D4FF9" w:rsidRPr="00973491">
              <w:rPr>
                <w:rStyle w:val="affff7"/>
              </w:rPr>
              <w:fldChar w:fldCharType="separate"/>
            </w:r>
            <w:r w:rsidR="007902FC">
              <w:rPr>
                <w:rStyle w:val="affff7"/>
                <w:noProof/>
              </w:rPr>
              <w:t>4</w:t>
            </w:r>
            <w:r w:rsidR="009D4FF9" w:rsidRPr="00973491">
              <w:rPr>
                <w:rStyle w:val="affff7"/>
              </w:rPr>
              <w:fldChar w:fldCharType="end"/>
            </w:r>
            <w:r w:rsidR="009D4FF9" w:rsidRPr="00973491">
              <w:rPr>
                <w:rStyle w:val="affff7"/>
              </w:rPr>
              <w:t xml:space="preserve"> из </w:t>
            </w:r>
            <w:r w:rsidR="009D4FF9" w:rsidRPr="00973491">
              <w:rPr>
                <w:rStyle w:val="affff7"/>
              </w:rPr>
              <w:fldChar w:fldCharType="begin"/>
            </w:r>
            <w:r w:rsidR="009D4FF9" w:rsidRPr="00973491">
              <w:rPr>
                <w:rStyle w:val="affff7"/>
              </w:rPr>
              <w:instrText>NUMPAGES</w:instrText>
            </w:r>
            <w:r w:rsidR="009D4FF9" w:rsidRPr="00973491">
              <w:rPr>
                <w:rStyle w:val="affff7"/>
              </w:rPr>
              <w:fldChar w:fldCharType="separate"/>
            </w:r>
            <w:r w:rsidR="007902FC">
              <w:rPr>
                <w:rStyle w:val="affff7"/>
                <w:noProof/>
              </w:rPr>
              <w:t>27</w:t>
            </w:r>
            <w:r w:rsidR="009D4FF9"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9D4FF9" w:rsidRDefault="009D4FF9" w:rsidP="009C694D">
        <w:pPr>
          <w:pStyle w:val="aff1"/>
          <w:tabs>
            <w:tab w:val="clear" w:pos="4677"/>
            <w:tab w:val="clear" w:pos="9355"/>
          </w:tabs>
          <w:ind w:right="83"/>
          <w:jc w:val="right"/>
        </w:pPr>
        <w:r>
          <w:t xml:space="preserve">45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7902FC">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902FC">
              <w:rPr>
                <w:rStyle w:val="affff7"/>
                <w:noProof/>
              </w:rPr>
              <w:t>27</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9D4FF9" w:rsidRDefault="00176BFE" w:rsidP="00793545">
        <w:pPr>
          <w:pStyle w:val="aff1"/>
          <w:tabs>
            <w:tab w:val="clear" w:pos="4677"/>
            <w:tab w:val="clear" w:pos="9355"/>
          </w:tabs>
          <w:ind w:right="140"/>
          <w:jc w:val="right"/>
        </w:pPr>
        <w:r>
          <w:t>45</w:t>
        </w:r>
        <w:r w:rsidR="009D4FF9">
          <w:t xml:space="preserve">   </w:t>
        </w:r>
        <w:sdt>
          <w:sdtPr>
            <w:id w:val="-442306018"/>
            <w:docPartObj>
              <w:docPartGallery w:val="Page Numbers (Top of Page)"/>
              <w:docPartUnique/>
            </w:docPartObj>
          </w:sdtPr>
          <w:sdtContent>
            <w:r w:rsidR="009D4FF9" w:rsidRPr="00973491">
              <w:rPr>
                <w:rStyle w:val="affff7"/>
              </w:rPr>
              <w:t xml:space="preserve">|   Страница </w:t>
            </w:r>
            <w:r w:rsidR="009D4FF9" w:rsidRPr="00973491">
              <w:rPr>
                <w:rStyle w:val="affff7"/>
              </w:rPr>
              <w:fldChar w:fldCharType="begin"/>
            </w:r>
            <w:r w:rsidR="009D4FF9" w:rsidRPr="00973491">
              <w:rPr>
                <w:rStyle w:val="affff7"/>
              </w:rPr>
              <w:instrText>PAGE</w:instrText>
            </w:r>
            <w:r w:rsidR="009D4FF9" w:rsidRPr="00973491">
              <w:rPr>
                <w:rStyle w:val="affff7"/>
              </w:rPr>
              <w:fldChar w:fldCharType="separate"/>
            </w:r>
            <w:r w:rsidR="007902FC">
              <w:rPr>
                <w:rStyle w:val="affff7"/>
                <w:noProof/>
              </w:rPr>
              <w:t>27</w:t>
            </w:r>
            <w:r w:rsidR="009D4FF9" w:rsidRPr="00973491">
              <w:rPr>
                <w:rStyle w:val="affff7"/>
              </w:rPr>
              <w:fldChar w:fldCharType="end"/>
            </w:r>
            <w:r w:rsidR="009D4FF9" w:rsidRPr="00973491">
              <w:rPr>
                <w:rStyle w:val="affff7"/>
              </w:rPr>
              <w:t xml:space="preserve"> из </w:t>
            </w:r>
            <w:r w:rsidR="009D4FF9" w:rsidRPr="00973491">
              <w:rPr>
                <w:rStyle w:val="affff7"/>
              </w:rPr>
              <w:fldChar w:fldCharType="begin"/>
            </w:r>
            <w:r w:rsidR="009D4FF9" w:rsidRPr="00973491">
              <w:rPr>
                <w:rStyle w:val="affff7"/>
              </w:rPr>
              <w:instrText>NUMPAGES</w:instrText>
            </w:r>
            <w:r w:rsidR="009D4FF9" w:rsidRPr="00973491">
              <w:rPr>
                <w:rStyle w:val="affff7"/>
              </w:rPr>
              <w:fldChar w:fldCharType="separate"/>
            </w:r>
            <w:r w:rsidR="007902FC">
              <w:rPr>
                <w:rStyle w:val="affff7"/>
                <w:noProof/>
              </w:rPr>
              <w:t>27</w:t>
            </w:r>
            <w:r w:rsidR="009D4FF9"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4FF9" w:rsidRDefault="009D4FF9" w:rsidP="00D225C0">
      <w:r>
        <w:separator/>
      </w:r>
    </w:p>
    <w:p w:rsidR="009D4FF9" w:rsidRDefault="009D4FF9"/>
  </w:footnote>
  <w:footnote w:type="continuationSeparator" w:id="0">
    <w:p w:rsidR="009D4FF9" w:rsidRDefault="009D4FF9" w:rsidP="00D225C0">
      <w:r>
        <w:continuationSeparator/>
      </w:r>
    </w:p>
    <w:p w:rsidR="009D4FF9" w:rsidRDefault="009D4FF9"/>
  </w:footnote>
  <w:footnote w:id="1">
    <w:p w:rsidR="009D4FF9" w:rsidRDefault="009D4FF9"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9D4FF9" w:rsidRDefault="009D4FF9">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9D4FF9" w:rsidRPr="009675CA" w:rsidRDefault="009D4FF9">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9D4FF9" w:rsidRDefault="009D4FF9">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9D4FF9" w:rsidRPr="0094686B" w:rsidRDefault="009D4FF9"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614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0EA3"/>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CEA"/>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488D"/>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BFE"/>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0EA3"/>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7704"/>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0D"/>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2B"/>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0C28"/>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37B84"/>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BE1"/>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6FF4"/>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65B"/>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2FC"/>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4FF9"/>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D26"/>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187"/>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108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AB4"/>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452"/>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626"/>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15A7"/>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6A4"/>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white"/>
    </o:shapedefaults>
    <o:shapelayout v:ext="edit">
      <o:idmap v:ext="edit" data="1"/>
    </o:shapelayout>
  </w:shapeDefaults>
  <w:decimalSymbol w:val=","/>
  <w:listSeparator w:val=";"/>
  <w14:docId w14:val="3DCD47BB"/>
  <w15:docId w15:val="{EF339320-D7EA-48CE-8130-C3DBC21C0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ese-te2@irkutskenergo.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6FFA473963145EF9244FEFFC7C96CCE"/>
        <w:category>
          <w:name w:val="Общие"/>
          <w:gallery w:val="placeholder"/>
        </w:category>
        <w:types>
          <w:type w:val="bbPlcHdr"/>
        </w:types>
        <w:behaviors>
          <w:behavior w:val="content"/>
        </w:behaviors>
        <w:guid w:val="{99FED410-76BE-480B-BEA0-655BF85A9967}"/>
      </w:docPartPr>
      <w:docPartBody>
        <w:p w:rsidR="00D3380E" w:rsidRDefault="00A4736C">
          <w:pPr>
            <w:pStyle w:val="D6FFA473963145EF9244FEFFC7C96CCE"/>
          </w:pPr>
          <w:r w:rsidRPr="00853F0C">
            <w:rPr>
              <w:rStyle w:val="a3"/>
            </w:rPr>
            <w:t>Место для ввода текста.</w:t>
          </w:r>
        </w:p>
      </w:docPartBody>
    </w:docPart>
    <w:docPart>
      <w:docPartPr>
        <w:name w:val="552B80753324463480205C140CF9C549"/>
        <w:category>
          <w:name w:val="Общие"/>
          <w:gallery w:val="placeholder"/>
        </w:category>
        <w:types>
          <w:type w:val="bbPlcHdr"/>
        </w:types>
        <w:behaviors>
          <w:behavior w:val="content"/>
        </w:behaviors>
        <w:guid w:val="{E6E5DAD9-1ED8-4F32-9C51-83A8D3FF363D}"/>
      </w:docPartPr>
      <w:docPartBody>
        <w:p w:rsidR="00D3380E" w:rsidRDefault="00A4736C">
          <w:pPr>
            <w:pStyle w:val="552B80753324463480205C140CF9C549"/>
          </w:pPr>
          <w:r w:rsidRPr="00680AC0">
            <w:rPr>
              <w:rStyle w:val="a3"/>
            </w:rPr>
            <w:t>Выберите элемент.</w:t>
          </w:r>
        </w:p>
      </w:docPartBody>
    </w:docPart>
    <w:docPart>
      <w:docPartPr>
        <w:name w:val="2826E133304E47D29820BBF6813DC075"/>
        <w:category>
          <w:name w:val="Общие"/>
          <w:gallery w:val="placeholder"/>
        </w:category>
        <w:types>
          <w:type w:val="bbPlcHdr"/>
        </w:types>
        <w:behaviors>
          <w:behavior w:val="content"/>
        </w:behaviors>
        <w:guid w:val="{6A1F893B-4520-4FB4-9242-8219D92F839E}"/>
      </w:docPartPr>
      <w:docPartBody>
        <w:p w:rsidR="00D3380E" w:rsidRDefault="00A4736C">
          <w:pPr>
            <w:pStyle w:val="2826E133304E47D29820BBF6813DC075"/>
          </w:pPr>
          <w:r w:rsidRPr="007027F2">
            <w:rPr>
              <w:rStyle w:val="a3"/>
            </w:rPr>
            <w:t>Выберите стандартный блок.</w:t>
          </w:r>
        </w:p>
      </w:docPartBody>
    </w:docPart>
    <w:docPart>
      <w:docPartPr>
        <w:name w:val="E1A01BD41EB34201B3F5B015151A2B5B"/>
        <w:category>
          <w:name w:val="Общие"/>
          <w:gallery w:val="placeholder"/>
        </w:category>
        <w:types>
          <w:type w:val="bbPlcHdr"/>
        </w:types>
        <w:behaviors>
          <w:behavior w:val="content"/>
        </w:behaviors>
        <w:guid w:val="{4AE36C24-105A-4BEC-859A-1439965926AA}"/>
      </w:docPartPr>
      <w:docPartBody>
        <w:p w:rsidR="00D3380E" w:rsidRDefault="00A4736C">
          <w:pPr>
            <w:pStyle w:val="E1A01BD41EB34201B3F5B015151A2B5B"/>
          </w:pPr>
          <w:r w:rsidRPr="00853F0C">
            <w:rPr>
              <w:rStyle w:val="a3"/>
            </w:rPr>
            <w:t>Место для ввода текста.</w:t>
          </w:r>
        </w:p>
      </w:docPartBody>
    </w:docPart>
    <w:docPart>
      <w:docPartPr>
        <w:name w:val="6569515DE3FE429A843A09C10C9283D9"/>
        <w:category>
          <w:name w:val="Общие"/>
          <w:gallery w:val="placeholder"/>
        </w:category>
        <w:types>
          <w:type w:val="bbPlcHdr"/>
        </w:types>
        <w:behaviors>
          <w:behavior w:val="content"/>
        </w:behaviors>
        <w:guid w:val="{6943E71B-476E-43FA-B64E-DEFFE2093870}"/>
      </w:docPartPr>
      <w:docPartBody>
        <w:p w:rsidR="00D3380E" w:rsidRDefault="00A4736C">
          <w:pPr>
            <w:pStyle w:val="6569515DE3FE429A843A09C10C9283D9"/>
          </w:pPr>
          <w:r w:rsidRPr="00853F0C">
            <w:rPr>
              <w:rStyle w:val="a3"/>
            </w:rPr>
            <w:t>Место для ввода текста.</w:t>
          </w:r>
        </w:p>
      </w:docPartBody>
    </w:docPart>
    <w:docPart>
      <w:docPartPr>
        <w:name w:val="6DFEA4548EDE4C618C6A13C32D7E6952"/>
        <w:category>
          <w:name w:val="Общие"/>
          <w:gallery w:val="placeholder"/>
        </w:category>
        <w:types>
          <w:type w:val="bbPlcHdr"/>
        </w:types>
        <w:behaviors>
          <w:behavior w:val="content"/>
        </w:behaviors>
        <w:guid w:val="{E805A668-2E15-471E-AD3E-F0668A5637A6}"/>
      </w:docPartPr>
      <w:docPartBody>
        <w:p w:rsidR="00D3380E" w:rsidRDefault="00A4736C">
          <w:pPr>
            <w:pStyle w:val="6DFEA4548EDE4C618C6A13C32D7E6952"/>
          </w:pPr>
          <w:r>
            <w:rPr>
              <w:color w:val="808080" w:themeColor="background1" w:themeShade="80"/>
            </w:rPr>
            <w:t>Укажите документ или вид сведений</w:t>
          </w:r>
        </w:p>
      </w:docPartBody>
    </w:docPart>
    <w:docPart>
      <w:docPartPr>
        <w:name w:val="EEBD264A0BFE4F01951E8838ACD8CE40"/>
        <w:category>
          <w:name w:val="Общие"/>
          <w:gallery w:val="placeholder"/>
        </w:category>
        <w:types>
          <w:type w:val="bbPlcHdr"/>
        </w:types>
        <w:behaviors>
          <w:behavior w:val="content"/>
        </w:behaviors>
        <w:guid w:val="{5AE382D0-EA11-4BBF-AFC1-CF05A0EC1D17}"/>
      </w:docPartPr>
      <w:docPartBody>
        <w:p w:rsidR="00D3380E" w:rsidRDefault="00A4736C">
          <w:pPr>
            <w:pStyle w:val="EEBD264A0BFE4F01951E8838ACD8CE40"/>
          </w:pPr>
          <w:r>
            <w:rPr>
              <w:color w:val="808080" w:themeColor="background1" w:themeShade="80"/>
            </w:rPr>
            <w:t>Укажите документ или вид сведений</w:t>
          </w:r>
        </w:p>
      </w:docPartBody>
    </w:docPart>
    <w:docPart>
      <w:docPartPr>
        <w:name w:val="629DCDB40AAF4ED1802E95A9CD84292F"/>
        <w:category>
          <w:name w:val="Общие"/>
          <w:gallery w:val="placeholder"/>
        </w:category>
        <w:types>
          <w:type w:val="bbPlcHdr"/>
        </w:types>
        <w:behaviors>
          <w:behavior w:val="content"/>
        </w:behaviors>
        <w:guid w:val="{C80F70D7-C7BC-462B-8F0E-16C7BF1CAFED}"/>
      </w:docPartPr>
      <w:docPartBody>
        <w:p w:rsidR="00D3380E" w:rsidRDefault="00A4736C">
          <w:pPr>
            <w:pStyle w:val="629DCDB40AAF4ED1802E95A9CD84292F"/>
          </w:pPr>
          <w:r>
            <w:rPr>
              <w:color w:val="808080" w:themeColor="background1" w:themeShade="80"/>
            </w:rPr>
            <w:t>Укажите документ или вид сведений</w:t>
          </w:r>
        </w:p>
      </w:docPartBody>
    </w:docPart>
    <w:docPart>
      <w:docPartPr>
        <w:name w:val="9951C9299CDB4B918C7FCD5FC76FA7B5"/>
        <w:category>
          <w:name w:val="Общие"/>
          <w:gallery w:val="placeholder"/>
        </w:category>
        <w:types>
          <w:type w:val="bbPlcHdr"/>
        </w:types>
        <w:behaviors>
          <w:behavior w:val="content"/>
        </w:behaviors>
        <w:guid w:val="{072D8840-4E78-40F8-877C-74CE679F4C34}"/>
      </w:docPartPr>
      <w:docPartBody>
        <w:p w:rsidR="00D3380E" w:rsidRDefault="00A4736C">
          <w:pPr>
            <w:pStyle w:val="9951C9299CDB4B918C7FCD5FC76FA7B5"/>
          </w:pPr>
          <w:r>
            <w:rPr>
              <w:color w:val="808080" w:themeColor="background1" w:themeShade="80"/>
            </w:rPr>
            <w:t>Укажите документ или вид сведений</w:t>
          </w:r>
        </w:p>
      </w:docPartBody>
    </w:docPart>
    <w:docPart>
      <w:docPartPr>
        <w:name w:val="004244041ABA48BB934881FA4BB8AA5B"/>
        <w:category>
          <w:name w:val="Общие"/>
          <w:gallery w:val="placeholder"/>
        </w:category>
        <w:types>
          <w:type w:val="bbPlcHdr"/>
        </w:types>
        <w:behaviors>
          <w:behavior w:val="content"/>
        </w:behaviors>
        <w:guid w:val="{F466633D-CAAE-496F-8CD3-D7D08BDEBD8A}"/>
      </w:docPartPr>
      <w:docPartBody>
        <w:p w:rsidR="00D3380E" w:rsidRDefault="00A4736C">
          <w:pPr>
            <w:pStyle w:val="004244041ABA48BB934881FA4BB8AA5B"/>
          </w:pPr>
          <w:r>
            <w:rPr>
              <w:color w:val="808080" w:themeColor="background1" w:themeShade="80"/>
            </w:rPr>
            <w:t>Укажите документ или вид сведений</w:t>
          </w:r>
        </w:p>
      </w:docPartBody>
    </w:docPart>
    <w:docPart>
      <w:docPartPr>
        <w:name w:val="D153000A0302408391EC6F8A6D6A2564"/>
        <w:category>
          <w:name w:val="Общие"/>
          <w:gallery w:val="placeholder"/>
        </w:category>
        <w:types>
          <w:type w:val="bbPlcHdr"/>
        </w:types>
        <w:behaviors>
          <w:behavior w:val="content"/>
        </w:behaviors>
        <w:guid w:val="{D7E0B3C6-EF71-4DDE-911B-8919E5B8F3FD}"/>
      </w:docPartPr>
      <w:docPartBody>
        <w:p w:rsidR="00D3380E" w:rsidRDefault="00A4736C">
          <w:pPr>
            <w:pStyle w:val="D153000A0302408391EC6F8A6D6A2564"/>
          </w:pPr>
          <w:r>
            <w:rPr>
              <w:color w:val="808080" w:themeColor="background1" w:themeShade="80"/>
            </w:rPr>
            <w:t>Укажите документ или вид сведений</w:t>
          </w:r>
        </w:p>
      </w:docPartBody>
    </w:docPart>
    <w:docPart>
      <w:docPartPr>
        <w:name w:val="A23864A8D1104CE0963E4C785E08C3A7"/>
        <w:category>
          <w:name w:val="Общие"/>
          <w:gallery w:val="placeholder"/>
        </w:category>
        <w:types>
          <w:type w:val="bbPlcHdr"/>
        </w:types>
        <w:behaviors>
          <w:behavior w:val="content"/>
        </w:behaviors>
        <w:guid w:val="{34B4A0E2-BE50-4848-A12F-2E486342B2C3}"/>
      </w:docPartPr>
      <w:docPartBody>
        <w:p w:rsidR="00D3380E" w:rsidRDefault="00A4736C">
          <w:pPr>
            <w:pStyle w:val="A23864A8D1104CE0963E4C785E08C3A7"/>
          </w:pPr>
          <w:r>
            <w:rPr>
              <w:color w:val="808080" w:themeColor="background1" w:themeShade="80"/>
            </w:rPr>
            <w:t>Укажите документ или вид сведений</w:t>
          </w:r>
        </w:p>
      </w:docPartBody>
    </w:docPart>
    <w:docPart>
      <w:docPartPr>
        <w:name w:val="0EDAF75DC1534D21820C4D90903DCF07"/>
        <w:category>
          <w:name w:val="Общие"/>
          <w:gallery w:val="placeholder"/>
        </w:category>
        <w:types>
          <w:type w:val="bbPlcHdr"/>
        </w:types>
        <w:behaviors>
          <w:behavior w:val="content"/>
        </w:behaviors>
        <w:guid w:val="{8B44DA09-0F89-4AFB-8F26-B8CF3440B7D8}"/>
      </w:docPartPr>
      <w:docPartBody>
        <w:p w:rsidR="00D3380E" w:rsidRDefault="00A4736C">
          <w:pPr>
            <w:pStyle w:val="0EDAF75DC1534D21820C4D90903DCF07"/>
          </w:pPr>
          <w:r>
            <w:rPr>
              <w:color w:val="808080" w:themeColor="background1" w:themeShade="80"/>
            </w:rPr>
            <w:t>Укажите документ или вид сведений</w:t>
          </w:r>
        </w:p>
      </w:docPartBody>
    </w:docPart>
    <w:docPart>
      <w:docPartPr>
        <w:name w:val="73E55C9656FC48F59A2F53D7E0756B84"/>
        <w:category>
          <w:name w:val="Общие"/>
          <w:gallery w:val="placeholder"/>
        </w:category>
        <w:types>
          <w:type w:val="bbPlcHdr"/>
        </w:types>
        <w:behaviors>
          <w:behavior w:val="content"/>
        </w:behaviors>
        <w:guid w:val="{510CF90C-973E-455C-A9F8-613B968BFF85}"/>
      </w:docPartPr>
      <w:docPartBody>
        <w:p w:rsidR="00D3380E" w:rsidRDefault="00A4736C">
          <w:pPr>
            <w:pStyle w:val="73E55C9656FC48F59A2F53D7E0756B84"/>
          </w:pPr>
          <w:r>
            <w:rPr>
              <w:color w:val="808080" w:themeColor="background1" w:themeShade="80"/>
            </w:rPr>
            <w:t>Укажите документ или вид сведений</w:t>
          </w:r>
        </w:p>
      </w:docPartBody>
    </w:docPart>
    <w:docPart>
      <w:docPartPr>
        <w:name w:val="4690E834EB8E433D9E2933BBD05A4A08"/>
        <w:category>
          <w:name w:val="Общие"/>
          <w:gallery w:val="placeholder"/>
        </w:category>
        <w:types>
          <w:type w:val="bbPlcHdr"/>
        </w:types>
        <w:behaviors>
          <w:behavior w:val="content"/>
        </w:behaviors>
        <w:guid w:val="{B60367F0-43ED-4459-9702-4250B7CFCDFF}"/>
      </w:docPartPr>
      <w:docPartBody>
        <w:p w:rsidR="00D3380E" w:rsidRDefault="00A4736C">
          <w:pPr>
            <w:pStyle w:val="4690E834EB8E433D9E2933BBD05A4A08"/>
          </w:pPr>
          <w:r>
            <w:rPr>
              <w:color w:val="808080" w:themeColor="background1" w:themeShade="80"/>
            </w:rPr>
            <w:t>Укажите документ или вид сведений</w:t>
          </w:r>
        </w:p>
      </w:docPartBody>
    </w:docPart>
    <w:docPart>
      <w:docPartPr>
        <w:name w:val="D8734587B67C4FCB8ED7A82248D3CCA7"/>
        <w:category>
          <w:name w:val="Общие"/>
          <w:gallery w:val="placeholder"/>
        </w:category>
        <w:types>
          <w:type w:val="bbPlcHdr"/>
        </w:types>
        <w:behaviors>
          <w:behavior w:val="content"/>
        </w:behaviors>
        <w:guid w:val="{13811684-3D96-4171-82EC-9FA107D56DAD}"/>
      </w:docPartPr>
      <w:docPartBody>
        <w:p w:rsidR="00D3380E" w:rsidRDefault="00A4736C">
          <w:pPr>
            <w:pStyle w:val="D8734587B67C4FCB8ED7A82248D3CCA7"/>
          </w:pPr>
          <w:r>
            <w:rPr>
              <w:color w:val="808080" w:themeColor="background1" w:themeShade="80"/>
            </w:rPr>
            <w:t>Укажите документ или вид сведений</w:t>
          </w:r>
        </w:p>
      </w:docPartBody>
    </w:docPart>
    <w:docPart>
      <w:docPartPr>
        <w:name w:val="178E8E5AC03A425BA8DCA184ABF513DA"/>
        <w:category>
          <w:name w:val="Общие"/>
          <w:gallery w:val="placeholder"/>
        </w:category>
        <w:types>
          <w:type w:val="bbPlcHdr"/>
        </w:types>
        <w:behaviors>
          <w:behavior w:val="content"/>
        </w:behaviors>
        <w:guid w:val="{FB2FC4F9-E4BB-46C5-B3EE-3C3148C348A0}"/>
      </w:docPartPr>
      <w:docPartBody>
        <w:p w:rsidR="00D3380E" w:rsidRDefault="00A4736C">
          <w:pPr>
            <w:pStyle w:val="178E8E5AC03A425BA8DCA184ABF513DA"/>
          </w:pPr>
          <w:r>
            <w:rPr>
              <w:color w:val="808080" w:themeColor="background1" w:themeShade="80"/>
            </w:rPr>
            <w:t>Укажите документ или вид сведений</w:t>
          </w:r>
        </w:p>
      </w:docPartBody>
    </w:docPart>
    <w:docPart>
      <w:docPartPr>
        <w:name w:val="7876DB4596F248CEB2B72B088F7AD372"/>
        <w:category>
          <w:name w:val="Общие"/>
          <w:gallery w:val="placeholder"/>
        </w:category>
        <w:types>
          <w:type w:val="bbPlcHdr"/>
        </w:types>
        <w:behaviors>
          <w:behavior w:val="content"/>
        </w:behaviors>
        <w:guid w:val="{7F29B458-2EA6-4793-9CCC-7FDC897C6E25}"/>
      </w:docPartPr>
      <w:docPartBody>
        <w:p w:rsidR="00D3380E" w:rsidRDefault="00A4736C">
          <w:pPr>
            <w:pStyle w:val="7876DB4596F248CEB2B72B088F7AD372"/>
          </w:pPr>
          <w:r>
            <w:rPr>
              <w:color w:val="808080" w:themeColor="background1" w:themeShade="80"/>
            </w:rPr>
            <w:t>Укажите документ или вид сведений</w:t>
          </w:r>
        </w:p>
      </w:docPartBody>
    </w:docPart>
    <w:docPart>
      <w:docPartPr>
        <w:name w:val="735EDC88C144492EBC72D63AD54EDD36"/>
        <w:category>
          <w:name w:val="Общие"/>
          <w:gallery w:val="placeholder"/>
        </w:category>
        <w:types>
          <w:type w:val="bbPlcHdr"/>
        </w:types>
        <w:behaviors>
          <w:behavior w:val="content"/>
        </w:behaviors>
        <w:guid w:val="{547B7AA1-EEE6-4697-AA46-8AC81C59D02F}"/>
      </w:docPartPr>
      <w:docPartBody>
        <w:p w:rsidR="00D3380E" w:rsidRDefault="00A4736C">
          <w:pPr>
            <w:pStyle w:val="735EDC88C144492EBC72D63AD54EDD36"/>
          </w:pPr>
          <w:r>
            <w:rPr>
              <w:color w:val="808080" w:themeColor="background1" w:themeShade="80"/>
            </w:rPr>
            <w:t>Укажите документ или вид сведений</w:t>
          </w:r>
        </w:p>
      </w:docPartBody>
    </w:docPart>
    <w:docPart>
      <w:docPartPr>
        <w:name w:val="68EE2B12FE3C45448F46FDD7AD57E1A8"/>
        <w:category>
          <w:name w:val="Общие"/>
          <w:gallery w:val="placeholder"/>
        </w:category>
        <w:types>
          <w:type w:val="bbPlcHdr"/>
        </w:types>
        <w:behaviors>
          <w:behavior w:val="content"/>
        </w:behaviors>
        <w:guid w:val="{C2109C77-48E7-4EB4-93D2-4DEAA8D3A1AE}"/>
      </w:docPartPr>
      <w:docPartBody>
        <w:p w:rsidR="00D3380E" w:rsidRDefault="00A4736C">
          <w:pPr>
            <w:pStyle w:val="68EE2B12FE3C45448F46FDD7AD57E1A8"/>
          </w:pPr>
          <w:r>
            <w:rPr>
              <w:color w:val="808080" w:themeColor="background1" w:themeShade="80"/>
            </w:rPr>
            <w:t>Укажите документ или вид сведений</w:t>
          </w:r>
        </w:p>
      </w:docPartBody>
    </w:docPart>
    <w:docPart>
      <w:docPartPr>
        <w:name w:val="A2134EA4AF0A4D8F98C7C3C288BBD337"/>
        <w:category>
          <w:name w:val="Общие"/>
          <w:gallery w:val="placeholder"/>
        </w:category>
        <w:types>
          <w:type w:val="bbPlcHdr"/>
        </w:types>
        <w:behaviors>
          <w:behavior w:val="content"/>
        </w:behaviors>
        <w:guid w:val="{1E30251B-2A89-42EE-9864-9E5DC37EF4A4}"/>
      </w:docPartPr>
      <w:docPartBody>
        <w:p w:rsidR="00D3380E" w:rsidRDefault="00A4736C">
          <w:pPr>
            <w:pStyle w:val="A2134EA4AF0A4D8F98C7C3C288BBD337"/>
          </w:pPr>
          <w:r>
            <w:rPr>
              <w:color w:val="808080" w:themeColor="background1" w:themeShade="80"/>
            </w:rPr>
            <w:t>Укажите документ или вид сведений</w:t>
          </w:r>
        </w:p>
      </w:docPartBody>
    </w:docPart>
    <w:docPart>
      <w:docPartPr>
        <w:name w:val="B03A477C488343878C003BD041E071BA"/>
        <w:category>
          <w:name w:val="Общие"/>
          <w:gallery w:val="placeholder"/>
        </w:category>
        <w:types>
          <w:type w:val="bbPlcHdr"/>
        </w:types>
        <w:behaviors>
          <w:behavior w:val="content"/>
        </w:behaviors>
        <w:guid w:val="{7819EB38-553A-4826-BA7F-F30408280292}"/>
      </w:docPartPr>
      <w:docPartBody>
        <w:p w:rsidR="00D3380E" w:rsidRDefault="00A4736C">
          <w:pPr>
            <w:pStyle w:val="B03A477C488343878C003BD041E071BA"/>
          </w:pPr>
          <w:r>
            <w:rPr>
              <w:color w:val="808080" w:themeColor="background1" w:themeShade="80"/>
            </w:rPr>
            <w:t>Укажите документ или вид сведений</w:t>
          </w:r>
        </w:p>
      </w:docPartBody>
    </w:docPart>
    <w:docPart>
      <w:docPartPr>
        <w:name w:val="546BD6E7C3FD4B9586C928980CD1EB80"/>
        <w:category>
          <w:name w:val="Общие"/>
          <w:gallery w:val="placeholder"/>
        </w:category>
        <w:types>
          <w:type w:val="bbPlcHdr"/>
        </w:types>
        <w:behaviors>
          <w:behavior w:val="content"/>
        </w:behaviors>
        <w:guid w:val="{038E0B5A-806D-407E-802F-8674340022C2}"/>
      </w:docPartPr>
      <w:docPartBody>
        <w:p w:rsidR="00D3380E" w:rsidRDefault="00A4736C">
          <w:pPr>
            <w:pStyle w:val="546BD6E7C3FD4B9586C928980CD1EB80"/>
          </w:pPr>
          <w:r w:rsidRPr="00853F0C">
            <w:rPr>
              <w:rStyle w:val="a3"/>
            </w:rPr>
            <w:t>Место для ввода текста.</w:t>
          </w:r>
        </w:p>
      </w:docPartBody>
    </w:docPart>
    <w:docPart>
      <w:docPartPr>
        <w:name w:val="9B2264523100449AB8724056B800114A"/>
        <w:category>
          <w:name w:val="Общие"/>
          <w:gallery w:val="placeholder"/>
        </w:category>
        <w:types>
          <w:type w:val="bbPlcHdr"/>
        </w:types>
        <w:behaviors>
          <w:behavior w:val="content"/>
        </w:behaviors>
        <w:guid w:val="{66E8B3B0-9BC3-473C-96A4-EB66FD65BDF3}"/>
      </w:docPartPr>
      <w:docPartBody>
        <w:p w:rsidR="00D3380E" w:rsidRDefault="00A4736C">
          <w:pPr>
            <w:pStyle w:val="9B2264523100449AB8724056B800114A"/>
          </w:pPr>
          <w:r w:rsidRPr="00853F0C">
            <w:rPr>
              <w:rStyle w:val="a3"/>
            </w:rPr>
            <w:t>Место для ввода текста.</w:t>
          </w:r>
        </w:p>
      </w:docPartBody>
    </w:docPart>
    <w:docPart>
      <w:docPartPr>
        <w:name w:val="05FBBA6DB30D49B884982F50F0C3BCA3"/>
        <w:category>
          <w:name w:val="Общие"/>
          <w:gallery w:val="placeholder"/>
        </w:category>
        <w:types>
          <w:type w:val="bbPlcHdr"/>
        </w:types>
        <w:behaviors>
          <w:behavior w:val="content"/>
        </w:behaviors>
        <w:guid w:val="{D4DAFE89-F38B-44D0-A074-D193CC6EF8B4}"/>
      </w:docPartPr>
      <w:docPartBody>
        <w:p w:rsidR="00D3380E" w:rsidRDefault="00A4736C">
          <w:pPr>
            <w:pStyle w:val="05FBBA6DB30D49B884982F50F0C3BCA3"/>
          </w:pPr>
          <w:r>
            <w:rPr>
              <w:rStyle w:val="a3"/>
            </w:rPr>
            <w:t>Место для ввода текста.</w:t>
          </w:r>
        </w:p>
      </w:docPartBody>
    </w:docPart>
    <w:docPart>
      <w:docPartPr>
        <w:name w:val="6928820CAA66472DBA189106AF60FD46"/>
        <w:category>
          <w:name w:val="Общие"/>
          <w:gallery w:val="placeholder"/>
        </w:category>
        <w:types>
          <w:type w:val="bbPlcHdr"/>
        </w:types>
        <w:behaviors>
          <w:behavior w:val="content"/>
        </w:behaviors>
        <w:guid w:val="{1CE81955-8607-4AC5-B3BA-F6968A1A7651}"/>
      </w:docPartPr>
      <w:docPartBody>
        <w:p w:rsidR="00D3380E" w:rsidRDefault="00A4736C">
          <w:pPr>
            <w:pStyle w:val="6928820CAA66472DBA189106AF60FD46"/>
          </w:pPr>
          <w:r w:rsidRPr="00853F0C">
            <w:rPr>
              <w:rStyle w:val="a3"/>
            </w:rPr>
            <w:t>Место для ввода текста.</w:t>
          </w:r>
        </w:p>
      </w:docPartBody>
    </w:docPart>
    <w:docPart>
      <w:docPartPr>
        <w:name w:val="703934BCD3404AA0BC2E3D5098B3DBF2"/>
        <w:category>
          <w:name w:val="Общие"/>
          <w:gallery w:val="placeholder"/>
        </w:category>
        <w:types>
          <w:type w:val="bbPlcHdr"/>
        </w:types>
        <w:behaviors>
          <w:behavior w:val="content"/>
        </w:behaviors>
        <w:guid w:val="{3F1AC5CA-DD50-4C14-AC91-A158E6823600}"/>
      </w:docPartPr>
      <w:docPartBody>
        <w:p w:rsidR="00D3380E" w:rsidRDefault="00A4736C">
          <w:pPr>
            <w:pStyle w:val="703934BCD3404AA0BC2E3D5098B3DBF2"/>
          </w:pPr>
          <w:r w:rsidRPr="00853F0C">
            <w:rPr>
              <w:rStyle w:val="a3"/>
            </w:rPr>
            <w:t>Место для ввода текста.</w:t>
          </w:r>
        </w:p>
      </w:docPartBody>
    </w:docPart>
    <w:docPart>
      <w:docPartPr>
        <w:name w:val="01ECF923145E4C689AC404BE817E31E5"/>
        <w:category>
          <w:name w:val="Общие"/>
          <w:gallery w:val="placeholder"/>
        </w:category>
        <w:types>
          <w:type w:val="bbPlcHdr"/>
        </w:types>
        <w:behaviors>
          <w:behavior w:val="content"/>
        </w:behaviors>
        <w:guid w:val="{8866BD2F-7BD2-4819-96C4-4D6EC0E737C4}"/>
      </w:docPartPr>
      <w:docPartBody>
        <w:p w:rsidR="00D3380E" w:rsidRDefault="00A4736C">
          <w:pPr>
            <w:pStyle w:val="01ECF923145E4C689AC404BE817E31E5"/>
          </w:pPr>
          <w:r w:rsidRPr="00853F0C">
            <w:rPr>
              <w:rStyle w:val="a3"/>
            </w:rPr>
            <w:t>Место для ввода текста.</w:t>
          </w:r>
        </w:p>
      </w:docPartBody>
    </w:docPart>
    <w:docPart>
      <w:docPartPr>
        <w:name w:val="A029D34716614D4FAB6E3C9BB453F974"/>
        <w:category>
          <w:name w:val="Общие"/>
          <w:gallery w:val="placeholder"/>
        </w:category>
        <w:types>
          <w:type w:val="bbPlcHdr"/>
        </w:types>
        <w:behaviors>
          <w:behavior w:val="content"/>
        </w:behaviors>
        <w:guid w:val="{7E817EF5-3E91-4AE6-B96A-DE7459F9996D}"/>
      </w:docPartPr>
      <w:docPartBody>
        <w:p w:rsidR="00D3380E" w:rsidRDefault="00A4736C">
          <w:pPr>
            <w:pStyle w:val="A029D34716614D4FAB6E3C9BB453F974"/>
          </w:pPr>
          <w:r w:rsidRPr="00853F0C">
            <w:rPr>
              <w:rStyle w:val="a3"/>
            </w:rPr>
            <w:t>Место для ввода текста.</w:t>
          </w:r>
        </w:p>
      </w:docPartBody>
    </w:docPart>
    <w:docPart>
      <w:docPartPr>
        <w:name w:val="0BF05BBD338C4CD7BF43B90C0A865648"/>
        <w:category>
          <w:name w:val="Общие"/>
          <w:gallery w:val="placeholder"/>
        </w:category>
        <w:types>
          <w:type w:val="bbPlcHdr"/>
        </w:types>
        <w:behaviors>
          <w:behavior w:val="content"/>
        </w:behaviors>
        <w:guid w:val="{6A3C49D6-7ECC-4608-9B43-B1068E41857B}"/>
      </w:docPartPr>
      <w:docPartBody>
        <w:p w:rsidR="00D3380E" w:rsidRDefault="00A4736C">
          <w:pPr>
            <w:pStyle w:val="0BF05BBD338C4CD7BF43B90C0A865648"/>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1265"/>
    <w:rsid w:val="0045173C"/>
    <w:rsid w:val="004F1265"/>
    <w:rsid w:val="00A4736C"/>
    <w:rsid w:val="00D338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5173C"/>
    <w:rPr>
      <w:color w:val="808080"/>
    </w:rPr>
  </w:style>
  <w:style w:type="paragraph" w:customStyle="1" w:styleId="D6FFA473963145EF9244FEFFC7C96CCE">
    <w:name w:val="D6FFA473963145EF9244FEFFC7C96CCE"/>
  </w:style>
  <w:style w:type="paragraph" w:customStyle="1" w:styleId="552B80753324463480205C140CF9C549">
    <w:name w:val="552B80753324463480205C140CF9C549"/>
  </w:style>
  <w:style w:type="paragraph" w:customStyle="1" w:styleId="AA4178F9308F467888FC22D903639268">
    <w:name w:val="AA4178F9308F467888FC22D903639268"/>
  </w:style>
  <w:style w:type="paragraph" w:customStyle="1" w:styleId="A723CCE0667E4D13BF01F18DF3793C8B">
    <w:name w:val="A723CCE0667E4D13BF01F18DF3793C8B"/>
  </w:style>
  <w:style w:type="paragraph" w:customStyle="1" w:styleId="59213A5A893B41B4B0D26BDD0BE6DD44">
    <w:name w:val="59213A5A893B41B4B0D26BDD0BE6DD44"/>
  </w:style>
  <w:style w:type="paragraph" w:customStyle="1" w:styleId="5523D5A87C6A474EA5E2C21DCFE435A0">
    <w:name w:val="5523D5A87C6A474EA5E2C21DCFE435A0"/>
  </w:style>
  <w:style w:type="paragraph" w:customStyle="1" w:styleId="81F4BC00902F43EEA65CC63D96D67DE2">
    <w:name w:val="81F4BC00902F43EEA65CC63D96D67DE2"/>
  </w:style>
  <w:style w:type="paragraph" w:customStyle="1" w:styleId="C2486EA99E9F4FAE9707B7766C5FAD59">
    <w:name w:val="C2486EA99E9F4FAE9707B7766C5FAD59"/>
  </w:style>
  <w:style w:type="paragraph" w:customStyle="1" w:styleId="4D928CD4B1A14AF8B9823FDF4022AF74">
    <w:name w:val="4D928CD4B1A14AF8B9823FDF4022AF74"/>
  </w:style>
  <w:style w:type="paragraph" w:customStyle="1" w:styleId="371F2865173945C2AAA88C385E3961D3">
    <w:name w:val="371F2865173945C2AAA88C385E3961D3"/>
  </w:style>
  <w:style w:type="paragraph" w:customStyle="1" w:styleId="41AB02AA3BFE44A8ADF5C0F4B137D2B6">
    <w:name w:val="41AB02AA3BFE44A8ADF5C0F4B137D2B6"/>
  </w:style>
  <w:style w:type="paragraph" w:customStyle="1" w:styleId="0E4FEB8A67814DC98D59BB990FE83B9B">
    <w:name w:val="0E4FEB8A67814DC98D59BB990FE83B9B"/>
  </w:style>
  <w:style w:type="paragraph" w:customStyle="1" w:styleId="9187B35508FA48B6A42DE01B77BA3156">
    <w:name w:val="9187B35508FA48B6A42DE01B77BA3156"/>
  </w:style>
  <w:style w:type="paragraph" w:customStyle="1" w:styleId="289D851C8FD641B0A1F03643AEC7D347">
    <w:name w:val="289D851C8FD641B0A1F03643AEC7D347"/>
  </w:style>
  <w:style w:type="paragraph" w:customStyle="1" w:styleId="F4D4D0FA828448739F68D9ED9318FC91">
    <w:name w:val="F4D4D0FA828448739F68D9ED9318FC91"/>
  </w:style>
  <w:style w:type="paragraph" w:customStyle="1" w:styleId="D4B0778F1019492E9D2FF41EB98E80B5">
    <w:name w:val="D4B0778F1019492E9D2FF41EB98E80B5"/>
  </w:style>
  <w:style w:type="paragraph" w:customStyle="1" w:styleId="C2E8D8DCB101461B9D8B88385F376991">
    <w:name w:val="C2E8D8DCB101461B9D8B88385F376991"/>
  </w:style>
  <w:style w:type="paragraph" w:customStyle="1" w:styleId="E04C3A09387C487C97E6E4429FAF9399">
    <w:name w:val="E04C3A09387C487C97E6E4429FAF9399"/>
  </w:style>
  <w:style w:type="paragraph" w:customStyle="1" w:styleId="F1C9CB30E80B4125A8C0EB13E556EEB7">
    <w:name w:val="F1C9CB30E80B4125A8C0EB13E556EEB7"/>
  </w:style>
  <w:style w:type="paragraph" w:customStyle="1" w:styleId="2FEFAC7A22124D228E4AADC1CFD05D9D">
    <w:name w:val="2FEFAC7A22124D228E4AADC1CFD05D9D"/>
  </w:style>
  <w:style w:type="paragraph" w:customStyle="1" w:styleId="2826E133304E47D29820BBF6813DC075">
    <w:name w:val="2826E133304E47D29820BBF6813DC075"/>
  </w:style>
  <w:style w:type="paragraph" w:customStyle="1" w:styleId="E1A01BD41EB34201B3F5B015151A2B5B">
    <w:name w:val="E1A01BD41EB34201B3F5B015151A2B5B"/>
  </w:style>
  <w:style w:type="paragraph" w:customStyle="1" w:styleId="24910C2B3EF848BFAF6B6D345BD8A575">
    <w:name w:val="24910C2B3EF848BFAF6B6D345BD8A575"/>
  </w:style>
  <w:style w:type="paragraph" w:customStyle="1" w:styleId="6569515DE3FE429A843A09C10C9283D9">
    <w:name w:val="6569515DE3FE429A843A09C10C9283D9"/>
  </w:style>
  <w:style w:type="paragraph" w:customStyle="1" w:styleId="D4454F913EAF4BEAAE8F7EBB60016F9D">
    <w:name w:val="D4454F913EAF4BEAAE8F7EBB60016F9D"/>
  </w:style>
  <w:style w:type="paragraph" w:customStyle="1" w:styleId="F3B7897AE21E4A67BD0B494059436F53">
    <w:name w:val="F3B7897AE21E4A67BD0B494059436F53"/>
  </w:style>
  <w:style w:type="paragraph" w:customStyle="1" w:styleId="FD1ECF8C42D743BAB5250560D285929F">
    <w:name w:val="FD1ECF8C42D743BAB5250560D285929F"/>
  </w:style>
  <w:style w:type="paragraph" w:customStyle="1" w:styleId="B71F9219873B414CB83937F9CE85D727">
    <w:name w:val="B71F9219873B414CB83937F9CE85D727"/>
  </w:style>
  <w:style w:type="paragraph" w:customStyle="1" w:styleId="F4A6D87C0E1B4F9A8040D6325666B549">
    <w:name w:val="F4A6D87C0E1B4F9A8040D6325666B549"/>
  </w:style>
  <w:style w:type="paragraph" w:customStyle="1" w:styleId="59F5E2A95C1347D987DDCD0093671BF5">
    <w:name w:val="59F5E2A95C1347D987DDCD0093671BF5"/>
  </w:style>
  <w:style w:type="paragraph" w:customStyle="1" w:styleId="61316E4548F548349BCD8752C2438F28">
    <w:name w:val="61316E4548F548349BCD8752C2438F28"/>
  </w:style>
  <w:style w:type="paragraph" w:customStyle="1" w:styleId="96C71BBDE4704EBC909541B5D6344AAA">
    <w:name w:val="96C71BBDE4704EBC909541B5D6344AAA"/>
  </w:style>
  <w:style w:type="paragraph" w:customStyle="1" w:styleId="C3E4CC04AA3040D595B9019A4AC6BCF6">
    <w:name w:val="C3E4CC04AA3040D595B9019A4AC6BCF6"/>
  </w:style>
  <w:style w:type="paragraph" w:customStyle="1" w:styleId="1352D845762649F391E61EE7CD225CAA">
    <w:name w:val="1352D845762649F391E61EE7CD225CAA"/>
  </w:style>
  <w:style w:type="paragraph" w:customStyle="1" w:styleId="211A8DE741A140DEB5790C4E2E8D3641">
    <w:name w:val="211A8DE741A140DEB5790C4E2E8D3641"/>
  </w:style>
  <w:style w:type="paragraph" w:customStyle="1" w:styleId="A0A201C3827D4203AEE7007B876B4563">
    <w:name w:val="A0A201C3827D4203AEE7007B876B4563"/>
  </w:style>
  <w:style w:type="paragraph" w:customStyle="1" w:styleId="C9C90DDBD90441AA808BD220F645FA72">
    <w:name w:val="C9C90DDBD90441AA808BD220F645FA72"/>
  </w:style>
  <w:style w:type="paragraph" w:customStyle="1" w:styleId="6DFEA4548EDE4C618C6A13C32D7E6952">
    <w:name w:val="6DFEA4548EDE4C618C6A13C32D7E6952"/>
  </w:style>
  <w:style w:type="paragraph" w:customStyle="1" w:styleId="EEBD264A0BFE4F01951E8838ACD8CE40">
    <w:name w:val="EEBD264A0BFE4F01951E8838ACD8CE40"/>
  </w:style>
  <w:style w:type="paragraph" w:customStyle="1" w:styleId="629DCDB40AAF4ED1802E95A9CD84292F">
    <w:name w:val="629DCDB40AAF4ED1802E95A9CD84292F"/>
  </w:style>
  <w:style w:type="paragraph" w:customStyle="1" w:styleId="9951C9299CDB4B918C7FCD5FC76FA7B5">
    <w:name w:val="9951C9299CDB4B918C7FCD5FC76FA7B5"/>
  </w:style>
  <w:style w:type="paragraph" w:customStyle="1" w:styleId="004244041ABA48BB934881FA4BB8AA5B">
    <w:name w:val="004244041ABA48BB934881FA4BB8AA5B"/>
  </w:style>
  <w:style w:type="paragraph" w:customStyle="1" w:styleId="D153000A0302408391EC6F8A6D6A2564">
    <w:name w:val="D153000A0302408391EC6F8A6D6A2564"/>
  </w:style>
  <w:style w:type="paragraph" w:customStyle="1" w:styleId="A23864A8D1104CE0963E4C785E08C3A7">
    <w:name w:val="A23864A8D1104CE0963E4C785E08C3A7"/>
  </w:style>
  <w:style w:type="paragraph" w:customStyle="1" w:styleId="0EDAF75DC1534D21820C4D90903DCF07">
    <w:name w:val="0EDAF75DC1534D21820C4D90903DCF07"/>
  </w:style>
  <w:style w:type="paragraph" w:customStyle="1" w:styleId="73E55C9656FC48F59A2F53D7E0756B84">
    <w:name w:val="73E55C9656FC48F59A2F53D7E0756B84"/>
  </w:style>
  <w:style w:type="paragraph" w:customStyle="1" w:styleId="4690E834EB8E433D9E2933BBD05A4A08">
    <w:name w:val="4690E834EB8E433D9E2933BBD05A4A08"/>
  </w:style>
  <w:style w:type="paragraph" w:customStyle="1" w:styleId="D8734587B67C4FCB8ED7A82248D3CCA7">
    <w:name w:val="D8734587B67C4FCB8ED7A82248D3CCA7"/>
  </w:style>
  <w:style w:type="paragraph" w:customStyle="1" w:styleId="178E8E5AC03A425BA8DCA184ABF513DA">
    <w:name w:val="178E8E5AC03A425BA8DCA184ABF513DA"/>
  </w:style>
  <w:style w:type="paragraph" w:customStyle="1" w:styleId="7876DB4596F248CEB2B72B088F7AD372">
    <w:name w:val="7876DB4596F248CEB2B72B088F7AD372"/>
  </w:style>
  <w:style w:type="paragraph" w:customStyle="1" w:styleId="735EDC88C144492EBC72D63AD54EDD36">
    <w:name w:val="735EDC88C144492EBC72D63AD54EDD36"/>
  </w:style>
  <w:style w:type="paragraph" w:customStyle="1" w:styleId="68EE2B12FE3C45448F46FDD7AD57E1A8">
    <w:name w:val="68EE2B12FE3C45448F46FDD7AD57E1A8"/>
  </w:style>
  <w:style w:type="paragraph" w:customStyle="1" w:styleId="A2134EA4AF0A4D8F98C7C3C288BBD337">
    <w:name w:val="A2134EA4AF0A4D8F98C7C3C288BBD337"/>
  </w:style>
  <w:style w:type="paragraph" w:customStyle="1" w:styleId="B03A477C488343878C003BD041E071BA">
    <w:name w:val="B03A477C488343878C003BD041E071BA"/>
  </w:style>
  <w:style w:type="paragraph" w:customStyle="1" w:styleId="546BD6E7C3FD4B9586C928980CD1EB80">
    <w:name w:val="546BD6E7C3FD4B9586C928980CD1EB80"/>
  </w:style>
  <w:style w:type="paragraph" w:customStyle="1" w:styleId="9B2264523100449AB8724056B800114A">
    <w:name w:val="9B2264523100449AB8724056B800114A"/>
  </w:style>
  <w:style w:type="paragraph" w:customStyle="1" w:styleId="05FBBA6DB30D49B884982F50F0C3BCA3">
    <w:name w:val="05FBBA6DB30D49B884982F50F0C3BCA3"/>
  </w:style>
  <w:style w:type="paragraph" w:customStyle="1" w:styleId="36D250E9B9324EDE9D72542448E560D9">
    <w:name w:val="36D250E9B9324EDE9D72542448E560D9"/>
  </w:style>
  <w:style w:type="paragraph" w:customStyle="1" w:styleId="A24666E2E1CF4FF09D072F2FA6B15B2B">
    <w:name w:val="A24666E2E1CF4FF09D072F2FA6B15B2B"/>
  </w:style>
  <w:style w:type="paragraph" w:customStyle="1" w:styleId="28E544CC25A9445285E1A0BAAB616A0B">
    <w:name w:val="28E544CC25A9445285E1A0BAAB616A0B"/>
  </w:style>
  <w:style w:type="paragraph" w:customStyle="1" w:styleId="C14223BCD1FE46A2AE16AE7F607D684F">
    <w:name w:val="C14223BCD1FE46A2AE16AE7F607D684F"/>
  </w:style>
  <w:style w:type="paragraph" w:customStyle="1" w:styleId="352E6FA9EF974BF2BEA9BBB23CA410EF">
    <w:name w:val="352E6FA9EF974BF2BEA9BBB23CA410EF"/>
  </w:style>
  <w:style w:type="paragraph" w:customStyle="1" w:styleId="8684AC1EC66449A8B4C224E9030A56AB">
    <w:name w:val="8684AC1EC66449A8B4C224E9030A56AB"/>
  </w:style>
  <w:style w:type="paragraph" w:customStyle="1" w:styleId="1639D38F2CA04844B92C39F96591F8BD">
    <w:name w:val="1639D38F2CA04844B92C39F96591F8BD"/>
  </w:style>
  <w:style w:type="paragraph" w:customStyle="1" w:styleId="5A5EDF9EDBBF4C0C990EBC41BFDF68B6">
    <w:name w:val="5A5EDF9EDBBF4C0C990EBC41BFDF68B6"/>
  </w:style>
  <w:style w:type="paragraph" w:customStyle="1" w:styleId="71D5051993B04E37AB8558110BC544C2">
    <w:name w:val="71D5051993B04E37AB8558110BC544C2"/>
  </w:style>
  <w:style w:type="paragraph" w:customStyle="1" w:styleId="D50F59A1840C44D5893D8C23B57DDB6B">
    <w:name w:val="D50F59A1840C44D5893D8C23B57DDB6B"/>
  </w:style>
  <w:style w:type="paragraph" w:customStyle="1" w:styleId="C3FF8510474245E8AEF1DC8C520E9234">
    <w:name w:val="C3FF8510474245E8AEF1DC8C520E9234"/>
  </w:style>
  <w:style w:type="paragraph" w:customStyle="1" w:styleId="6928820CAA66472DBA189106AF60FD46">
    <w:name w:val="6928820CAA66472DBA189106AF60FD46"/>
  </w:style>
  <w:style w:type="paragraph" w:customStyle="1" w:styleId="EF227A9774D34418BEFB8F708A8AAFF6">
    <w:name w:val="EF227A9774D34418BEFB8F708A8AAFF6"/>
  </w:style>
  <w:style w:type="paragraph" w:customStyle="1" w:styleId="703934BCD3404AA0BC2E3D5098B3DBF2">
    <w:name w:val="703934BCD3404AA0BC2E3D5098B3DBF2"/>
  </w:style>
  <w:style w:type="paragraph" w:customStyle="1" w:styleId="01ECF923145E4C689AC404BE817E31E5">
    <w:name w:val="01ECF923145E4C689AC404BE817E31E5"/>
  </w:style>
  <w:style w:type="paragraph" w:customStyle="1" w:styleId="A029D34716614D4FAB6E3C9BB453F974">
    <w:name w:val="A029D34716614D4FAB6E3C9BB453F974"/>
  </w:style>
  <w:style w:type="paragraph" w:customStyle="1" w:styleId="0BF05BBD338C4CD7BF43B90C0A865648">
    <w:name w:val="0BF05BBD338C4CD7BF43B90C0A865648"/>
  </w:style>
  <w:style w:type="paragraph" w:customStyle="1" w:styleId="69B65DAF4689469FA723DF665AEC4789">
    <w:name w:val="69B65DAF4689469FA723DF665AEC4789"/>
  </w:style>
  <w:style w:type="paragraph" w:customStyle="1" w:styleId="BB03509B36144C09B1A82B2975022982">
    <w:name w:val="BB03509B36144C09B1A82B2975022982"/>
  </w:style>
  <w:style w:type="paragraph" w:customStyle="1" w:styleId="4E4B2FE3AEAC4185A0A019B7245D9B7C">
    <w:name w:val="4E4B2FE3AEAC4185A0A019B7245D9B7C"/>
  </w:style>
  <w:style w:type="paragraph" w:customStyle="1" w:styleId="9E05AC1C2193467D903DA50012635D70">
    <w:name w:val="9E05AC1C2193467D903DA50012635D70"/>
    <w:rsid w:val="004F1265"/>
  </w:style>
  <w:style w:type="paragraph" w:customStyle="1" w:styleId="99FCAAADA2584CCFB702D16E2D8DDE2D">
    <w:name w:val="99FCAAADA2584CCFB702D16E2D8DDE2D"/>
    <w:rsid w:val="004F1265"/>
  </w:style>
  <w:style w:type="paragraph" w:customStyle="1" w:styleId="274825F0AE6A42659AFB10B88920CA15">
    <w:name w:val="274825F0AE6A42659AFB10B88920CA15"/>
    <w:rsid w:val="004F1265"/>
  </w:style>
  <w:style w:type="paragraph" w:customStyle="1" w:styleId="01DC73F55CD74FEAB157222790326CED">
    <w:name w:val="01DC73F55CD74FEAB157222790326CED"/>
    <w:rsid w:val="004F1265"/>
  </w:style>
  <w:style w:type="paragraph" w:customStyle="1" w:styleId="3B28C7BAF5524054BEF880D1F309CA2D">
    <w:name w:val="3B28C7BAF5524054BEF880D1F309CA2D"/>
    <w:rsid w:val="0045173C"/>
  </w:style>
  <w:style w:type="paragraph" w:customStyle="1" w:styleId="329ED009117C4BE5A8DEC98113866E1B">
    <w:name w:val="329ED009117C4BE5A8DEC98113866E1B"/>
    <w:rsid w:val="0045173C"/>
  </w:style>
  <w:style w:type="paragraph" w:customStyle="1" w:styleId="126DC053587D4F9196E02DF0C7574497">
    <w:name w:val="126DC053587D4F9196E02DF0C7574497"/>
    <w:rsid w:val="0045173C"/>
  </w:style>
  <w:style w:type="paragraph" w:customStyle="1" w:styleId="B454AE86D0004DABBFEDA4DA0CD399CE">
    <w:name w:val="B454AE86D0004DABBFEDA4DA0CD399CE"/>
    <w:rsid w:val="0045173C"/>
  </w:style>
  <w:style w:type="paragraph" w:customStyle="1" w:styleId="BBC25577034E4345A4A2DD8CE0E8306C">
    <w:name w:val="BBC25577034E4345A4A2DD8CE0E8306C"/>
    <w:rsid w:val="0045173C"/>
  </w:style>
  <w:style w:type="paragraph" w:customStyle="1" w:styleId="354D891AD67D446D92CE4980CD0F3BA1">
    <w:name w:val="354D891AD67D446D92CE4980CD0F3BA1"/>
    <w:rsid w:val="0045173C"/>
  </w:style>
  <w:style w:type="paragraph" w:customStyle="1" w:styleId="1EA6DCA598244D89AF62BF6FACD1AD56">
    <w:name w:val="1EA6DCA598244D89AF62BF6FACD1AD56"/>
    <w:rsid w:val="0045173C"/>
  </w:style>
  <w:style w:type="paragraph" w:customStyle="1" w:styleId="F6A5DE5E2AA9474EA579B15099969D34">
    <w:name w:val="F6A5DE5E2AA9474EA579B15099969D34"/>
    <w:rsid w:val="0045173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DEAB06-4FFB-489B-AF40-E3B97D6DD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41</TotalTime>
  <Pages>27</Pages>
  <Words>8022</Words>
  <Characters>45728</Characters>
  <Application>Microsoft Office Word</Application>
  <DocSecurity>0</DocSecurity>
  <Lines>381</Lines>
  <Paragraphs>107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53643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17</cp:revision>
  <cp:lastPrinted>2023-08-07T06:19:00Z</cp:lastPrinted>
  <dcterms:created xsi:type="dcterms:W3CDTF">2023-08-04T12:55:00Z</dcterms:created>
  <dcterms:modified xsi:type="dcterms:W3CDTF">2023-08-07T06:19:00Z</dcterms:modified>
  <cp:category>Шаблоны</cp:category>
</cp:coreProperties>
</file>