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75"/>
        <w:gridCol w:w="4479"/>
      </w:tblGrid>
      <w:tr w:rsidR="002E30A6" w:rsidRPr="002E30A6" w:rsidTr="00DA2452">
        <w:trPr>
          <w:trHeight w:val="2665"/>
        </w:trPr>
        <w:tc>
          <w:tcPr>
            <w:tcW w:w="5074" w:type="dxa"/>
            <w:vAlign w:val="center"/>
          </w:tcPr>
          <w:p w:rsidR="00A02C54" w:rsidRPr="002E30A6" w:rsidRDefault="00A02C54" w:rsidP="00CE74EB">
            <w:pPr>
              <w:pStyle w:val="af9"/>
              <w:rPr>
                <w:color w:val="auto"/>
              </w:rPr>
            </w:pPr>
          </w:p>
        </w:tc>
        <w:tc>
          <w:tcPr>
            <w:tcW w:w="4496" w:type="dxa"/>
            <w:vAlign w:val="center"/>
          </w:tcPr>
          <w:p w:rsidR="00A02C54" w:rsidRPr="00DA2452" w:rsidRDefault="00A02C54" w:rsidP="00A02C54">
            <w:pPr>
              <w:pStyle w:val="af9"/>
              <w:rPr>
                <w:color w:val="auto"/>
              </w:rPr>
            </w:pPr>
            <w:r w:rsidRPr="00DA2452">
              <w:rPr>
                <w:color w:val="auto"/>
              </w:rPr>
              <w:t>Утверждаю</w:t>
            </w:r>
          </w:p>
          <w:p w:rsidR="00DA2452" w:rsidRPr="00DA2452" w:rsidRDefault="00DA2452" w:rsidP="00DA2452">
            <w:pPr>
              <w:pStyle w:val="af4"/>
              <w:rPr>
                <w:color w:val="auto"/>
                <w:sz w:val="22"/>
              </w:rPr>
            </w:pPr>
            <w:r w:rsidRPr="00DA2452">
              <w:rPr>
                <w:color w:val="auto"/>
                <w:sz w:val="22"/>
              </w:rPr>
              <w:t>Генеральный директор</w:t>
            </w:r>
          </w:p>
          <w:p w:rsidR="00DA2452" w:rsidRPr="00DA2452" w:rsidRDefault="00DA2452" w:rsidP="00DA2452">
            <w:pPr>
              <w:pStyle w:val="af4"/>
              <w:rPr>
                <w:color w:val="auto"/>
                <w:sz w:val="22"/>
              </w:rPr>
            </w:pPr>
            <w:r w:rsidRPr="00DA2452">
              <w:rPr>
                <w:color w:val="auto"/>
                <w:sz w:val="22"/>
              </w:rPr>
              <w:t>ООО «</w:t>
            </w:r>
            <w:proofErr w:type="spellStart"/>
            <w:r w:rsidRPr="00DA2452">
              <w:rPr>
                <w:color w:val="auto"/>
                <w:sz w:val="22"/>
              </w:rPr>
              <w:t>ЕвроСибэнерго</w:t>
            </w:r>
            <w:proofErr w:type="spellEnd"/>
            <w:r w:rsidRPr="00DA2452">
              <w:rPr>
                <w:color w:val="auto"/>
                <w:sz w:val="22"/>
              </w:rPr>
              <w:t xml:space="preserve"> – тепловая энергия»</w:t>
            </w:r>
          </w:p>
          <w:p w:rsidR="00DA2452" w:rsidRPr="00DA2452" w:rsidRDefault="00DA2452" w:rsidP="00DA2452">
            <w:pPr>
              <w:pStyle w:val="af4"/>
              <w:jc w:val="right"/>
              <w:rPr>
                <w:color w:val="auto"/>
                <w:sz w:val="22"/>
              </w:rPr>
            </w:pPr>
            <w:r w:rsidRPr="00DA2452">
              <w:rPr>
                <w:color w:val="auto"/>
                <w:sz w:val="22"/>
              </w:rPr>
              <w:t>Виговский А.В. ___________________________________</w:t>
            </w:r>
          </w:p>
          <w:p w:rsidR="00A02C54" w:rsidRPr="00DA2452" w:rsidRDefault="00DA2452" w:rsidP="00DA2452">
            <w:pPr>
              <w:pStyle w:val="af4"/>
              <w:rPr>
                <w:color w:val="auto"/>
                <w:sz w:val="22"/>
              </w:rPr>
            </w:pPr>
            <w:r w:rsidRPr="00DA2452">
              <w:rPr>
                <w:color w:val="auto"/>
                <w:sz w:val="22"/>
              </w:rPr>
              <w:t>«_______» ___________________ 2023 г.</w:t>
            </w: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111CEA">
        <w:trPr>
          <w:trHeight w:val="5526"/>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787C02"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552B80753324463480205C140CF9C549"/>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DA2452" w:rsidRPr="00DA2452" w:rsidRDefault="00CA6052" w:rsidP="00DA2452">
            <w:pPr>
              <w:pStyle w:val="af1"/>
              <w:ind w:left="29" w:right="27"/>
              <w:rPr>
                <w:b/>
                <w:color w:val="auto"/>
              </w:rPr>
            </w:pPr>
            <w:r w:rsidRPr="00CA6052">
              <w:rPr>
                <w:b/>
                <w:color w:val="auto"/>
              </w:rPr>
              <w:t>Комплексное обследование здания ГЭС (инв. № 59008379)</w:t>
            </w:r>
          </w:p>
          <w:p w:rsidR="00A02C54" w:rsidRPr="002E30A6" w:rsidRDefault="00A02C54" w:rsidP="00A02C54">
            <w:pPr>
              <w:pStyle w:val="af1"/>
              <w:rPr>
                <w:color w:val="auto"/>
              </w:rPr>
            </w:pPr>
            <w:r w:rsidRPr="002E30A6">
              <w:rPr>
                <w:color w:val="auto"/>
              </w:rPr>
              <w:t xml:space="preserve">для </w:t>
            </w:r>
            <w:r w:rsidR="00DA2452">
              <w:rPr>
                <w:color w:val="auto"/>
              </w:rPr>
              <w:t>ООО «ЕвроСибЭнерго – тепловая энергия»</w:t>
            </w:r>
          </w:p>
          <w:p w:rsidR="00A02C54" w:rsidRPr="002E30A6" w:rsidRDefault="00A02C54" w:rsidP="00CA6052">
            <w:pPr>
              <w:pStyle w:val="afd"/>
              <w:ind w:left="3402" w:right="3402"/>
              <w:rPr>
                <w:color w:val="auto"/>
              </w:rPr>
            </w:pPr>
            <w:r w:rsidRPr="002E30A6">
              <w:rPr>
                <w:color w:val="auto"/>
              </w:rPr>
              <w:t>№</w:t>
            </w:r>
            <w:r w:rsidR="00F17814" w:rsidRPr="002E30A6">
              <w:rPr>
                <w:color w:val="auto"/>
              </w:rPr>
              <w:t xml:space="preserve"> </w:t>
            </w:r>
            <w:r w:rsidR="00CA6052">
              <w:rPr>
                <w:color w:val="auto"/>
              </w:rPr>
              <w:t>26</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D4D26">
            <w:pPr>
              <w:pStyle w:val="afb"/>
              <w:jc w:val="left"/>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137E0E">
          <w:rPr>
            <w:noProof/>
            <w:webHidden/>
          </w:rPr>
          <w:t>3</w:t>
        </w:r>
        <w:r w:rsidR="002E3D57">
          <w:rPr>
            <w:noProof/>
            <w:webHidden/>
          </w:rPr>
          <w:fldChar w:fldCharType="end"/>
        </w:r>
      </w:hyperlink>
    </w:p>
    <w:p w:rsidR="002E3D57" w:rsidRDefault="00787C02">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137E0E">
          <w:rPr>
            <w:noProof/>
            <w:webHidden/>
          </w:rPr>
          <w:t>5</w:t>
        </w:r>
        <w:r w:rsidR="002E3D57">
          <w:rPr>
            <w:noProof/>
            <w:webHidden/>
          </w:rPr>
          <w:fldChar w:fldCharType="end"/>
        </w:r>
      </w:hyperlink>
    </w:p>
    <w:p w:rsidR="002E3D57" w:rsidRDefault="00787C02">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137E0E">
          <w:rPr>
            <w:noProof/>
            <w:webHidden/>
          </w:rPr>
          <w:t>6</w:t>
        </w:r>
        <w:r w:rsidR="002E3D57">
          <w:rPr>
            <w:noProof/>
            <w:webHidden/>
          </w:rPr>
          <w:fldChar w:fldCharType="end"/>
        </w:r>
      </w:hyperlink>
    </w:p>
    <w:p w:rsidR="002E3D57" w:rsidRDefault="00787C02">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137E0E">
          <w:rPr>
            <w:noProof/>
            <w:webHidden/>
          </w:rPr>
          <w:t>8</w:t>
        </w:r>
        <w:r w:rsidR="002E3D57">
          <w:rPr>
            <w:noProof/>
            <w:webHidden/>
          </w:rPr>
          <w:fldChar w:fldCharType="end"/>
        </w:r>
      </w:hyperlink>
    </w:p>
    <w:p w:rsidR="002E3D57" w:rsidRDefault="00787C02">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137E0E">
          <w:rPr>
            <w:noProof/>
            <w:webHidden/>
          </w:rPr>
          <w:t>13</w:t>
        </w:r>
        <w:r w:rsidR="002E3D57">
          <w:rPr>
            <w:noProof/>
            <w:webHidden/>
          </w:rPr>
          <w:fldChar w:fldCharType="end"/>
        </w:r>
      </w:hyperlink>
    </w:p>
    <w:p w:rsidR="002E3D57" w:rsidRDefault="00787C02">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137E0E">
          <w:rPr>
            <w:noProof/>
            <w:webHidden/>
          </w:rPr>
          <w:t>20</w:t>
        </w:r>
        <w:r w:rsidR="002E3D57">
          <w:rPr>
            <w:noProof/>
            <w:webHidden/>
          </w:rPr>
          <w:fldChar w:fldCharType="end"/>
        </w:r>
      </w:hyperlink>
    </w:p>
    <w:p w:rsidR="002E3D57" w:rsidRDefault="00787C02">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137E0E">
          <w:rPr>
            <w:noProof/>
            <w:webHidden/>
          </w:rPr>
          <w:t>23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0" w:name="_Toc103845960"/>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9D4FF9"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9D4FF9" w:rsidP="00E828B0">
            <w:r>
              <w:t>-</w:t>
            </w:r>
          </w:p>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2145CE" w:rsidP="00C21187">
            <w:pPr>
              <w:rPr>
                <w:highlight w:val="yellow"/>
              </w:rPr>
            </w:pPr>
            <w:r w:rsidRPr="002145CE">
              <w:t>Комплексное обследование здания ГЭС (инв. № 59008379)</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2145CE" w:rsidP="00A51E54">
            <w:r>
              <w:t>294 104,00</w:t>
            </w:r>
            <w:r w:rsidR="009D4FF9">
              <w:t xml:space="preserve"> рублей без учета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2145CE" w:rsidP="002145CE">
            <w:r>
              <w:t>58 820,8</w:t>
            </w:r>
            <w:r w:rsidR="009D4FF9">
              <w:t>0 рублей</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9D4FF9" w:rsidP="00FF7EB5">
            <w:pPr>
              <w:rPr>
                <w:noProof/>
              </w:rPr>
            </w:pPr>
            <w:r>
              <w:rPr>
                <w:noProof/>
              </w:rPr>
              <w:t>Допустимо</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9D4FF9" w:rsidP="00E62872">
            <w:pPr>
              <w:rPr>
                <w:noProof/>
              </w:rPr>
            </w:pPr>
            <w:r>
              <w:rPr>
                <w:noProof/>
              </w:rPr>
              <w:t>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 xml:space="preserve">Кроме того цена материалов (в </w:t>
            </w:r>
            <w:proofErr w:type="spellStart"/>
            <w:r w:rsidRPr="006232EB">
              <w:t>т.ч</w:t>
            </w:r>
            <w:proofErr w:type="spellEnd"/>
            <w:r w:rsidRPr="006232EB">
              <w:t>. оборудования), предоставляемых заказчиком</w:t>
            </w:r>
          </w:p>
        </w:tc>
        <w:tc>
          <w:tcPr>
            <w:tcW w:w="4395" w:type="dxa"/>
            <w:shd w:val="clear" w:color="auto" w:fill="FFFFCD" w:themeFill="background2"/>
          </w:tcPr>
          <w:p w:rsidR="00E62872" w:rsidRDefault="009D4FF9" w:rsidP="00E62872">
            <w:pPr>
              <w:rPr>
                <w:noProof/>
              </w:rPr>
            </w:pPr>
            <w:r>
              <w:rPr>
                <w:noProof/>
              </w:rPr>
              <w:t>0</w:t>
            </w:r>
          </w:p>
        </w:tc>
      </w:tr>
      <w:tr w:rsidR="002145CE" w:rsidRPr="002E30A6" w:rsidTr="000E3344">
        <w:trPr>
          <w:trHeight w:val="997"/>
        </w:trPr>
        <w:tc>
          <w:tcPr>
            <w:tcW w:w="851" w:type="dxa"/>
          </w:tcPr>
          <w:p w:rsidR="002145CE" w:rsidRPr="002E30A6" w:rsidRDefault="002145CE" w:rsidP="002145CE">
            <w:pPr>
              <w:pStyle w:val="119"/>
              <w:rPr>
                <w:color w:val="auto"/>
              </w:rPr>
            </w:pPr>
          </w:p>
        </w:tc>
        <w:tc>
          <w:tcPr>
            <w:tcW w:w="4394" w:type="dxa"/>
          </w:tcPr>
          <w:p w:rsidR="002145CE" w:rsidRPr="002E30A6" w:rsidRDefault="002145CE" w:rsidP="002145CE">
            <w:r w:rsidRPr="002E30A6">
              <w:t>Наименование проекта (программы) в рамках которого проводится закупка. Краткое описание предмета закупки</w:t>
            </w:r>
          </w:p>
        </w:tc>
        <w:tc>
          <w:tcPr>
            <w:tcW w:w="4395" w:type="dxa"/>
          </w:tcPr>
          <w:p w:rsidR="002145CE" w:rsidRPr="002E30A6" w:rsidRDefault="002145CE" w:rsidP="002145CE">
            <w:pPr>
              <w:rPr>
                <w:highlight w:val="yellow"/>
              </w:rPr>
            </w:pPr>
            <w:r w:rsidRPr="002145CE">
              <w:t>Комплексное обследование здания ГЭС (инв. № 59008379)</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430C28" w:rsidP="0097533B">
            <w:pPr>
              <w:rPr>
                <w:noProof/>
              </w:rPr>
            </w:pPr>
            <w:r w:rsidRPr="00430C28">
              <w:rPr>
                <w:noProof/>
              </w:rPr>
              <w:t>Альтернативное предложение не предусмотрено</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430C28" w:rsidP="00E62872">
            <w:pPr>
              <w:rPr>
                <w:noProof/>
              </w:rPr>
            </w:pPr>
            <w:r w:rsidRPr="00430C28">
              <w:rPr>
                <w:noProof/>
              </w:rPr>
              <w:t>Предмет закупки не является делимым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430C28" w:rsidP="00E62872">
            <w:pPr>
              <w:rPr>
                <w:noProof/>
              </w:rPr>
            </w:pPr>
            <w:r w:rsidRPr="00430C28">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430C28" w:rsidP="00E62872">
            <w:r w:rsidRPr="00430C28">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430C28" w:rsidP="00E62872">
            <w:r>
              <w:t>+7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430C28" w:rsidRDefault="00430C28" w:rsidP="00E62872">
            <w:pPr>
              <w:rPr>
                <w:lang w:val="en-US"/>
              </w:rPr>
            </w:pPr>
            <w:r>
              <w:rPr>
                <w:lang w:val="en-US"/>
              </w:rPr>
              <w:t>Tihonov_AS@irkutskenergo.ru</w:t>
            </w:r>
          </w:p>
        </w:tc>
      </w:tr>
      <w:tr w:rsidR="00430C28" w:rsidRPr="002E30A6" w:rsidTr="009A2CC4">
        <w:trPr>
          <w:trHeight w:val="20"/>
        </w:trPr>
        <w:tc>
          <w:tcPr>
            <w:tcW w:w="851" w:type="dxa"/>
          </w:tcPr>
          <w:p w:rsidR="00430C28" w:rsidRPr="002E30A6" w:rsidRDefault="00430C28" w:rsidP="00430C28">
            <w:pPr>
              <w:pStyle w:val="119"/>
              <w:rPr>
                <w:color w:val="auto"/>
              </w:rPr>
            </w:pPr>
          </w:p>
        </w:tc>
        <w:tc>
          <w:tcPr>
            <w:tcW w:w="4394" w:type="dxa"/>
          </w:tcPr>
          <w:p w:rsidR="00430C28" w:rsidRPr="002E30A6" w:rsidRDefault="00430C28" w:rsidP="00430C28">
            <w:r w:rsidRPr="002E30A6">
              <w:t>Куратор закупки (для вопросов о процедуре закупки)</w:t>
            </w:r>
          </w:p>
        </w:tc>
        <w:tc>
          <w:tcPr>
            <w:tcW w:w="4395" w:type="dxa"/>
          </w:tcPr>
          <w:p w:rsidR="00430C28" w:rsidRPr="002E30A6" w:rsidRDefault="00430C28" w:rsidP="00430C28">
            <w:r w:rsidRPr="00430C28">
              <w:t>Тихонов Александр Сергеевич</w:t>
            </w:r>
          </w:p>
        </w:tc>
      </w:tr>
      <w:tr w:rsidR="00430C28" w:rsidRPr="002E30A6" w:rsidTr="009A2CC4">
        <w:trPr>
          <w:trHeight w:val="20"/>
        </w:trPr>
        <w:tc>
          <w:tcPr>
            <w:tcW w:w="851" w:type="dxa"/>
          </w:tcPr>
          <w:p w:rsidR="00430C28" w:rsidRPr="002E30A6" w:rsidRDefault="00430C28" w:rsidP="00430C28">
            <w:pPr>
              <w:pStyle w:val="119"/>
              <w:rPr>
                <w:color w:val="auto"/>
              </w:rPr>
            </w:pPr>
          </w:p>
        </w:tc>
        <w:tc>
          <w:tcPr>
            <w:tcW w:w="4394" w:type="dxa"/>
          </w:tcPr>
          <w:p w:rsidR="00430C28" w:rsidRPr="002E30A6" w:rsidRDefault="00430C28" w:rsidP="00430C28">
            <w:r w:rsidRPr="002E30A6">
              <w:t xml:space="preserve">Телефон куратора закупки </w:t>
            </w:r>
          </w:p>
        </w:tc>
        <w:tc>
          <w:tcPr>
            <w:tcW w:w="4395" w:type="dxa"/>
          </w:tcPr>
          <w:p w:rsidR="00430C28" w:rsidRPr="002E30A6" w:rsidRDefault="00430C28" w:rsidP="00430C28">
            <w:r>
              <w:t>+7 (921) 017 65 75</w:t>
            </w:r>
          </w:p>
        </w:tc>
      </w:tr>
      <w:tr w:rsidR="00430C28" w:rsidRPr="002E30A6" w:rsidTr="009A2CC4">
        <w:trPr>
          <w:trHeight w:val="20"/>
        </w:trPr>
        <w:tc>
          <w:tcPr>
            <w:tcW w:w="851" w:type="dxa"/>
          </w:tcPr>
          <w:p w:rsidR="00430C28" w:rsidRPr="002E30A6" w:rsidRDefault="00430C28" w:rsidP="00430C28">
            <w:pPr>
              <w:pStyle w:val="119"/>
              <w:rPr>
                <w:color w:val="auto"/>
              </w:rPr>
            </w:pPr>
            <w:bookmarkStart w:id="1" w:name="_Ref135041453"/>
          </w:p>
        </w:tc>
        <w:bookmarkEnd w:id="1"/>
        <w:tc>
          <w:tcPr>
            <w:tcW w:w="4394" w:type="dxa"/>
          </w:tcPr>
          <w:p w:rsidR="00430C28" w:rsidRPr="002E30A6" w:rsidRDefault="00430C28" w:rsidP="00430C28">
            <w:r w:rsidRPr="002E30A6">
              <w:t>Электронная почта куратора закупки</w:t>
            </w:r>
          </w:p>
        </w:tc>
        <w:tc>
          <w:tcPr>
            <w:tcW w:w="4395" w:type="dxa"/>
          </w:tcPr>
          <w:p w:rsidR="00430C28" w:rsidRPr="00430C28" w:rsidRDefault="00430C28" w:rsidP="00430C28">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2E30A6" w:rsidRDefault="00430C28" w:rsidP="00E62872">
            <w:r w:rsidRPr="00430C28">
              <w:t>Республика Карелия, Сегежский р-н, д. Каменный Бор, ул. Набережная, д. 1В</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tc>
          <w:tcPr>
            <w:tcW w:w="4395" w:type="dxa"/>
          </w:tcPr>
          <w:p w:rsidR="00E62872" w:rsidRPr="002E30A6" w:rsidRDefault="00430C28" w:rsidP="00E62872">
            <w:r w:rsidRPr="00430C28">
              <w:t>186435, Республика Карелия, Сегежский р-н, д. Каменный Бор, ул. Набережная, д. 1В (</w:t>
            </w:r>
            <w:proofErr w:type="spellStart"/>
            <w:r w:rsidRPr="00430C28">
              <w:t>Ондская</w:t>
            </w:r>
            <w:proofErr w:type="spellEnd"/>
            <w:r w:rsidRPr="00430C28">
              <w:t xml:space="preserve"> ГЭС)</w:t>
            </w:r>
          </w:p>
        </w:tc>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tc>
          <w:tcPr>
            <w:tcW w:w="4395" w:type="dxa"/>
          </w:tcPr>
          <w:p w:rsidR="00E62872" w:rsidRPr="002E30A6" w:rsidRDefault="00430C28" w:rsidP="00E62872">
            <w:r w:rsidRPr="00430C28">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2826E133304E47D29820BBF6813DC075"/>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E1A01BD41EB34201B3F5B015151A2B5B"/>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E12626" w:rsidRDefault="002145CE" w:rsidP="002145CE">
                <w:r>
                  <w:t>25</w:t>
                </w:r>
                <w:r w:rsidR="00E12626">
                  <w:t>.0</w:t>
                </w:r>
                <w:r>
                  <w:t>9</w:t>
                </w:r>
                <w:r w:rsidR="00E12626">
                  <w:t xml:space="preserve">.2023 г. 17.00 по </w:t>
                </w:r>
                <w:proofErr w:type="spellStart"/>
                <w:r w:rsidR="00E12626">
                  <w:t>мск</w:t>
                </w:r>
                <w:proofErr w:type="spellEnd"/>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6569515DE3FE429A843A09C10C9283D9"/>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E12626" w:rsidRPr="002E30A6" w:rsidTr="00287C2C">
            <w:trPr>
              <w:cnfStyle w:val="010000000000" w:firstRow="0" w:lastRow="1" w:firstColumn="0" w:lastColumn="0" w:oddVBand="0" w:evenVBand="0" w:oddHBand="0" w:evenHBand="0" w:firstRowFirstColumn="0" w:firstRowLastColumn="0" w:lastRowFirstColumn="0" w:lastRowLastColumn="0"/>
              <w:trHeight w:val="567"/>
            </w:trPr>
            <w:tc>
              <w:tcPr>
                <w:tcW w:w="851" w:type="dxa"/>
              </w:tcPr>
              <w:p w:rsidR="00E12626" w:rsidRPr="002E30A6" w:rsidRDefault="00E12626" w:rsidP="00E12626">
                <w:pPr>
                  <w:pStyle w:val="119"/>
                  <w:rPr>
                    <w:color w:val="auto"/>
                  </w:rPr>
                </w:pPr>
              </w:p>
            </w:tc>
            <w:tc>
              <w:tcPr>
                <w:tcW w:w="4111" w:type="dxa"/>
              </w:tcPr>
              <w:p w:rsidR="00E12626" w:rsidRPr="00AB4D85" w:rsidRDefault="00E12626" w:rsidP="00E12626">
                <w:pPr>
                  <w:rPr>
                    <w:highlight w:val="green"/>
                  </w:rPr>
                </w:pPr>
                <w:r w:rsidRPr="009A00B8">
                  <w:t>Запланированная дата и время рассмотрения заявок и подведения итогов не ранее</w:t>
                </w:r>
              </w:p>
            </w:tc>
            <w:tc>
              <w:tcPr>
                <w:tcW w:w="4678" w:type="dxa"/>
              </w:tcPr>
              <w:p w:rsidR="00E12626" w:rsidRPr="00E12626" w:rsidRDefault="002145CE" w:rsidP="002145CE">
                <w:r>
                  <w:t>29</w:t>
                </w:r>
                <w:r w:rsidR="00E12626">
                  <w:t>.0</w:t>
                </w:r>
                <w:r>
                  <w:t>9</w:t>
                </w:r>
                <w:r w:rsidR="00E12626">
                  <w:t xml:space="preserve">.2023 г. 17.00 по </w:t>
                </w:r>
                <w:proofErr w:type="spellStart"/>
                <w:r w:rsidR="00E12626">
                  <w:t>мск</w:t>
                </w:r>
                <w:proofErr w:type="spellEnd"/>
              </w:p>
            </w:tc>
          </w:tr>
        </w:tbl>
        <w:p w:rsidR="002440E7" w:rsidRPr="002E30A6" w:rsidRDefault="00787C02"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D6FFA473963145EF9244FEFFC7C96CCE"/>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145CE" w:rsidP="00F526A4">
                <w:pPr>
                  <w:pStyle w:val="111"/>
                  <w:numPr>
                    <w:ilvl w:val="0"/>
                    <w:numId w:val="0"/>
                  </w:numPr>
                  <w:rPr>
                    <w:rFonts w:asciiTheme="minorHAnsi" w:hAnsiTheme="minorHAnsi"/>
                    <w:color w:val="auto"/>
                  </w:rPr>
                </w:pPr>
                <w:r w:rsidRPr="002145CE">
                  <w:rPr>
                    <w:rFonts w:asciiTheme="minorHAnsi" w:hAnsiTheme="minorHAnsi"/>
                    <w:color w:val="auto"/>
                  </w:rPr>
                  <w:t>Комплексное обследование здания ГЭС (инв. № 59008379)</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3488D"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13488D" w:rsidP="0013488D">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13488D" w:rsidRPr="0097533B" w:rsidTr="00AD4D26">
            <w:trPr>
              <w:tblCellSpacing w:w="42" w:type="dxa"/>
            </w:trPr>
            <w:tc>
              <w:tcPr>
                <w:tcW w:w="775" w:type="dxa"/>
                <w:vAlign w:val="center"/>
              </w:tcPr>
              <w:p w:rsidR="0013488D" w:rsidRPr="00B56B74" w:rsidRDefault="0013488D" w:rsidP="0013488D">
                <w:pPr>
                  <w:pStyle w:val="111"/>
                  <w:rPr>
                    <w:rFonts w:asciiTheme="minorHAnsi" w:hAnsiTheme="minorHAnsi"/>
                  </w:rPr>
                </w:pPr>
              </w:p>
            </w:tc>
            <w:tc>
              <w:tcPr>
                <w:tcW w:w="2893" w:type="dxa"/>
                <w:tcMar>
                  <w:left w:w="85" w:type="dxa"/>
                </w:tcMar>
                <w:vAlign w:val="center"/>
              </w:tcPr>
              <w:p w:rsidR="0013488D" w:rsidRPr="0097533B" w:rsidRDefault="0013488D" w:rsidP="0013488D">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97533B" w:rsidRDefault="0013488D" w:rsidP="0013488D">
                <w:pPr>
                  <w:pStyle w:val="111"/>
                  <w:numPr>
                    <w:ilvl w:val="0"/>
                    <w:numId w:val="0"/>
                  </w:numPr>
                  <w:spacing w:after="0" w:line="240" w:lineRule="auto"/>
                  <w:jc w:val="left"/>
                  <w:rPr>
                    <w:rFonts w:asciiTheme="minorHAnsi" w:hAnsiTheme="minorHAnsi"/>
                  </w:rPr>
                </w:pPr>
                <w:r>
                  <w:rPr>
                    <w:rFonts w:asciiTheme="minorHAnsi" w:hAnsiTheme="minorHAnsi"/>
                  </w:rPr>
                  <w:t>С даты подписания по 31.12.2023 г.</w:t>
                </w:r>
              </w:p>
            </w:tc>
          </w:tr>
          <w:tr w:rsidR="0013488D" w:rsidRPr="00B56B74" w:rsidTr="00AD4D26">
            <w:trPr>
              <w:tblCellSpacing w:w="42" w:type="dxa"/>
            </w:trPr>
            <w:tc>
              <w:tcPr>
                <w:tcW w:w="775" w:type="dxa"/>
                <w:vAlign w:val="center"/>
              </w:tcPr>
              <w:p w:rsidR="0013488D" w:rsidRPr="0097533B" w:rsidRDefault="0013488D" w:rsidP="0013488D">
                <w:pPr>
                  <w:pStyle w:val="111"/>
                  <w:rPr>
                    <w:rFonts w:asciiTheme="minorHAnsi" w:hAnsiTheme="minorHAnsi"/>
                  </w:rPr>
                </w:pPr>
              </w:p>
            </w:tc>
            <w:tc>
              <w:tcPr>
                <w:tcW w:w="2893" w:type="dxa"/>
                <w:tcMar>
                  <w:left w:w="85" w:type="dxa"/>
                </w:tcMar>
                <w:vAlign w:val="center"/>
              </w:tcPr>
              <w:p w:rsidR="0013488D" w:rsidRPr="0097533B" w:rsidRDefault="0013488D" w:rsidP="0013488D">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97533B" w:rsidRDefault="0013488D" w:rsidP="0013488D">
                <w:pPr>
                  <w:pStyle w:val="111"/>
                  <w:numPr>
                    <w:ilvl w:val="0"/>
                    <w:numId w:val="0"/>
                  </w:numPr>
                  <w:spacing w:after="0" w:line="240" w:lineRule="auto"/>
                  <w:jc w:val="left"/>
                  <w:rPr>
                    <w:rFonts w:asciiTheme="minorHAnsi" w:hAnsiTheme="minorHAnsi"/>
                  </w:rPr>
                </w:pPr>
                <w:r>
                  <w:rPr>
                    <w:rFonts w:asciiTheme="minorHAnsi" w:hAnsiTheme="minorHAnsi"/>
                  </w:rPr>
                  <w:t>С даты заключения Договора по 31.12.2023 г.</w:t>
                </w:r>
              </w:p>
            </w:tc>
          </w:tr>
          <w:tr w:rsidR="0013488D" w:rsidRPr="004A11C7" w:rsidTr="00C307BB">
            <w:trPr>
              <w:tblCellSpacing w:w="42" w:type="dxa"/>
            </w:trPr>
            <w:tc>
              <w:tcPr>
                <w:tcW w:w="775" w:type="dxa"/>
                <w:vAlign w:val="center"/>
              </w:tcPr>
              <w:p w:rsidR="0013488D" w:rsidRPr="00B56B74" w:rsidRDefault="0013488D" w:rsidP="0013488D">
                <w:pPr>
                  <w:pStyle w:val="111"/>
                  <w:rPr>
                    <w:rFonts w:asciiTheme="minorHAnsi" w:hAnsiTheme="minorHAnsi"/>
                  </w:rPr>
                </w:pPr>
              </w:p>
            </w:tc>
            <w:tc>
              <w:tcPr>
                <w:tcW w:w="2893" w:type="dxa"/>
                <w:tcMar>
                  <w:left w:w="85" w:type="dxa"/>
                </w:tcMar>
                <w:vAlign w:val="center"/>
              </w:tcPr>
              <w:p w:rsidR="0013488D" w:rsidRPr="00B56B74" w:rsidRDefault="0013488D" w:rsidP="0013488D">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13488D" w:rsidP="0013488D">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13488D" w:rsidRPr="004A11C7" w:rsidTr="00C307BB">
            <w:trPr>
              <w:tblCellSpacing w:w="42" w:type="dxa"/>
            </w:trPr>
            <w:tc>
              <w:tcPr>
                <w:tcW w:w="775" w:type="dxa"/>
                <w:vAlign w:val="center"/>
              </w:tcPr>
              <w:p w:rsidR="0013488D" w:rsidRPr="00B56B74" w:rsidRDefault="0013488D" w:rsidP="0013488D">
                <w:pPr>
                  <w:pStyle w:val="111"/>
                </w:pPr>
              </w:p>
            </w:tc>
            <w:tc>
              <w:tcPr>
                <w:tcW w:w="2893" w:type="dxa"/>
                <w:tcMar>
                  <w:left w:w="85" w:type="dxa"/>
                </w:tcMar>
                <w:vAlign w:val="center"/>
              </w:tcPr>
              <w:p w:rsidR="0013488D" w:rsidRDefault="0013488D" w:rsidP="0013488D">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Default="0013488D" w:rsidP="0013488D">
                <w:pPr>
                  <w:pStyle w:val="111"/>
                  <w:numPr>
                    <w:ilvl w:val="0"/>
                    <w:numId w:val="0"/>
                  </w:numPr>
                </w:pPr>
                <w:r>
                  <w:t xml:space="preserve">Предложение участника может превышать </w:t>
                </w:r>
                <w:proofErr w:type="gramStart"/>
                <w:r>
                  <w:t>цену</w:t>
                </w:r>
                <w:proofErr w:type="gramEnd"/>
                <w:r>
                  <w:t xml:space="preserve"> указанную в п 1.4. </w:t>
                </w:r>
              </w:p>
              <w:p w:rsidR="0013488D" w:rsidRDefault="0013488D" w:rsidP="0013488D">
                <w:pPr>
                  <w:pStyle w:val="111"/>
                  <w:numPr>
                    <w:ilvl w:val="0"/>
                    <w:numId w:val="0"/>
                  </w:numPr>
                </w:pPr>
                <w:r>
                  <w:t>В случае, если цена заявки превышает НМЦД требуется расчет стоимости, сметы</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Безналичный расчет</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30 календарных дней после подписания актов выполненных работ</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После подписания актов выполненных работ</w:t>
                </w:r>
              </w:p>
            </w:tc>
          </w:tr>
          <w:tr w:rsidR="0013488D" w:rsidRPr="002E30A6" w:rsidTr="00173337">
            <w:trPr>
              <w:tblCellSpacing w:w="42" w:type="dxa"/>
            </w:trPr>
            <w:tc>
              <w:tcPr>
                <w:tcW w:w="775" w:type="dxa"/>
                <w:vAlign w:val="center"/>
              </w:tcPr>
              <w:p w:rsidR="0013488D" w:rsidRPr="002E30A6" w:rsidRDefault="0013488D" w:rsidP="0013488D">
                <w:pPr>
                  <w:pStyle w:val="111"/>
                  <w:rPr>
                    <w:rFonts w:asciiTheme="minorHAnsi" w:hAnsiTheme="minorHAnsi"/>
                    <w:color w:val="auto"/>
                  </w:rPr>
                </w:pPr>
              </w:p>
            </w:tc>
            <w:tc>
              <w:tcPr>
                <w:tcW w:w="2893" w:type="dxa"/>
                <w:tcMar>
                  <w:left w:w="85" w:type="dxa"/>
                </w:tcMar>
                <w:vAlign w:val="center"/>
              </w:tcPr>
              <w:p w:rsidR="0013488D" w:rsidRPr="002E30A6" w:rsidRDefault="0013488D" w:rsidP="0013488D">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E30A6" w:rsidRDefault="002C7704" w:rsidP="0013488D">
                <w:pPr>
                  <w:pStyle w:val="111"/>
                  <w:numPr>
                    <w:ilvl w:val="0"/>
                    <w:numId w:val="0"/>
                  </w:numPr>
                  <w:spacing w:after="0" w:line="240" w:lineRule="auto"/>
                  <w:jc w:val="left"/>
                  <w:rPr>
                    <w:rFonts w:asciiTheme="minorHAnsi" w:hAnsiTheme="minorHAnsi"/>
                    <w:color w:val="auto"/>
                  </w:rPr>
                </w:pPr>
                <w:r w:rsidRPr="002C7704">
                  <w:rPr>
                    <w:rFonts w:asciiTheme="minorHAnsi" w:hAnsiTheme="minorHAnsi"/>
                    <w:color w:val="auto"/>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p>
            </w:tc>
          </w:tr>
          <w:tr w:rsidR="0013488D" w:rsidRPr="00B56B74" w:rsidTr="00AD4D26">
            <w:trPr>
              <w:tblCellSpacing w:w="42" w:type="dxa"/>
            </w:trPr>
            <w:tc>
              <w:tcPr>
                <w:tcW w:w="775" w:type="dxa"/>
                <w:vAlign w:val="center"/>
              </w:tcPr>
              <w:p w:rsidR="0013488D" w:rsidRPr="00B56B74" w:rsidRDefault="0013488D" w:rsidP="0013488D">
                <w:pPr>
                  <w:pStyle w:val="111"/>
                  <w:rPr>
                    <w:rFonts w:asciiTheme="minorHAnsi" w:hAnsiTheme="minorHAnsi"/>
                  </w:rPr>
                </w:pPr>
              </w:p>
            </w:tc>
            <w:tc>
              <w:tcPr>
                <w:tcW w:w="2893" w:type="dxa"/>
                <w:tcMar>
                  <w:left w:w="85" w:type="dxa"/>
                </w:tcMar>
                <w:vAlign w:val="center"/>
              </w:tcPr>
              <w:p w:rsidR="0013488D" w:rsidRPr="00B56B74" w:rsidRDefault="0013488D" w:rsidP="0013488D">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4A11C7" w:rsidRDefault="002C7704" w:rsidP="0013488D">
                <w:pPr>
                  <w:pStyle w:val="111"/>
                  <w:numPr>
                    <w:ilvl w:val="0"/>
                    <w:numId w:val="0"/>
                  </w:numPr>
                  <w:spacing w:after="0" w:line="240" w:lineRule="auto"/>
                  <w:jc w:val="left"/>
                  <w:rPr>
                    <w:rFonts w:asciiTheme="minorHAnsi" w:hAnsiTheme="minorHAnsi"/>
                  </w:rPr>
                </w:pPr>
                <w:r>
                  <w:rPr>
                    <w:rFonts w:asciiTheme="minorHAnsi" w:hAnsiTheme="minorHAnsi"/>
                  </w:rPr>
                  <w:t>36</w:t>
                </w:r>
                <w:r w:rsidRPr="002C7704">
                  <w:rPr>
                    <w:rFonts w:asciiTheme="minorHAnsi" w:hAnsiTheme="minorHAnsi"/>
                  </w:rPr>
                  <w:t xml:space="preserve"> мес.</w:t>
                </w:r>
              </w:p>
            </w:tc>
          </w:tr>
          <w:tr w:rsidR="0013488D" w:rsidRPr="00B56B74" w:rsidTr="00AD4D26">
            <w:trPr>
              <w:tblCellSpacing w:w="42" w:type="dxa"/>
            </w:trPr>
            <w:tc>
              <w:tcPr>
                <w:tcW w:w="775" w:type="dxa"/>
                <w:vAlign w:val="center"/>
              </w:tcPr>
              <w:p w:rsidR="0013488D" w:rsidRPr="00B56B74" w:rsidRDefault="0013488D" w:rsidP="0013488D">
                <w:pPr>
                  <w:pStyle w:val="111"/>
                </w:pPr>
              </w:p>
            </w:tc>
            <w:tc>
              <w:tcPr>
                <w:tcW w:w="2893" w:type="dxa"/>
                <w:tcMar>
                  <w:left w:w="85" w:type="dxa"/>
                </w:tcMar>
                <w:vAlign w:val="center"/>
              </w:tcPr>
              <w:p w:rsidR="0013488D" w:rsidRPr="0097533B" w:rsidRDefault="0013488D" w:rsidP="0013488D">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2C5180" w:rsidRDefault="002C7704" w:rsidP="0013488D">
                <w:pPr>
                  <w:pStyle w:val="111"/>
                  <w:numPr>
                    <w:ilvl w:val="0"/>
                    <w:numId w:val="0"/>
                  </w:numPr>
                  <w:spacing w:after="0" w:line="240" w:lineRule="auto"/>
                  <w:jc w:val="left"/>
                  <w:rPr>
                    <w:rFonts w:asciiTheme="minorHAnsi" w:hAnsiTheme="minorHAnsi"/>
                    <w:noProof/>
                  </w:rPr>
                </w:pPr>
                <w:r w:rsidRPr="002C7704">
                  <w:rPr>
                    <w:rFonts w:asciiTheme="minorHAnsi" w:hAnsiTheme="minorHAnsi"/>
                    <w:noProof/>
                  </w:rPr>
                  <w:t>не меньше 50%.</w:t>
                </w:r>
              </w:p>
            </w:tc>
          </w:tr>
          <w:tr w:rsidR="0013488D" w:rsidRPr="00B56B74" w:rsidTr="00C307BB">
            <w:trPr>
              <w:tblCellSpacing w:w="42" w:type="dxa"/>
            </w:trPr>
            <w:tc>
              <w:tcPr>
                <w:tcW w:w="775" w:type="dxa"/>
                <w:vAlign w:val="center"/>
              </w:tcPr>
              <w:p w:rsidR="0013488D" w:rsidRPr="00B56B74" w:rsidRDefault="0013488D" w:rsidP="0013488D">
                <w:pPr>
                  <w:pStyle w:val="111"/>
                </w:pPr>
              </w:p>
            </w:tc>
            <w:tc>
              <w:tcPr>
                <w:tcW w:w="2893" w:type="dxa"/>
                <w:tcMar>
                  <w:left w:w="85" w:type="dxa"/>
                </w:tcMar>
                <w:vAlign w:val="center"/>
              </w:tcPr>
              <w:p w:rsidR="0013488D" w:rsidRPr="00B56B74" w:rsidRDefault="0013488D" w:rsidP="0013488D">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3488D" w:rsidRPr="004A11C7" w:rsidRDefault="002C7704" w:rsidP="002C7704">
                <w:pPr>
                  <w:pStyle w:val="111"/>
                  <w:numPr>
                    <w:ilvl w:val="0"/>
                    <w:numId w:val="0"/>
                  </w:numPr>
                  <w:spacing w:after="0" w:line="240" w:lineRule="auto"/>
                  <w:jc w:val="left"/>
                </w:pPr>
                <w:r w:rsidRPr="002C7704">
                  <w:t>Не требуется</w:t>
                </w:r>
              </w:p>
            </w:tc>
          </w:tr>
        </w:tbl>
      </w:sdtContent>
    </w:sdt>
    <w:p w:rsidR="00BC611E" w:rsidRPr="002E30A6" w:rsidRDefault="00BC611E" w:rsidP="00BC611E">
      <w:pPr>
        <w:pStyle w:val="113"/>
        <w:rPr>
          <w:color w:val="auto"/>
        </w:rPr>
      </w:pPr>
      <w:r w:rsidRPr="002E30A6">
        <w:rPr>
          <w:color w:val="auto"/>
        </w:rPr>
        <w:lastRenderedPageBreak/>
        <w:t>Требования безопасности</w:t>
      </w:r>
    </w:p>
    <w:p w:rsidR="00BC611E" w:rsidRPr="002E30A6" w:rsidRDefault="004C6BE1" w:rsidP="00BC611E">
      <w:pPr>
        <w:pStyle w:val="111"/>
        <w:rPr>
          <w:color w:val="auto"/>
        </w:rPr>
      </w:pPr>
      <w:r>
        <w:rPr>
          <w:color w:val="auto"/>
        </w:rPr>
        <w:t>В соответствии с Техническим заданием</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D6FFA473963145EF9244FEFFC7C96CCE"/>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D6FFA473963145EF9244FEFFC7C96CCE"/>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137E0E">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6DFEA4548EDE4C618C6A13C32D7E6952"/>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EEBD264A0BFE4F01951E8838ACD8CE40"/>
            </w:placeholder>
            <w15:color w:val="FFFF00"/>
          </w:sdtPr>
          <w:sdtEndPr/>
          <w:sdtContent>
            <w:sdt>
              <w:sdtPr>
                <w:id w:val="-1825498209"/>
                <w:placeholder>
                  <w:docPart w:val="629DCDB40AAF4ED1802E95A9CD84292F"/>
                </w:placeholder>
                <w15:color w:val="FFFF00"/>
              </w:sdtPr>
              <w:sdtEndPr/>
              <w:sdtContent>
                <w:sdt>
                  <w:sdtPr>
                    <w:id w:val="-588309584"/>
                    <w:placeholder>
                      <w:docPart w:val="9951C9299CDB4B918C7FCD5FC76FA7B5"/>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004244041ABA48BB934881FA4BB8AA5B"/>
            </w:placeholder>
            <w15:color w:val="FFFF00"/>
          </w:sdtPr>
          <w:sdtEndPr/>
          <w:sdtContent>
            <w:sdt>
              <w:sdtPr>
                <w:id w:val="1734434407"/>
                <w:placeholder>
                  <w:docPart w:val="D153000A0302408391EC6F8A6D6A2564"/>
                </w:placeholder>
                <w15:color w:val="FFFF00"/>
              </w:sdtPr>
              <w:sdtEndPr/>
              <w:sdtContent>
                <w:sdt>
                  <w:sdtPr>
                    <w:id w:val="128986883"/>
                    <w:placeholder>
                      <w:docPart w:val="A23864A8D1104CE0963E4C785E08C3A7"/>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0EDAF75DC1534D21820C4D90903DCF07"/>
            </w:placeholder>
            <w15:color w:val="FFFF00"/>
          </w:sdtPr>
          <w:sdtEndPr/>
          <w:sdtContent>
            <w:sdt>
              <w:sdtPr>
                <w:id w:val="1486978902"/>
                <w:placeholder>
                  <w:docPart w:val="73E55C9656FC48F59A2F53D7E0756B84"/>
                </w:placeholder>
                <w15:color w:val="FFFF00"/>
              </w:sdtPr>
              <w:sdtEndPr/>
              <w:sdtContent>
                <w:sdt>
                  <w:sdtPr>
                    <w:id w:val="1587262142"/>
                    <w:placeholder>
                      <w:docPart w:val="4690E834EB8E433D9E2933BBD05A4A08"/>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D8734587B67C4FCB8ED7A82248D3CCA7"/>
            </w:placeholder>
            <w15:color w:val="FFFF00"/>
          </w:sdtPr>
          <w:sdtEndPr/>
          <w:sdtContent>
            <w:sdt>
              <w:sdtPr>
                <w:id w:val="-1227372339"/>
                <w:placeholder>
                  <w:docPart w:val="178E8E5AC03A425BA8DCA184ABF513DA"/>
                </w:placeholder>
                <w15:color w:val="FFFF00"/>
              </w:sdtPr>
              <w:sdtEndPr/>
              <w:sdtContent>
                <w:sdt>
                  <w:sdtPr>
                    <w:id w:val="-85692800"/>
                    <w:placeholder>
                      <w:docPart w:val="7876DB4596F248CEB2B72B088F7AD372"/>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735EDC88C144492EBC72D63AD54EDD36"/>
            </w:placeholder>
            <w15:color w:val="FFFF00"/>
          </w:sdtPr>
          <w:sdtEndPr/>
          <w:sdtContent>
            <w:sdt>
              <w:sdtPr>
                <w:id w:val="2013024472"/>
                <w:placeholder>
                  <w:docPart w:val="68EE2B12FE3C45448F46FDD7AD57E1A8"/>
                </w:placeholder>
                <w15:color w:val="FFFF00"/>
              </w:sdtPr>
              <w:sdtEndPr/>
              <w:sdtContent>
                <w:sdt>
                  <w:sdtPr>
                    <w:id w:val="-1950388802"/>
                    <w:placeholder>
                      <w:docPart w:val="A2134EA4AF0A4D8F98C7C3C288BBD337"/>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B03A477C488343878C003BD041E071BA"/>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546BD6E7C3FD4B9586C928980CD1EB80"/>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546BD6E7C3FD4B9586C928980CD1EB80"/>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9B2264523100449AB8724056B800114A"/>
              </w:placeholder>
              <w15:color w:val="FFFF00"/>
            </w:sdtPr>
            <w:sdtEndPr/>
            <w:sdtContent>
              <w:p w:rsidR="00472482" w:rsidRPr="008A5D69" w:rsidRDefault="00472482" w:rsidP="00766246">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766246">
                  <w:t>1</w:t>
                </w:r>
                <w:r w:rsidR="001024D0">
                  <w:t xml:space="preserve"> </w:t>
                </w:r>
                <w:r>
                  <w:t>(по форме заявки на участие закупки</w:t>
                </w:r>
                <w:r w:rsidR="005C5CAE">
                  <w:t xml:space="preserve"> на вкладке «Опыт»</w:t>
                </w:r>
                <w:r>
                  <w:t xml:space="preserve">),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137E0E">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05FBBA6DB30D49B884982F50F0C3BCA3"/>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Default="00E815A7"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 по форме из Заявки на участие в закупке</w:t>
            </w:r>
          </w:p>
          <w:p w:rsidR="00EC7AD1" w:rsidRPr="002E30A6" w:rsidRDefault="00EC7AD1" w:rsidP="009B58B7">
            <w:pPr>
              <w:suppressAutoHyphens/>
              <w:cnfStyle w:val="000000100000" w:firstRow="0" w:lastRow="0" w:firstColumn="0" w:lastColumn="0" w:oddVBand="0" w:evenVBand="0" w:oddHBand="1" w:evenHBand="0" w:firstRowFirstColumn="0" w:firstRowLastColumn="0" w:lastRowFirstColumn="0" w:lastRowLastColumn="0"/>
            </w:pPr>
            <w:r>
              <w:t>(заполнить соответствующую вкладку в файле «</w:t>
            </w:r>
            <w:r w:rsidRPr="00EC7AD1">
              <w:t>Форма заявки участника</w:t>
            </w:r>
            <w:r>
              <w:t>»)</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9B58B7" w:rsidRDefault="00E815A7" w:rsidP="00E815A7">
            <w:pPr>
              <w:suppressAutoHyphens/>
              <w:cnfStyle w:val="000000010000" w:firstRow="0" w:lastRow="0" w:firstColumn="0" w:lastColumn="0" w:oddVBand="0" w:evenVBand="0" w:oddHBand="0" w:evenHBand="1" w:firstRowFirstColumn="0" w:firstRowLastColumn="0" w:lastRowFirstColumn="0" w:lastRowLastColumn="0"/>
            </w:pPr>
            <w:r w:rsidRPr="00E815A7">
              <w:t xml:space="preserve">Справка </w:t>
            </w:r>
            <w:r>
              <w:t>о материально-технических</w:t>
            </w:r>
            <w:r w:rsidRPr="00E815A7">
              <w:t xml:space="preserve"> ресурсах по форме из Заявки на участие в закупке</w:t>
            </w:r>
          </w:p>
          <w:p w:rsidR="00EC7AD1" w:rsidRPr="002E30A6" w:rsidRDefault="00EC7AD1" w:rsidP="00E815A7">
            <w:pPr>
              <w:suppressAutoHyphens/>
              <w:cnfStyle w:val="000000010000" w:firstRow="0" w:lastRow="0" w:firstColumn="0" w:lastColumn="0" w:oddVBand="0" w:evenVBand="0" w:oddHBand="0" w:evenHBand="1" w:firstRowFirstColumn="0" w:firstRowLastColumn="0" w:lastRowFirstColumn="0" w:lastRowLastColumn="0"/>
            </w:pPr>
            <w:r>
              <w:t>(заполнить соответствующую вкладку в файле «</w:t>
            </w:r>
            <w:r w:rsidRPr="00EC7AD1">
              <w:t>Форма заявки участника</w:t>
            </w:r>
            <w:r>
              <w:t>»)</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2E30A6" w:rsidRPr="002E30A6" w:rsidTr="00CE5AB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CE5AB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7A32D2" w:rsidRPr="002E30A6" w:rsidRDefault="00CE5AB4"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CE5AB4">
              <w:rPr>
                <w:color w:val="auto"/>
              </w:rPr>
              <w:t>Документы, подтверждающие соответствие субподрядчиков специальным требованиям</w:t>
            </w:r>
          </w:p>
        </w:tc>
      </w:tr>
    </w:tbl>
    <w:p w:rsidR="0084050C" w:rsidRDefault="0084050C" w:rsidP="0084050C">
      <w:pPr>
        <w:pStyle w:val="113"/>
        <w:spacing w:line="240" w:lineRule="auto"/>
        <w:jc w:val="both"/>
      </w:pPr>
      <w:r w:rsidRPr="00C736AB">
        <w:t xml:space="preserve">Требование </w:t>
      </w:r>
      <w:r>
        <w:t>по безопасности и охране труда</w:t>
      </w:r>
    </w:p>
    <w:permStart w:id="1093272303" w:edGrp="everyone" w:displacedByCustomXml="next"/>
    <w:sdt>
      <w:sdtPr>
        <w:rPr>
          <w:b w:val="0"/>
        </w:rPr>
        <w:alias w:val="Специальные требования"/>
        <w:tag w:val="Специальные требования"/>
        <w:id w:val="1860858097"/>
        <w:placeholder>
          <w:docPart w:val="6928820CAA66472DBA189106AF60FD4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AD4D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AD4D26">
                <w:pPr>
                  <w:suppressAutoHyphens/>
                </w:pPr>
                <w:r w:rsidRPr="00736283">
                  <w:t>№</w:t>
                </w:r>
              </w:p>
            </w:tc>
            <w:tc>
              <w:tcPr>
                <w:tcW w:w="3118" w:type="dxa"/>
                <w:vAlign w:val="center"/>
              </w:tcPr>
              <w:p w:rsidR="0084050C" w:rsidRPr="00736283" w:rsidRDefault="0084050C" w:rsidP="00AD4D26">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AD4D26">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AD4D2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CE5AB4"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E5AB4" w:rsidP="00AD4D2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CE5AB4"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E5AB4" w:rsidP="00AD4D2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tr w:rsidR="0084050C" w:rsidRPr="00C736AB" w:rsidTr="00AD4D2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AD4D26">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E5AB4" w:rsidP="00AD4D2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E5AB4">
                  <w:rPr>
                    <w:rFonts w:cstheme="minorHAnsi"/>
                  </w:rPr>
                  <w:t>Гарантийное письмо, подтверждающее соответствие требованию</w:t>
                </w:r>
              </w:p>
            </w:tc>
          </w:tr>
          <w:permEnd w:id="1093272303"/>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03845964"/>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703934BCD3404AA0BC2E3D5098B3DBF2"/>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A0EA3">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01ECF923145E4C689AC404BE817E31E5"/>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A0EA3">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03845965"/>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2826E133304E47D29820BBF6813DC075"/>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A029D34716614D4FAB6E3C9BB453F974"/>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37E0E">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137E0E">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37E0E">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37E0E">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137E0E">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137E0E">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137E0E">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787C02" w:rsidP="004860C4">
      <w:pPr>
        <w:pStyle w:val="111"/>
        <w:rPr>
          <w:color w:val="FF0000"/>
        </w:rPr>
      </w:pPr>
      <w:sdt>
        <w:sdtPr>
          <w:rPr>
            <w:color w:val="auto"/>
          </w:rPr>
          <w:alias w:val="Порядок подачи заявок"/>
          <w:tag w:val="Порядок подачи заявок"/>
          <w:id w:val="2118091559"/>
          <w:lock w:val="sdtLocked"/>
          <w:placeholder>
            <w:docPart w:val="2826E133304E47D29820BBF6813DC075"/>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137E0E">
        <w:rPr>
          <w:color w:val="FF0000"/>
        </w:rPr>
        <w:t>1.18</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 xml:space="preserve">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w:t>
      </w:r>
      <w:hyperlink r:id="rId16" w:history="1">
        <w:r w:rsidR="00437B84" w:rsidRPr="002B4EA2">
          <w:rPr>
            <w:rStyle w:val="ae"/>
            <w:lang w:val="en-US"/>
          </w:rPr>
          <w:t>ese</w:t>
        </w:r>
        <w:r w:rsidR="00437B84" w:rsidRPr="002B4EA2">
          <w:rPr>
            <w:rStyle w:val="ae"/>
          </w:rPr>
          <w:t>-</w:t>
        </w:r>
        <w:r w:rsidR="00437B84" w:rsidRPr="002B4EA2">
          <w:rPr>
            <w:rStyle w:val="ae"/>
            <w:lang w:val="en-US"/>
          </w:rPr>
          <w:t>te</w:t>
        </w:r>
        <w:r w:rsidR="00437B84" w:rsidRPr="002B4EA2">
          <w:rPr>
            <w:rStyle w:val="ae"/>
          </w:rPr>
          <w:t>2@</w:t>
        </w:r>
        <w:r w:rsidR="00437B84" w:rsidRPr="002B4EA2">
          <w:rPr>
            <w:rStyle w:val="ae"/>
            <w:lang w:val="en-US"/>
          </w:rPr>
          <w:t>irkutskenergo</w:t>
        </w:r>
        <w:r w:rsidR="00437B84" w:rsidRPr="002B4EA2">
          <w:rPr>
            <w:rStyle w:val="ae"/>
          </w:rPr>
          <w:t>.</w:t>
        </w:r>
        <w:proofErr w:type="spellStart"/>
        <w:r w:rsidR="00437B84" w:rsidRPr="002B4EA2">
          <w:rPr>
            <w:rStyle w:val="ae"/>
            <w:lang w:val="en-US"/>
          </w:rPr>
          <w:t>ru</w:t>
        </w:r>
        <w:proofErr w:type="spellEnd"/>
      </w:hyperlink>
      <w:r w:rsidR="00437B84" w:rsidRPr="00437B84">
        <w:rPr>
          <w:color w:val="auto"/>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137E0E">
        <w:rPr>
          <w:color w:val="FF0000"/>
        </w:rPr>
        <w:t>1.18</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lastRenderedPageBreak/>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787C02" w:rsidP="008A76BB">
      <w:pPr>
        <w:pStyle w:val="a0"/>
        <w:rPr>
          <w:color w:val="auto"/>
        </w:rPr>
      </w:pPr>
      <w:sdt>
        <w:sdtPr>
          <w:rPr>
            <w:color w:val="auto"/>
          </w:rPr>
          <w:alias w:val="Определения победителя"/>
          <w:tag w:val="Определения победителя"/>
          <w:id w:val="-121613066"/>
          <w:lock w:val="sdtLocked"/>
          <w:placeholder>
            <w:docPart w:val="2826E133304E47D29820BBF6813DC075"/>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826E133304E47D29820BBF6813DC075"/>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137E0E">
        <w:t>75%</w:t>
      </w:r>
      <w:bookmarkStart w:id="16" w:name="_GoBack"/>
      <w:bookmarkEnd w:id="16"/>
      <w:r w:rsidR="00137E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137E0E">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0BF05BBD338C4CD7BF43B90C0A865648"/>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437B84">
        <w:rPr>
          <w:color w:val="auto"/>
        </w:rPr>
        <w:t>перв</w:t>
      </w:r>
      <w:r w:rsidR="00D943DA">
        <w:rPr>
          <w:color w:val="auto"/>
        </w:rPr>
        <w:t>ые)</w:t>
      </w:r>
      <w:r w:rsidRPr="002E30A6">
        <w:rPr>
          <w:color w:val="auto"/>
        </w:rPr>
        <w:t xml:space="preserve"> </w:t>
      </w:r>
      <w:r w:rsidR="00437B84" w:rsidRPr="00437B84">
        <w:rPr>
          <w:rStyle w:val="aff9"/>
          <w:color w:val="auto"/>
        </w:rPr>
        <w:t>5</w:t>
      </w:r>
      <w:r w:rsidR="00437B84" w:rsidRPr="00437B84">
        <w:t xml:space="preserve"> </w:t>
      </w:r>
      <w:r w:rsidR="00D943DA">
        <w:rPr>
          <w:color w:val="auto"/>
        </w:rPr>
        <w:t>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последние</w:t>
      </w:r>
      <w:sdt>
        <w:sdtPr>
          <w:rPr>
            <w:rStyle w:val="aff9"/>
            <w:color w:val="auto"/>
          </w:rPr>
          <w:alias w:val="Рассматриваемый период договоров"/>
          <w:tag w:val="Рассматриваемый период договоров"/>
          <w:id w:val="1160514008"/>
          <w:placeholder>
            <w:docPart w:val="D6FFA473963145EF9244FEFFC7C96CCE"/>
          </w:placeholder>
          <w15:color w:val="FFFF00"/>
        </w:sdtPr>
        <w:sdtEndPr>
          <w:rPr>
            <w:rStyle w:val="aff9"/>
          </w:rPr>
        </w:sdtEndPr>
        <w:sdtContent>
          <w:r w:rsidR="006A44F6" w:rsidRPr="002E30A6">
            <w:rPr>
              <w:rStyle w:val="aff9"/>
              <w:color w:val="auto"/>
            </w:rPr>
            <w:fldChar w:fldCharType="begin"/>
          </w:r>
          <w:r w:rsidR="006A44F6" w:rsidRPr="002E30A6">
            <w:rPr>
              <w:rStyle w:val="aff9"/>
              <w:color w:val="auto"/>
            </w:rPr>
            <w:instrText xml:space="preserve"> MERGEFIELD "Рассматриваемый_период_аналогичных_догов" </w:instrText>
          </w:r>
          <w:r w:rsidR="006A44F6" w:rsidRPr="002E30A6">
            <w:rPr>
              <w:rStyle w:val="aff9"/>
              <w:color w:val="auto"/>
            </w:rPr>
            <w:fldChar w:fldCharType="end"/>
          </w:r>
          <w:r w:rsidR="00437B84" w:rsidRPr="00437B84">
            <w:rPr>
              <w:rStyle w:val="aff9"/>
              <w:color w:val="auto"/>
            </w:rPr>
            <w:t xml:space="preserve"> 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Default="001206F5" w:rsidP="00766246">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437B84" w:rsidRPr="00437B84">
        <w:t xml:space="preserve"> </w:t>
      </w:r>
      <w:r w:rsidR="005C5CAE">
        <w:rPr>
          <w:rStyle w:val="aff9"/>
          <w:color w:val="auto"/>
        </w:rPr>
        <w:t>Комплексное обследование (техническое обследование) зданий и сооружений с оценкой эксплуатационной надежности их конструкций и элементов</w:t>
      </w:r>
      <w:r w:rsidR="00C07F23" w:rsidRPr="002E30A6">
        <w:t>.</w:t>
      </w:r>
    </w:p>
    <w:p w:rsidR="00CE2364" w:rsidRPr="00CE2364" w:rsidRDefault="00CE2364" w:rsidP="00437B84">
      <w:pPr>
        <w:pStyle w:val="a0"/>
      </w:pPr>
      <w:r w:rsidRPr="000759B9">
        <w:t>Представленные договоры, были исполнены участником закупки в качестве</w:t>
      </w:r>
      <w:r>
        <w:t xml:space="preserve"> </w:t>
      </w:r>
      <w:r w:rsidR="00437B84" w:rsidRPr="00437B84">
        <w:rPr>
          <w:b/>
        </w:rPr>
        <w:t>подрядчика, генерального подрядчика или субподрядчика</w:t>
      </w:r>
      <w:r w:rsidR="00437B84" w:rsidRPr="00437B84">
        <w:rPr>
          <w:rStyle w:val="aff9"/>
          <w:b/>
          <w:shd w:val="clear" w:color="auto" w:fill="auto"/>
        </w:rP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end"/>
      </w:r>
      <w: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2826E133304E47D29820BBF6813DC075"/>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2826E133304E47D29820BBF6813DC075"/>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787C02" w:rsidP="00FD7697">
      <w:pPr>
        <w:pStyle w:val="111"/>
        <w:rPr>
          <w:color w:val="auto"/>
        </w:rPr>
      </w:pPr>
      <w:sdt>
        <w:sdtPr>
          <w:rPr>
            <w:color w:val="auto"/>
          </w:rPr>
          <w:alias w:val="Заключение договора"/>
          <w:tag w:val="Заключение договора"/>
          <w:id w:val="1028451099"/>
          <w:lock w:val="sdtLocked"/>
          <w:placeholder>
            <w:docPart w:val="2826E133304E47D29820BBF6813DC075"/>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7C02" w:rsidRDefault="00787C02" w:rsidP="00D225C0">
      <w:r>
        <w:separator/>
      </w:r>
    </w:p>
    <w:p w:rsidR="00787C02" w:rsidRDefault="00787C02"/>
  </w:endnote>
  <w:endnote w:type="continuationSeparator" w:id="0">
    <w:p w:rsidR="00787C02" w:rsidRDefault="00787C02" w:rsidP="00D225C0">
      <w:r>
        <w:continuationSeparator/>
      </w:r>
    </w:p>
    <w:p w:rsidR="00787C02" w:rsidRDefault="00787C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146F2E8-AD8F-4097-97DE-39FECF42C1EA}"/>
    <w:embedBold r:id="rId2" w:fontKey="{6678768A-C911-4D0E-B7ED-D401FCE3E43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2726B06-F36C-41B1-8D13-4DE2FDC078AA}"/>
    <w:embedBold r:id="rId4" w:fontKey="{59DC3078-212F-4634-9122-83EF23DAD6A4}"/>
  </w:font>
  <w:font w:name="Segoe UI">
    <w:panose1 w:val="020B0502040204020203"/>
    <w:charset w:val="CC"/>
    <w:family w:val="swiss"/>
    <w:pitch w:val="variable"/>
    <w:sig w:usb0="E4002EFF" w:usb1="C000E47F" w:usb2="00000009" w:usb3="00000000" w:csb0="000001FF" w:csb1="00000000"/>
    <w:embedRegular r:id="rId5" w:fontKey="{38AF1E7E-A674-468C-8E38-5DAB6824A93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766246" w:rsidRDefault="00766246"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r w:rsidR="00137E0E">
              <w:rPr>
                <w:rStyle w:val="affff7"/>
                <w:b/>
                <w:bCs/>
              </w:rPr>
              <w:t>Ошибка! Источник ссылки не найден.</w:t>
            </w:r>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37E0E">
              <w:rPr>
                <w:rStyle w:val="affff7"/>
                <w:noProof/>
              </w:rPr>
              <w:t>27</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766246" w:rsidRDefault="00766246" w:rsidP="006B2AC5">
        <w:pPr>
          <w:pStyle w:val="aff1"/>
          <w:tabs>
            <w:tab w:val="clear" w:pos="4677"/>
            <w:tab w:val="clear" w:pos="9355"/>
          </w:tabs>
          <w:ind w:right="-2"/>
          <w:jc w:val="right"/>
        </w:pPr>
        <w:r>
          <w:t xml:space="preserve">26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37E0E">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37E0E">
              <w:rPr>
                <w:rStyle w:val="affff7"/>
                <w:noProof/>
              </w:rPr>
              <w:t>27</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766246" w:rsidRDefault="00766246" w:rsidP="009C694D">
        <w:pPr>
          <w:pStyle w:val="aff1"/>
          <w:tabs>
            <w:tab w:val="clear" w:pos="4677"/>
            <w:tab w:val="clear" w:pos="9355"/>
          </w:tabs>
          <w:ind w:right="83"/>
          <w:jc w:val="right"/>
        </w:pPr>
        <w:r>
          <w:t xml:space="preserve">26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37E0E">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37E0E">
              <w:rPr>
                <w:rStyle w:val="affff7"/>
                <w:noProof/>
              </w:rPr>
              <w:t>27</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766246" w:rsidRDefault="00766246" w:rsidP="00793545">
        <w:pPr>
          <w:pStyle w:val="aff1"/>
          <w:tabs>
            <w:tab w:val="clear" w:pos="4677"/>
            <w:tab w:val="clear" w:pos="9355"/>
          </w:tabs>
          <w:ind w:right="140"/>
          <w:jc w:val="right"/>
        </w:pPr>
        <w:r>
          <w:t xml:space="preserve">26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137E0E">
              <w:rPr>
                <w:rStyle w:val="affff7"/>
                <w:noProof/>
              </w:rPr>
              <w:t>26</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37E0E">
              <w:rPr>
                <w:rStyle w:val="affff7"/>
                <w:noProof/>
              </w:rPr>
              <w:t>27</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7C02" w:rsidRDefault="00787C02" w:rsidP="00D225C0">
      <w:r>
        <w:separator/>
      </w:r>
    </w:p>
    <w:p w:rsidR="00787C02" w:rsidRDefault="00787C02"/>
  </w:footnote>
  <w:footnote w:type="continuationSeparator" w:id="0">
    <w:p w:rsidR="00787C02" w:rsidRDefault="00787C02" w:rsidP="00D225C0">
      <w:r>
        <w:continuationSeparator/>
      </w:r>
    </w:p>
    <w:p w:rsidR="00787C02" w:rsidRDefault="00787C02"/>
  </w:footnote>
  <w:footnote w:id="1">
    <w:p w:rsidR="00766246" w:rsidRDefault="00766246"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766246" w:rsidRDefault="00766246">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766246" w:rsidRPr="009675CA" w:rsidRDefault="00766246">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766246" w:rsidRDefault="00766246">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766246" w:rsidRPr="0094686B" w:rsidRDefault="00766246"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0EA3"/>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6ABB"/>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CEA"/>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488D"/>
    <w:rsid w:val="00135393"/>
    <w:rsid w:val="00135DA2"/>
    <w:rsid w:val="00135DF2"/>
    <w:rsid w:val="00135F1D"/>
    <w:rsid w:val="0013677E"/>
    <w:rsid w:val="00137458"/>
    <w:rsid w:val="00137E0E"/>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BFE"/>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5CE"/>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0EA3"/>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7704"/>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0D"/>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2B"/>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0C28"/>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37B84"/>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BE1"/>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CAE"/>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6FF4"/>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65B"/>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246"/>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C02"/>
    <w:rsid w:val="00787FE4"/>
    <w:rsid w:val="0079014C"/>
    <w:rsid w:val="00790222"/>
    <w:rsid w:val="007902FC"/>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4FF9"/>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1E61"/>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D26"/>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187"/>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A6052"/>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108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AB4"/>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452"/>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626"/>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15A7"/>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C7AD1"/>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6A4"/>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3D0CAD0E"/>
  <w15:docId w15:val="{EF339320-D7EA-48CE-8130-C3DBC21C03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ese-te2@irkutskenergo.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6FFA473963145EF9244FEFFC7C96CCE"/>
        <w:category>
          <w:name w:val="Общие"/>
          <w:gallery w:val="placeholder"/>
        </w:category>
        <w:types>
          <w:type w:val="bbPlcHdr"/>
        </w:types>
        <w:behaviors>
          <w:behavior w:val="content"/>
        </w:behaviors>
        <w:guid w:val="{99FED410-76BE-480B-BEA0-655BF85A9967}"/>
      </w:docPartPr>
      <w:docPartBody>
        <w:p w:rsidR="00D3380E" w:rsidRDefault="00A4736C">
          <w:pPr>
            <w:pStyle w:val="D6FFA473963145EF9244FEFFC7C96CCE"/>
          </w:pPr>
          <w:r w:rsidRPr="00853F0C">
            <w:rPr>
              <w:rStyle w:val="a3"/>
            </w:rPr>
            <w:t>Место для ввода текста.</w:t>
          </w:r>
        </w:p>
      </w:docPartBody>
    </w:docPart>
    <w:docPart>
      <w:docPartPr>
        <w:name w:val="552B80753324463480205C140CF9C549"/>
        <w:category>
          <w:name w:val="Общие"/>
          <w:gallery w:val="placeholder"/>
        </w:category>
        <w:types>
          <w:type w:val="bbPlcHdr"/>
        </w:types>
        <w:behaviors>
          <w:behavior w:val="content"/>
        </w:behaviors>
        <w:guid w:val="{E6E5DAD9-1ED8-4F32-9C51-83A8D3FF363D}"/>
      </w:docPartPr>
      <w:docPartBody>
        <w:p w:rsidR="00D3380E" w:rsidRDefault="00A4736C">
          <w:pPr>
            <w:pStyle w:val="552B80753324463480205C140CF9C549"/>
          </w:pPr>
          <w:r w:rsidRPr="00680AC0">
            <w:rPr>
              <w:rStyle w:val="a3"/>
            </w:rPr>
            <w:t>Выберите элемент.</w:t>
          </w:r>
        </w:p>
      </w:docPartBody>
    </w:docPart>
    <w:docPart>
      <w:docPartPr>
        <w:name w:val="2826E133304E47D29820BBF6813DC075"/>
        <w:category>
          <w:name w:val="Общие"/>
          <w:gallery w:val="placeholder"/>
        </w:category>
        <w:types>
          <w:type w:val="bbPlcHdr"/>
        </w:types>
        <w:behaviors>
          <w:behavior w:val="content"/>
        </w:behaviors>
        <w:guid w:val="{6A1F893B-4520-4FB4-9242-8219D92F839E}"/>
      </w:docPartPr>
      <w:docPartBody>
        <w:p w:rsidR="00D3380E" w:rsidRDefault="00A4736C">
          <w:pPr>
            <w:pStyle w:val="2826E133304E47D29820BBF6813DC075"/>
          </w:pPr>
          <w:r w:rsidRPr="007027F2">
            <w:rPr>
              <w:rStyle w:val="a3"/>
            </w:rPr>
            <w:t>Выберите стандартный блок.</w:t>
          </w:r>
        </w:p>
      </w:docPartBody>
    </w:docPart>
    <w:docPart>
      <w:docPartPr>
        <w:name w:val="E1A01BD41EB34201B3F5B015151A2B5B"/>
        <w:category>
          <w:name w:val="Общие"/>
          <w:gallery w:val="placeholder"/>
        </w:category>
        <w:types>
          <w:type w:val="bbPlcHdr"/>
        </w:types>
        <w:behaviors>
          <w:behavior w:val="content"/>
        </w:behaviors>
        <w:guid w:val="{4AE36C24-105A-4BEC-859A-1439965926AA}"/>
      </w:docPartPr>
      <w:docPartBody>
        <w:p w:rsidR="00D3380E" w:rsidRDefault="00A4736C">
          <w:pPr>
            <w:pStyle w:val="E1A01BD41EB34201B3F5B015151A2B5B"/>
          </w:pPr>
          <w:r w:rsidRPr="00853F0C">
            <w:rPr>
              <w:rStyle w:val="a3"/>
            </w:rPr>
            <w:t>Место для ввода текста.</w:t>
          </w:r>
        </w:p>
      </w:docPartBody>
    </w:docPart>
    <w:docPart>
      <w:docPartPr>
        <w:name w:val="6569515DE3FE429A843A09C10C9283D9"/>
        <w:category>
          <w:name w:val="Общие"/>
          <w:gallery w:val="placeholder"/>
        </w:category>
        <w:types>
          <w:type w:val="bbPlcHdr"/>
        </w:types>
        <w:behaviors>
          <w:behavior w:val="content"/>
        </w:behaviors>
        <w:guid w:val="{6943E71B-476E-43FA-B64E-DEFFE2093870}"/>
      </w:docPartPr>
      <w:docPartBody>
        <w:p w:rsidR="00D3380E" w:rsidRDefault="00A4736C">
          <w:pPr>
            <w:pStyle w:val="6569515DE3FE429A843A09C10C9283D9"/>
          </w:pPr>
          <w:r w:rsidRPr="00853F0C">
            <w:rPr>
              <w:rStyle w:val="a3"/>
            </w:rPr>
            <w:t>Место для ввода текста.</w:t>
          </w:r>
        </w:p>
      </w:docPartBody>
    </w:docPart>
    <w:docPart>
      <w:docPartPr>
        <w:name w:val="6DFEA4548EDE4C618C6A13C32D7E6952"/>
        <w:category>
          <w:name w:val="Общие"/>
          <w:gallery w:val="placeholder"/>
        </w:category>
        <w:types>
          <w:type w:val="bbPlcHdr"/>
        </w:types>
        <w:behaviors>
          <w:behavior w:val="content"/>
        </w:behaviors>
        <w:guid w:val="{E805A668-2E15-471E-AD3E-F0668A5637A6}"/>
      </w:docPartPr>
      <w:docPartBody>
        <w:p w:rsidR="00D3380E" w:rsidRDefault="00A4736C">
          <w:pPr>
            <w:pStyle w:val="6DFEA4548EDE4C618C6A13C32D7E6952"/>
          </w:pPr>
          <w:r>
            <w:rPr>
              <w:color w:val="808080" w:themeColor="background1" w:themeShade="80"/>
            </w:rPr>
            <w:t>Укажите документ или вид сведений</w:t>
          </w:r>
        </w:p>
      </w:docPartBody>
    </w:docPart>
    <w:docPart>
      <w:docPartPr>
        <w:name w:val="EEBD264A0BFE4F01951E8838ACD8CE40"/>
        <w:category>
          <w:name w:val="Общие"/>
          <w:gallery w:val="placeholder"/>
        </w:category>
        <w:types>
          <w:type w:val="bbPlcHdr"/>
        </w:types>
        <w:behaviors>
          <w:behavior w:val="content"/>
        </w:behaviors>
        <w:guid w:val="{5AE382D0-EA11-4BBF-AFC1-CF05A0EC1D17}"/>
      </w:docPartPr>
      <w:docPartBody>
        <w:p w:rsidR="00D3380E" w:rsidRDefault="00A4736C">
          <w:pPr>
            <w:pStyle w:val="EEBD264A0BFE4F01951E8838ACD8CE40"/>
          </w:pPr>
          <w:r>
            <w:rPr>
              <w:color w:val="808080" w:themeColor="background1" w:themeShade="80"/>
            </w:rPr>
            <w:t>Укажите документ или вид сведений</w:t>
          </w:r>
        </w:p>
      </w:docPartBody>
    </w:docPart>
    <w:docPart>
      <w:docPartPr>
        <w:name w:val="629DCDB40AAF4ED1802E95A9CD84292F"/>
        <w:category>
          <w:name w:val="Общие"/>
          <w:gallery w:val="placeholder"/>
        </w:category>
        <w:types>
          <w:type w:val="bbPlcHdr"/>
        </w:types>
        <w:behaviors>
          <w:behavior w:val="content"/>
        </w:behaviors>
        <w:guid w:val="{C80F70D7-C7BC-462B-8F0E-16C7BF1CAFED}"/>
      </w:docPartPr>
      <w:docPartBody>
        <w:p w:rsidR="00D3380E" w:rsidRDefault="00A4736C">
          <w:pPr>
            <w:pStyle w:val="629DCDB40AAF4ED1802E95A9CD84292F"/>
          </w:pPr>
          <w:r>
            <w:rPr>
              <w:color w:val="808080" w:themeColor="background1" w:themeShade="80"/>
            </w:rPr>
            <w:t>Укажите документ или вид сведений</w:t>
          </w:r>
        </w:p>
      </w:docPartBody>
    </w:docPart>
    <w:docPart>
      <w:docPartPr>
        <w:name w:val="9951C9299CDB4B918C7FCD5FC76FA7B5"/>
        <w:category>
          <w:name w:val="Общие"/>
          <w:gallery w:val="placeholder"/>
        </w:category>
        <w:types>
          <w:type w:val="bbPlcHdr"/>
        </w:types>
        <w:behaviors>
          <w:behavior w:val="content"/>
        </w:behaviors>
        <w:guid w:val="{072D8840-4E78-40F8-877C-74CE679F4C34}"/>
      </w:docPartPr>
      <w:docPartBody>
        <w:p w:rsidR="00D3380E" w:rsidRDefault="00A4736C">
          <w:pPr>
            <w:pStyle w:val="9951C9299CDB4B918C7FCD5FC76FA7B5"/>
          </w:pPr>
          <w:r>
            <w:rPr>
              <w:color w:val="808080" w:themeColor="background1" w:themeShade="80"/>
            </w:rPr>
            <w:t>Укажите документ или вид сведений</w:t>
          </w:r>
        </w:p>
      </w:docPartBody>
    </w:docPart>
    <w:docPart>
      <w:docPartPr>
        <w:name w:val="004244041ABA48BB934881FA4BB8AA5B"/>
        <w:category>
          <w:name w:val="Общие"/>
          <w:gallery w:val="placeholder"/>
        </w:category>
        <w:types>
          <w:type w:val="bbPlcHdr"/>
        </w:types>
        <w:behaviors>
          <w:behavior w:val="content"/>
        </w:behaviors>
        <w:guid w:val="{F466633D-CAAE-496F-8CD3-D7D08BDEBD8A}"/>
      </w:docPartPr>
      <w:docPartBody>
        <w:p w:rsidR="00D3380E" w:rsidRDefault="00A4736C">
          <w:pPr>
            <w:pStyle w:val="004244041ABA48BB934881FA4BB8AA5B"/>
          </w:pPr>
          <w:r>
            <w:rPr>
              <w:color w:val="808080" w:themeColor="background1" w:themeShade="80"/>
            </w:rPr>
            <w:t>Укажите документ или вид сведений</w:t>
          </w:r>
        </w:p>
      </w:docPartBody>
    </w:docPart>
    <w:docPart>
      <w:docPartPr>
        <w:name w:val="D153000A0302408391EC6F8A6D6A2564"/>
        <w:category>
          <w:name w:val="Общие"/>
          <w:gallery w:val="placeholder"/>
        </w:category>
        <w:types>
          <w:type w:val="bbPlcHdr"/>
        </w:types>
        <w:behaviors>
          <w:behavior w:val="content"/>
        </w:behaviors>
        <w:guid w:val="{D7E0B3C6-EF71-4DDE-911B-8919E5B8F3FD}"/>
      </w:docPartPr>
      <w:docPartBody>
        <w:p w:rsidR="00D3380E" w:rsidRDefault="00A4736C">
          <w:pPr>
            <w:pStyle w:val="D153000A0302408391EC6F8A6D6A2564"/>
          </w:pPr>
          <w:r>
            <w:rPr>
              <w:color w:val="808080" w:themeColor="background1" w:themeShade="80"/>
            </w:rPr>
            <w:t>Укажите документ или вид сведений</w:t>
          </w:r>
        </w:p>
      </w:docPartBody>
    </w:docPart>
    <w:docPart>
      <w:docPartPr>
        <w:name w:val="A23864A8D1104CE0963E4C785E08C3A7"/>
        <w:category>
          <w:name w:val="Общие"/>
          <w:gallery w:val="placeholder"/>
        </w:category>
        <w:types>
          <w:type w:val="bbPlcHdr"/>
        </w:types>
        <w:behaviors>
          <w:behavior w:val="content"/>
        </w:behaviors>
        <w:guid w:val="{34B4A0E2-BE50-4848-A12F-2E486342B2C3}"/>
      </w:docPartPr>
      <w:docPartBody>
        <w:p w:rsidR="00D3380E" w:rsidRDefault="00A4736C">
          <w:pPr>
            <w:pStyle w:val="A23864A8D1104CE0963E4C785E08C3A7"/>
          </w:pPr>
          <w:r>
            <w:rPr>
              <w:color w:val="808080" w:themeColor="background1" w:themeShade="80"/>
            </w:rPr>
            <w:t>Укажите документ или вид сведений</w:t>
          </w:r>
        </w:p>
      </w:docPartBody>
    </w:docPart>
    <w:docPart>
      <w:docPartPr>
        <w:name w:val="0EDAF75DC1534D21820C4D90903DCF07"/>
        <w:category>
          <w:name w:val="Общие"/>
          <w:gallery w:val="placeholder"/>
        </w:category>
        <w:types>
          <w:type w:val="bbPlcHdr"/>
        </w:types>
        <w:behaviors>
          <w:behavior w:val="content"/>
        </w:behaviors>
        <w:guid w:val="{8B44DA09-0F89-4AFB-8F26-B8CF3440B7D8}"/>
      </w:docPartPr>
      <w:docPartBody>
        <w:p w:rsidR="00D3380E" w:rsidRDefault="00A4736C">
          <w:pPr>
            <w:pStyle w:val="0EDAF75DC1534D21820C4D90903DCF07"/>
          </w:pPr>
          <w:r>
            <w:rPr>
              <w:color w:val="808080" w:themeColor="background1" w:themeShade="80"/>
            </w:rPr>
            <w:t>Укажите документ или вид сведений</w:t>
          </w:r>
        </w:p>
      </w:docPartBody>
    </w:docPart>
    <w:docPart>
      <w:docPartPr>
        <w:name w:val="73E55C9656FC48F59A2F53D7E0756B84"/>
        <w:category>
          <w:name w:val="Общие"/>
          <w:gallery w:val="placeholder"/>
        </w:category>
        <w:types>
          <w:type w:val="bbPlcHdr"/>
        </w:types>
        <w:behaviors>
          <w:behavior w:val="content"/>
        </w:behaviors>
        <w:guid w:val="{510CF90C-973E-455C-A9F8-613B968BFF85}"/>
      </w:docPartPr>
      <w:docPartBody>
        <w:p w:rsidR="00D3380E" w:rsidRDefault="00A4736C">
          <w:pPr>
            <w:pStyle w:val="73E55C9656FC48F59A2F53D7E0756B84"/>
          </w:pPr>
          <w:r>
            <w:rPr>
              <w:color w:val="808080" w:themeColor="background1" w:themeShade="80"/>
            </w:rPr>
            <w:t>Укажите документ или вид сведений</w:t>
          </w:r>
        </w:p>
      </w:docPartBody>
    </w:docPart>
    <w:docPart>
      <w:docPartPr>
        <w:name w:val="4690E834EB8E433D9E2933BBD05A4A08"/>
        <w:category>
          <w:name w:val="Общие"/>
          <w:gallery w:val="placeholder"/>
        </w:category>
        <w:types>
          <w:type w:val="bbPlcHdr"/>
        </w:types>
        <w:behaviors>
          <w:behavior w:val="content"/>
        </w:behaviors>
        <w:guid w:val="{B60367F0-43ED-4459-9702-4250B7CFCDFF}"/>
      </w:docPartPr>
      <w:docPartBody>
        <w:p w:rsidR="00D3380E" w:rsidRDefault="00A4736C">
          <w:pPr>
            <w:pStyle w:val="4690E834EB8E433D9E2933BBD05A4A08"/>
          </w:pPr>
          <w:r>
            <w:rPr>
              <w:color w:val="808080" w:themeColor="background1" w:themeShade="80"/>
            </w:rPr>
            <w:t>Укажите документ или вид сведений</w:t>
          </w:r>
        </w:p>
      </w:docPartBody>
    </w:docPart>
    <w:docPart>
      <w:docPartPr>
        <w:name w:val="D8734587B67C4FCB8ED7A82248D3CCA7"/>
        <w:category>
          <w:name w:val="Общие"/>
          <w:gallery w:val="placeholder"/>
        </w:category>
        <w:types>
          <w:type w:val="bbPlcHdr"/>
        </w:types>
        <w:behaviors>
          <w:behavior w:val="content"/>
        </w:behaviors>
        <w:guid w:val="{13811684-3D96-4171-82EC-9FA107D56DAD}"/>
      </w:docPartPr>
      <w:docPartBody>
        <w:p w:rsidR="00D3380E" w:rsidRDefault="00A4736C">
          <w:pPr>
            <w:pStyle w:val="D8734587B67C4FCB8ED7A82248D3CCA7"/>
          </w:pPr>
          <w:r>
            <w:rPr>
              <w:color w:val="808080" w:themeColor="background1" w:themeShade="80"/>
            </w:rPr>
            <w:t>Укажите документ или вид сведений</w:t>
          </w:r>
        </w:p>
      </w:docPartBody>
    </w:docPart>
    <w:docPart>
      <w:docPartPr>
        <w:name w:val="178E8E5AC03A425BA8DCA184ABF513DA"/>
        <w:category>
          <w:name w:val="Общие"/>
          <w:gallery w:val="placeholder"/>
        </w:category>
        <w:types>
          <w:type w:val="bbPlcHdr"/>
        </w:types>
        <w:behaviors>
          <w:behavior w:val="content"/>
        </w:behaviors>
        <w:guid w:val="{FB2FC4F9-E4BB-46C5-B3EE-3C3148C348A0}"/>
      </w:docPartPr>
      <w:docPartBody>
        <w:p w:rsidR="00D3380E" w:rsidRDefault="00A4736C">
          <w:pPr>
            <w:pStyle w:val="178E8E5AC03A425BA8DCA184ABF513DA"/>
          </w:pPr>
          <w:r>
            <w:rPr>
              <w:color w:val="808080" w:themeColor="background1" w:themeShade="80"/>
            </w:rPr>
            <w:t>Укажите документ или вид сведений</w:t>
          </w:r>
        </w:p>
      </w:docPartBody>
    </w:docPart>
    <w:docPart>
      <w:docPartPr>
        <w:name w:val="7876DB4596F248CEB2B72B088F7AD372"/>
        <w:category>
          <w:name w:val="Общие"/>
          <w:gallery w:val="placeholder"/>
        </w:category>
        <w:types>
          <w:type w:val="bbPlcHdr"/>
        </w:types>
        <w:behaviors>
          <w:behavior w:val="content"/>
        </w:behaviors>
        <w:guid w:val="{7F29B458-2EA6-4793-9CCC-7FDC897C6E25}"/>
      </w:docPartPr>
      <w:docPartBody>
        <w:p w:rsidR="00D3380E" w:rsidRDefault="00A4736C">
          <w:pPr>
            <w:pStyle w:val="7876DB4596F248CEB2B72B088F7AD372"/>
          </w:pPr>
          <w:r>
            <w:rPr>
              <w:color w:val="808080" w:themeColor="background1" w:themeShade="80"/>
            </w:rPr>
            <w:t>Укажите документ или вид сведений</w:t>
          </w:r>
        </w:p>
      </w:docPartBody>
    </w:docPart>
    <w:docPart>
      <w:docPartPr>
        <w:name w:val="735EDC88C144492EBC72D63AD54EDD36"/>
        <w:category>
          <w:name w:val="Общие"/>
          <w:gallery w:val="placeholder"/>
        </w:category>
        <w:types>
          <w:type w:val="bbPlcHdr"/>
        </w:types>
        <w:behaviors>
          <w:behavior w:val="content"/>
        </w:behaviors>
        <w:guid w:val="{547B7AA1-EEE6-4697-AA46-8AC81C59D02F}"/>
      </w:docPartPr>
      <w:docPartBody>
        <w:p w:rsidR="00D3380E" w:rsidRDefault="00A4736C">
          <w:pPr>
            <w:pStyle w:val="735EDC88C144492EBC72D63AD54EDD36"/>
          </w:pPr>
          <w:r>
            <w:rPr>
              <w:color w:val="808080" w:themeColor="background1" w:themeShade="80"/>
            </w:rPr>
            <w:t>Укажите документ или вид сведений</w:t>
          </w:r>
        </w:p>
      </w:docPartBody>
    </w:docPart>
    <w:docPart>
      <w:docPartPr>
        <w:name w:val="68EE2B12FE3C45448F46FDD7AD57E1A8"/>
        <w:category>
          <w:name w:val="Общие"/>
          <w:gallery w:val="placeholder"/>
        </w:category>
        <w:types>
          <w:type w:val="bbPlcHdr"/>
        </w:types>
        <w:behaviors>
          <w:behavior w:val="content"/>
        </w:behaviors>
        <w:guid w:val="{C2109C77-48E7-4EB4-93D2-4DEAA8D3A1AE}"/>
      </w:docPartPr>
      <w:docPartBody>
        <w:p w:rsidR="00D3380E" w:rsidRDefault="00A4736C">
          <w:pPr>
            <w:pStyle w:val="68EE2B12FE3C45448F46FDD7AD57E1A8"/>
          </w:pPr>
          <w:r>
            <w:rPr>
              <w:color w:val="808080" w:themeColor="background1" w:themeShade="80"/>
            </w:rPr>
            <w:t>Укажите документ или вид сведений</w:t>
          </w:r>
        </w:p>
      </w:docPartBody>
    </w:docPart>
    <w:docPart>
      <w:docPartPr>
        <w:name w:val="A2134EA4AF0A4D8F98C7C3C288BBD337"/>
        <w:category>
          <w:name w:val="Общие"/>
          <w:gallery w:val="placeholder"/>
        </w:category>
        <w:types>
          <w:type w:val="bbPlcHdr"/>
        </w:types>
        <w:behaviors>
          <w:behavior w:val="content"/>
        </w:behaviors>
        <w:guid w:val="{1E30251B-2A89-42EE-9864-9E5DC37EF4A4}"/>
      </w:docPartPr>
      <w:docPartBody>
        <w:p w:rsidR="00D3380E" w:rsidRDefault="00A4736C">
          <w:pPr>
            <w:pStyle w:val="A2134EA4AF0A4D8F98C7C3C288BBD337"/>
          </w:pPr>
          <w:r>
            <w:rPr>
              <w:color w:val="808080" w:themeColor="background1" w:themeShade="80"/>
            </w:rPr>
            <w:t>Укажите документ или вид сведений</w:t>
          </w:r>
        </w:p>
      </w:docPartBody>
    </w:docPart>
    <w:docPart>
      <w:docPartPr>
        <w:name w:val="B03A477C488343878C003BD041E071BA"/>
        <w:category>
          <w:name w:val="Общие"/>
          <w:gallery w:val="placeholder"/>
        </w:category>
        <w:types>
          <w:type w:val="bbPlcHdr"/>
        </w:types>
        <w:behaviors>
          <w:behavior w:val="content"/>
        </w:behaviors>
        <w:guid w:val="{7819EB38-553A-4826-BA7F-F30408280292}"/>
      </w:docPartPr>
      <w:docPartBody>
        <w:p w:rsidR="00D3380E" w:rsidRDefault="00A4736C">
          <w:pPr>
            <w:pStyle w:val="B03A477C488343878C003BD041E071BA"/>
          </w:pPr>
          <w:r>
            <w:rPr>
              <w:color w:val="808080" w:themeColor="background1" w:themeShade="80"/>
            </w:rPr>
            <w:t>Укажите документ или вид сведений</w:t>
          </w:r>
        </w:p>
      </w:docPartBody>
    </w:docPart>
    <w:docPart>
      <w:docPartPr>
        <w:name w:val="546BD6E7C3FD4B9586C928980CD1EB80"/>
        <w:category>
          <w:name w:val="Общие"/>
          <w:gallery w:val="placeholder"/>
        </w:category>
        <w:types>
          <w:type w:val="bbPlcHdr"/>
        </w:types>
        <w:behaviors>
          <w:behavior w:val="content"/>
        </w:behaviors>
        <w:guid w:val="{038E0B5A-806D-407E-802F-8674340022C2}"/>
      </w:docPartPr>
      <w:docPartBody>
        <w:p w:rsidR="00D3380E" w:rsidRDefault="00A4736C">
          <w:pPr>
            <w:pStyle w:val="546BD6E7C3FD4B9586C928980CD1EB80"/>
          </w:pPr>
          <w:r w:rsidRPr="00853F0C">
            <w:rPr>
              <w:rStyle w:val="a3"/>
            </w:rPr>
            <w:t>Место для ввода текста.</w:t>
          </w:r>
        </w:p>
      </w:docPartBody>
    </w:docPart>
    <w:docPart>
      <w:docPartPr>
        <w:name w:val="9B2264523100449AB8724056B800114A"/>
        <w:category>
          <w:name w:val="Общие"/>
          <w:gallery w:val="placeholder"/>
        </w:category>
        <w:types>
          <w:type w:val="bbPlcHdr"/>
        </w:types>
        <w:behaviors>
          <w:behavior w:val="content"/>
        </w:behaviors>
        <w:guid w:val="{66E8B3B0-9BC3-473C-96A4-EB66FD65BDF3}"/>
      </w:docPartPr>
      <w:docPartBody>
        <w:p w:rsidR="00D3380E" w:rsidRDefault="00A4736C">
          <w:pPr>
            <w:pStyle w:val="9B2264523100449AB8724056B800114A"/>
          </w:pPr>
          <w:r w:rsidRPr="00853F0C">
            <w:rPr>
              <w:rStyle w:val="a3"/>
            </w:rPr>
            <w:t>Место для ввода текста.</w:t>
          </w:r>
        </w:p>
      </w:docPartBody>
    </w:docPart>
    <w:docPart>
      <w:docPartPr>
        <w:name w:val="05FBBA6DB30D49B884982F50F0C3BCA3"/>
        <w:category>
          <w:name w:val="Общие"/>
          <w:gallery w:val="placeholder"/>
        </w:category>
        <w:types>
          <w:type w:val="bbPlcHdr"/>
        </w:types>
        <w:behaviors>
          <w:behavior w:val="content"/>
        </w:behaviors>
        <w:guid w:val="{D4DAFE89-F38B-44D0-A074-D193CC6EF8B4}"/>
      </w:docPartPr>
      <w:docPartBody>
        <w:p w:rsidR="00D3380E" w:rsidRDefault="00A4736C">
          <w:pPr>
            <w:pStyle w:val="05FBBA6DB30D49B884982F50F0C3BCA3"/>
          </w:pPr>
          <w:r>
            <w:rPr>
              <w:rStyle w:val="a3"/>
            </w:rPr>
            <w:t>Место для ввода текста.</w:t>
          </w:r>
        </w:p>
      </w:docPartBody>
    </w:docPart>
    <w:docPart>
      <w:docPartPr>
        <w:name w:val="6928820CAA66472DBA189106AF60FD46"/>
        <w:category>
          <w:name w:val="Общие"/>
          <w:gallery w:val="placeholder"/>
        </w:category>
        <w:types>
          <w:type w:val="bbPlcHdr"/>
        </w:types>
        <w:behaviors>
          <w:behavior w:val="content"/>
        </w:behaviors>
        <w:guid w:val="{1CE81955-8607-4AC5-B3BA-F6968A1A7651}"/>
      </w:docPartPr>
      <w:docPartBody>
        <w:p w:rsidR="00D3380E" w:rsidRDefault="00A4736C">
          <w:pPr>
            <w:pStyle w:val="6928820CAA66472DBA189106AF60FD46"/>
          </w:pPr>
          <w:r w:rsidRPr="00853F0C">
            <w:rPr>
              <w:rStyle w:val="a3"/>
            </w:rPr>
            <w:t>Место для ввода текста.</w:t>
          </w:r>
        </w:p>
      </w:docPartBody>
    </w:docPart>
    <w:docPart>
      <w:docPartPr>
        <w:name w:val="703934BCD3404AA0BC2E3D5098B3DBF2"/>
        <w:category>
          <w:name w:val="Общие"/>
          <w:gallery w:val="placeholder"/>
        </w:category>
        <w:types>
          <w:type w:val="bbPlcHdr"/>
        </w:types>
        <w:behaviors>
          <w:behavior w:val="content"/>
        </w:behaviors>
        <w:guid w:val="{3F1AC5CA-DD50-4C14-AC91-A158E6823600}"/>
      </w:docPartPr>
      <w:docPartBody>
        <w:p w:rsidR="00D3380E" w:rsidRDefault="00A4736C">
          <w:pPr>
            <w:pStyle w:val="703934BCD3404AA0BC2E3D5098B3DBF2"/>
          </w:pPr>
          <w:r w:rsidRPr="00853F0C">
            <w:rPr>
              <w:rStyle w:val="a3"/>
            </w:rPr>
            <w:t>Место для ввода текста.</w:t>
          </w:r>
        </w:p>
      </w:docPartBody>
    </w:docPart>
    <w:docPart>
      <w:docPartPr>
        <w:name w:val="01ECF923145E4C689AC404BE817E31E5"/>
        <w:category>
          <w:name w:val="Общие"/>
          <w:gallery w:val="placeholder"/>
        </w:category>
        <w:types>
          <w:type w:val="bbPlcHdr"/>
        </w:types>
        <w:behaviors>
          <w:behavior w:val="content"/>
        </w:behaviors>
        <w:guid w:val="{8866BD2F-7BD2-4819-96C4-4D6EC0E737C4}"/>
      </w:docPartPr>
      <w:docPartBody>
        <w:p w:rsidR="00D3380E" w:rsidRDefault="00A4736C">
          <w:pPr>
            <w:pStyle w:val="01ECF923145E4C689AC404BE817E31E5"/>
          </w:pPr>
          <w:r w:rsidRPr="00853F0C">
            <w:rPr>
              <w:rStyle w:val="a3"/>
            </w:rPr>
            <w:t>Место для ввода текста.</w:t>
          </w:r>
        </w:p>
      </w:docPartBody>
    </w:docPart>
    <w:docPart>
      <w:docPartPr>
        <w:name w:val="A029D34716614D4FAB6E3C9BB453F974"/>
        <w:category>
          <w:name w:val="Общие"/>
          <w:gallery w:val="placeholder"/>
        </w:category>
        <w:types>
          <w:type w:val="bbPlcHdr"/>
        </w:types>
        <w:behaviors>
          <w:behavior w:val="content"/>
        </w:behaviors>
        <w:guid w:val="{7E817EF5-3E91-4AE6-B96A-DE7459F9996D}"/>
      </w:docPartPr>
      <w:docPartBody>
        <w:p w:rsidR="00D3380E" w:rsidRDefault="00A4736C">
          <w:pPr>
            <w:pStyle w:val="A029D34716614D4FAB6E3C9BB453F974"/>
          </w:pPr>
          <w:r w:rsidRPr="00853F0C">
            <w:rPr>
              <w:rStyle w:val="a3"/>
            </w:rPr>
            <w:t>Место для ввода текста.</w:t>
          </w:r>
        </w:p>
      </w:docPartBody>
    </w:docPart>
    <w:docPart>
      <w:docPartPr>
        <w:name w:val="0BF05BBD338C4CD7BF43B90C0A865648"/>
        <w:category>
          <w:name w:val="Общие"/>
          <w:gallery w:val="placeholder"/>
        </w:category>
        <w:types>
          <w:type w:val="bbPlcHdr"/>
        </w:types>
        <w:behaviors>
          <w:behavior w:val="content"/>
        </w:behaviors>
        <w:guid w:val="{6A3C49D6-7ECC-4608-9B43-B1068E41857B}"/>
      </w:docPartPr>
      <w:docPartBody>
        <w:p w:rsidR="00D3380E" w:rsidRDefault="00A4736C">
          <w:pPr>
            <w:pStyle w:val="0BF05BBD338C4CD7BF43B90C0A865648"/>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1265"/>
    <w:rsid w:val="00055FC3"/>
    <w:rsid w:val="0045173C"/>
    <w:rsid w:val="00495C72"/>
    <w:rsid w:val="004F1265"/>
    <w:rsid w:val="00A4736C"/>
    <w:rsid w:val="00D338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55FC3"/>
    <w:rPr>
      <w:color w:val="808080"/>
    </w:rPr>
  </w:style>
  <w:style w:type="paragraph" w:customStyle="1" w:styleId="D6FFA473963145EF9244FEFFC7C96CCE">
    <w:name w:val="D6FFA473963145EF9244FEFFC7C96CCE"/>
  </w:style>
  <w:style w:type="paragraph" w:customStyle="1" w:styleId="552B80753324463480205C140CF9C549">
    <w:name w:val="552B80753324463480205C140CF9C549"/>
  </w:style>
  <w:style w:type="paragraph" w:customStyle="1" w:styleId="AA4178F9308F467888FC22D903639268">
    <w:name w:val="AA4178F9308F467888FC22D903639268"/>
  </w:style>
  <w:style w:type="paragraph" w:customStyle="1" w:styleId="A723CCE0667E4D13BF01F18DF3793C8B">
    <w:name w:val="A723CCE0667E4D13BF01F18DF3793C8B"/>
  </w:style>
  <w:style w:type="paragraph" w:customStyle="1" w:styleId="59213A5A893B41B4B0D26BDD0BE6DD44">
    <w:name w:val="59213A5A893B41B4B0D26BDD0BE6DD44"/>
  </w:style>
  <w:style w:type="paragraph" w:customStyle="1" w:styleId="5523D5A87C6A474EA5E2C21DCFE435A0">
    <w:name w:val="5523D5A87C6A474EA5E2C21DCFE435A0"/>
  </w:style>
  <w:style w:type="paragraph" w:customStyle="1" w:styleId="81F4BC00902F43EEA65CC63D96D67DE2">
    <w:name w:val="81F4BC00902F43EEA65CC63D96D67DE2"/>
  </w:style>
  <w:style w:type="paragraph" w:customStyle="1" w:styleId="C2486EA99E9F4FAE9707B7766C5FAD59">
    <w:name w:val="C2486EA99E9F4FAE9707B7766C5FAD59"/>
  </w:style>
  <w:style w:type="paragraph" w:customStyle="1" w:styleId="4D928CD4B1A14AF8B9823FDF4022AF74">
    <w:name w:val="4D928CD4B1A14AF8B9823FDF4022AF74"/>
  </w:style>
  <w:style w:type="paragraph" w:customStyle="1" w:styleId="371F2865173945C2AAA88C385E3961D3">
    <w:name w:val="371F2865173945C2AAA88C385E3961D3"/>
  </w:style>
  <w:style w:type="paragraph" w:customStyle="1" w:styleId="41AB02AA3BFE44A8ADF5C0F4B137D2B6">
    <w:name w:val="41AB02AA3BFE44A8ADF5C0F4B137D2B6"/>
  </w:style>
  <w:style w:type="paragraph" w:customStyle="1" w:styleId="0E4FEB8A67814DC98D59BB990FE83B9B">
    <w:name w:val="0E4FEB8A67814DC98D59BB990FE83B9B"/>
  </w:style>
  <w:style w:type="paragraph" w:customStyle="1" w:styleId="9187B35508FA48B6A42DE01B77BA3156">
    <w:name w:val="9187B35508FA48B6A42DE01B77BA3156"/>
  </w:style>
  <w:style w:type="paragraph" w:customStyle="1" w:styleId="289D851C8FD641B0A1F03643AEC7D347">
    <w:name w:val="289D851C8FD641B0A1F03643AEC7D347"/>
  </w:style>
  <w:style w:type="paragraph" w:customStyle="1" w:styleId="F4D4D0FA828448739F68D9ED9318FC91">
    <w:name w:val="F4D4D0FA828448739F68D9ED9318FC91"/>
  </w:style>
  <w:style w:type="paragraph" w:customStyle="1" w:styleId="D4B0778F1019492E9D2FF41EB98E80B5">
    <w:name w:val="D4B0778F1019492E9D2FF41EB98E80B5"/>
  </w:style>
  <w:style w:type="paragraph" w:customStyle="1" w:styleId="C2E8D8DCB101461B9D8B88385F376991">
    <w:name w:val="C2E8D8DCB101461B9D8B88385F376991"/>
  </w:style>
  <w:style w:type="paragraph" w:customStyle="1" w:styleId="E04C3A09387C487C97E6E4429FAF9399">
    <w:name w:val="E04C3A09387C487C97E6E4429FAF9399"/>
  </w:style>
  <w:style w:type="paragraph" w:customStyle="1" w:styleId="F1C9CB30E80B4125A8C0EB13E556EEB7">
    <w:name w:val="F1C9CB30E80B4125A8C0EB13E556EEB7"/>
  </w:style>
  <w:style w:type="paragraph" w:customStyle="1" w:styleId="2FEFAC7A22124D228E4AADC1CFD05D9D">
    <w:name w:val="2FEFAC7A22124D228E4AADC1CFD05D9D"/>
  </w:style>
  <w:style w:type="paragraph" w:customStyle="1" w:styleId="2826E133304E47D29820BBF6813DC075">
    <w:name w:val="2826E133304E47D29820BBF6813DC075"/>
  </w:style>
  <w:style w:type="paragraph" w:customStyle="1" w:styleId="E1A01BD41EB34201B3F5B015151A2B5B">
    <w:name w:val="E1A01BD41EB34201B3F5B015151A2B5B"/>
  </w:style>
  <w:style w:type="paragraph" w:customStyle="1" w:styleId="24910C2B3EF848BFAF6B6D345BD8A575">
    <w:name w:val="24910C2B3EF848BFAF6B6D345BD8A575"/>
  </w:style>
  <w:style w:type="paragraph" w:customStyle="1" w:styleId="6569515DE3FE429A843A09C10C9283D9">
    <w:name w:val="6569515DE3FE429A843A09C10C9283D9"/>
  </w:style>
  <w:style w:type="paragraph" w:customStyle="1" w:styleId="D4454F913EAF4BEAAE8F7EBB60016F9D">
    <w:name w:val="D4454F913EAF4BEAAE8F7EBB60016F9D"/>
  </w:style>
  <w:style w:type="paragraph" w:customStyle="1" w:styleId="F3B7897AE21E4A67BD0B494059436F53">
    <w:name w:val="F3B7897AE21E4A67BD0B494059436F53"/>
  </w:style>
  <w:style w:type="paragraph" w:customStyle="1" w:styleId="FD1ECF8C42D743BAB5250560D285929F">
    <w:name w:val="FD1ECF8C42D743BAB5250560D285929F"/>
  </w:style>
  <w:style w:type="paragraph" w:customStyle="1" w:styleId="B71F9219873B414CB83937F9CE85D727">
    <w:name w:val="B71F9219873B414CB83937F9CE85D727"/>
  </w:style>
  <w:style w:type="paragraph" w:customStyle="1" w:styleId="F4A6D87C0E1B4F9A8040D6325666B549">
    <w:name w:val="F4A6D87C0E1B4F9A8040D6325666B549"/>
  </w:style>
  <w:style w:type="paragraph" w:customStyle="1" w:styleId="59F5E2A95C1347D987DDCD0093671BF5">
    <w:name w:val="59F5E2A95C1347D987DDCD0093671BF5"/>
  </w:style>
  <w:style w:type="paragraph" w:customStyle="1" w:styleId="61316E4548F548349BCD8752C2438F28">
    <w:name w:val="61316E4548F548349BCD8752C2438F28"/>
  </w:style>
  <w:style w:type="paragraph" w:customStyle="1" w:styleId="96C71BBDE4704EBC909541B5D6344AAA">
    <w:name w:val="96C71BBDE4704EBC909541B5D6344AAA"/>
  </w:style>
  <w:style w:type="paragraph" w:customStyle="1" w:styleId="C3E4CC04AA3040D595B9019A4AC6BCF6">
    <w:name w:val="C3E4CC04AA3040D595B9019A4AC6BCF6"/>
  </w:style>
  <w:style w:type="paragraph" w:customStyle="1" w:styleId="1352D845762649F391E61EE7CD225CAA">
    <w:name w:val="1352D845762649F391E61EE7CD225CAA"/>
  </w:style>
  <w:style w:type="paragraph" w:customStyle="1" w:styleId="211A8DE741A140DEB5790C4E2E8D3641">
    <w:name w:val="211A8DE741A140DEB5790C4E2E8D3641"/>
  </w:style>
  <w:style w:type="paragraph" w:customStyle="1" w:styleId="A0A201C3827D4203AEE7007B876B4563">
    <w:name w:val="A0A201C3827D4203AEE7007B876B4563"/>
  </w:style>
  <w:style w:type="paragraph" w:customStyle="1" w:styleId="C9C90DDBD90441AA808BD220F645FA72">
    <w:name w:val="C9C90DDBD90441AA808BD220F645FA72"/>
  </w:style>
  <w:style w:type="paragraph" w:customStyle="1" w:styleId="6DFEA4548EDE4C618C6A13C32D7E6952">
    <w:name w:val="6DFEA4548EDE4C618C6A13C32D7E6952"/>
  </w:style>
  <w:style w:type="paragraph" w:customStyle="1" w:styleId="EEBD264A0BFE4F01951E8838ACD8CE40">
    <w:name w:val="EEBD264A0BFE4F01951E8838ACD8CE40"/>
  </w:style>
  <w:style w:type="paragraph" w:customStyle="1" w:styleId="629DCDB40AAF4ED1802E95A9CD84292F">
    <w:name w:val="629DCDB40AAF4ED1802E95A9CD84292F"/>
  </w:style>
  <w:style w:type="paragraph" w:customStyle="1" w:styleId="9951C9299CDB4B918C7FCD5FC76FA7B5">
    <w:name w:val="9951C9299CDB4B918C7FCD5FC76FA7B5"/>
  </w:style>
  <w:style w:type="paragraph" w:customStyle="1" w:styleId="004244041ABA48BB934881FA4BB8AA5B">
    <w:name w:val="004244041ABA48BB934881FA4BB8AA5B"/>
  </w:style>
  <w:style w:type="paragraph" w:customStyle="1" w:styleId="D153000A0302408391EC6F8A6D6A2564">
    <w:name w:val="D153000A0302408391EC6F8A6D6A2564"/>
  </w:style>
  <w:style w:type="paragraph" w:customStyle="1" w:styleId="A23864A8D1104CE0963E4C785E08C3A7">
    <w:name w:val="A23864A8D1104CE0963E4C785E08C3A7"/>
  </w:style>
  <w:style w:type="paragraph" w:customStyle="1" w:styleId="0EDAF75DC1534D21820C4D90903DCF07">
    <w:name w:val="0EDAF75DC1534D21820C4D90903DCF07"/>
  </w:style>
  <w:style w:type="paragraph" w:customStyle="1" w:styleId="73E55C9656FC48F59A2F53D7E0756B84">
    <w:name w:val="73E55C9656FC48F59A2F53D7E0756B84"/>
  </w:style>
  <w:style w:type="paragraph" w:customStyle="1" w:styleId="4690E834EB8E433D9E2933BBD05A4A08">
    <w:name w:val="4690E834EB8E433D9E2933BBD05A4A08"/>
  </w:style>
  <w:style w:type="paragraph" w:customStyle="1" w:styleId="D8734587B67C4FCB8ED7A82248D3CCA7">
    <w:name w:val="D8734587B67C4FCB8ED7A82248D3CCA7"/>
  </w:style>
  <w:style w:type="paragraph" w:customStyle="1" w:styleId="178E8E5AC03A425BA8DCA184ABF513DA">
    <w:name w:val="178E8E5AC03A425BA8DCA184ABF513DA"/>
  </w:style>
  <w:style w:type="paragraph" w:customStyle="1" w:styleId="7876DB4596F248CEB2B72B088F7AD372">
    <w:name w:val="7876DB4596F248CEB2B72B088F7AD372"/>
  </w:style>
  <w:style w:type="paragraph" w:customStyle="1" w:styleId="735EDC88C144492EBC72D63AD54EDD36">
    <w:name w:val="735EDC88C144492EBC72D63AD54EDD36"/>
  </w:style>
  <w:style w:type="paragraph" w:customStyle="1" w:styleId="68EE2B12FE3C45448F46FDD7AD57E1A8">
    <w:name w:val="68EE2B12FE3C45448F46FDD7AD57E1A8"/>
  </w:style>
  <w:style w:type="paragraph" w:customStyle="1" w:styleId="A2134EA4AF0A4D8F98C7C3C288BBD337">
    <w:name w:val="A2134EA4AF0A4D8F98C7C3C288BBD337"/>
  </w:style>
  <w:style w:type="paragraph" w:customStyle="1" w:styleId="B03A477C488343878C003BD041E071BA">
    <w:name w:val="B03A477C488343878C003BD041E071BA"/>
  </w:style>
  <w:style w:type="paragraph" w:customStyle="1" w:styleId="546BD6E7C3FD4B9586C928980CD1EB80">
    <w:name w:val="546BD6E7C3FD4B9586C928980CD1EB80"/>
  </w:style>
  <w:style w:type="paragraph" w:customStyle="1" w:styleId="9B2264523100449AB8724056B800114A">
    <w:name w:val="9B2264523100449AB8724056B800114A"/>
  </w:style>
  <w:style w:type="paragraph" w:customStyle="1" w:styleId="05FBBA6DB30D49B884982F50F0C3BCA3">
    <w:name w:val="05FBBA6DB30D49B884982F50F0C3BCA3"/>
  </w:style>
  <w:style w:type="paragraph" w:customStyle="1" w:styleId="36D250E9B9324EDE9D72542448E560D9">
    <w:name w:val="36D250E9B9324EDE9D72542448E560D9"/>
  </w:style>
  <w:style w:type="paragraph" w:customStyle="1" w:styleId="A24666E2E1CF4FF09D072F2FA6B15B2B">
    <w:name w:val="A24666E2E1CF4FF09D072F2FA6B15B2B"/>
  </w:style>
  <w:style w:type="paragraph" w:customStyle="1" w:styleId="28E544CC25A9445285E1A0BAAB616A0B">
    <w:name w:val="28E544CC25A9445285E1A0BAAB616A0B"/>
  </w:style>
  <w:style w:type="paragraph" w:customStyle="1" w:styleId="C14223BCD1FE46A2AE16AE7F607D684F">
    <w:name w:val="C14223BCD1FE46A2AE16AE7F607D684F"/>
  </w:style>
  <w:style w:type="paragraph" w:customStyle="1" w:styleId="352E6FA9EF974BF2BEA9BBB23CA410EF">
    <w:name w:val="352E6FA9EF974BF2BEA9BBB23CA410EF"/>
  </w:style>
  <w:style w:type="paragraph" w:customStyle="1" w:styleId="8684AC1EC66449A8B4C224E9030A56AB">
    <w:name w:val="8684AC1EC66449A8B4C224E9030A56AB"/>
  </w:style>
  <w:style w:type="paragraph" w:customStyle="1" w:styleId="1639D38F2CA04844B92C39F96591F8BD">
    <w:name w:val="1639D38F2CA04844B92C39F96591F8BD"/>
  </w:style>
  <w:style w:type="paragraph" w:customStyle="1" w:styleId="5A5EDF9EDBBF4C0C990EBC41BFDF68B6">
    <w:name w:val="5A5EDF9EDBBF4C0C990EBC41BFDF68B6"/>
  </w:style>
  <w:style w:type="paragraph" w:customStyle="1" w:styleId="71D5051993B04E37AB8558110BC544C2">
    <w:name w:val="71D5051993B04E37AB8558110BC544C2"/>
  </w:style>
  <w:style w:type="paragraph" w:customStyle="1" w:styleId="D50F59A1840C44D5893D8C23B57DDB6B">
    <w:name w:val="D50F59A1840C44D5893D8C23B57DDB6B"/>
  </w:style>
  <w:style w:type="paragraph" w:customStyle="1" w:styleId="C3FF8510474245E8AEF1DC8C520E9234">
    <w:name w:val="C3FF8510474245E8AEF1DC8C520E9234"/>
  </w:style>
  <w:style w:type="paragraph" w:customStyle="1" w:styleId="6928820CAA66472DBA189106AF60FD46">
    <w:name w:val="6928820CAA66472DBA189106AF60FD46"/>
  </w:style>
  <w:style w:type="paragraph" w:customStyle="1" w:styleId="EF227A9774D34418BEFB8F708A8AAFF6">
    <w:name w:val="EF227A9774D34418BEFB8F708A8AAFF6"/>
  </w:style>
  <w:style w:type="paragraph" w:customStyle="1" w:styleId="703934BCD3404AA0BC2E3D5098B3DBF2">
    <w:name w:val="703934BCD3404AA0BC2E3D5098B3DBF2"/>
  </w:style>
  <w:style w:type="paragraph" w:customStyle="1" w:styleId="01ECF923145E4C689AC404BE817E31E5">
    <w:name w:val="01ECF923145E4C689AC404BE817E31E5"/>
  </w:style>
  <w:style w:type="paragraph" w:customStyle="1" w:styleId="A029D34716614D4FAB6E3C9BB453F974">
    <w:name w:val="A029D34716614D4FAB6E3C9BB453F974"/>
  </w:style>
  <w:style w:type="paragraph" w:customStyle="1" w:styleId="0BF05BBD338C4CD7BF43B90C0A865648">
    <w:name w:val="0BF05BBD338C4CD7BF43B90C0A865648"/>
  </w:style>
  <w:style w:type="paragraph" w:customStyle="1" w:styleId="69B65DAF4689469FA723DF665AEC4789">
    <w:name w:val="69B65DAF4689469FA723DF665AEC4789"/>
  </w:style>
  <w:style w:type="paragraph" w:customStyle="1" w:styleId="BB03509B36144C09B1A82B2975022982">
    <w:name w:val="BB03509B36144C09B1A82B2975022982"/>
  </w:style>
  <w:style w:type="paragraph" w:customStyle="1" w:styleId="4E4B2FE3AEAC4185A0A019B7245D9B7C">
    <w:name w:val="4E4B2FE3AEAC4185A0A019B7245D9B7C"/>
  </w:style>
  <w:style w:type="paragraph" w:customStyle="1" w:styleId="9E05AC1C2193467D903DA50012635D70">
    <w:name w:val="9E05AC1C2193467D903DA50012635D70"/>
    <w:rsid w:val="004F1265"/>
  </w:style>
  <w:style w:type="paragraph" w:customStyle="1" w:styleId="99FCAAADA2584CCFB702D16E2D8DDE2D">
    <w:name w:val="99FCAAADA2584CCFB702D16E2D8DDE2D"/>
    <w:rsid w:val="004F1265"/>
  </w:style>
  <w:style w:type="paragraph" w:customStyle="1" w:styleId="274825F0AE6A42659AFB10B88920CA15">
    <w:name w:val="274825F0AE6A42659AFB10B88920CA15"/>
    <w:rsid w:val="004F1265"/>
  </w:style>
  <w:style w:type="paragraph" w:customStyle="1" w:styleId="01DC73F55CD74FEAB157222790326CED">
    <w:name w:val="01DC73F55CD74FEAB157222790326CED"/>
    <w:rsid w:val="004F1265"/>
  </w:style>
  <w:style w:type="paragraph" w:customStyle="1" w:styleId="3B28C7BAF5524054BEF880D1F309CA2D">
    <w:name w:val="3B28C7BAF5524054BEF880D1F309CA2D"/>
    <w:rsid w:val="0045173C"/>
  </w:style>
  <w:style w:type="paragraph" w:customStyle="1" w:styleId="329ED009117C4BE5A8DEC98113866E1B">
    <w:name w:val="329ED009117C4BE5A8DEC98113866E1B"/>
    <w:rsid w:val="0045173C"/>
  </w:style>
  <w:style w:type="paragraph" w:customStyle="1" w:styleId="126DC053587D4F9196E02DF0C7574497">
    <w:name w:val="126DC053587D4F9196E02DF0C7574497"/>
    <w:rsid w:val="0045173C"/>
  </w:style>
  <w:style w:type="paragraph" w:customStyle="1" w:styleId="B454AE86D0004DABBFEDA4DA0CD399CE">
    <w:name w:val="B454AE86D0004DABBFEDA4DA0CD399CE"/>
    <w:rsid w:val="0045173C"/>
  </w:style>
  <w:style w:type="paragraph" w:customStyle="1" w:styleId="BBC25577034E4345A4A2DD8CE0E8306C">
    <w:name w:val="BBC25577034E4345A4A2DD8CE0E8306C"/>
    <w:rsid w:val="0045173C"/>
  </w:style>
  <w:style w:type="paragraph" w:customStyle="1" w:styleId="354D891AD67D446D92CE4980CD0F3BA1">
    <w:name w:val="354D891AD67D446D92CE4980CD0F3BA1"/>
    <w:rsid w:val="0045173C"/>
  </w:style>
  <w:style w:type="paragraph" w:customStyle="1" w:styleId="1EA6DCA598244D89AF62BF6FACD1AD56">
    <w:name w:val="1EA6DCA598244D89AF62BF6FACD1AD56"/>
    <w:rsid w:val="0045173C"/>
  </w:style>
  <w:style w:type="paragraph" w:customStyle="1" w:styleId="F6A5DE5E2AA9474EA579B15099969D34">
    <w:name w:val="F6A5DE5E2AA9474EA579B15099969D34"/>
    <w:rsid w:val="0045173C"/>
  </w:style>
  <w:style w:type="paragraph" w:customStyle="1" w:styleId="A8819BC3E92E438AB15994396FC77D15">
    <w:name w:val="A8819BC3E92E438AB15994396FC77D15"/>
    <w:rsid w:val="00055FC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7126FD-22E1-4858-86D8-B430FC6A65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99</TotalTime>
  <Pages>27</Pages>
  <Words>7994</Words>
  <Characters>45566</Characters>
  <Application>Microsoft Office Word</Application>
  <DocSecurity>0</DocSecurity>
  <Lines>379</Lines>
  <Paragraphs>106</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53454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21</cp:revision>
  <cp:lastPrinted>2023-08-07T06:19:00Z</cp:lastPrinted>
  <dcterms:created xsi:type="dcterms:W3CDTF">2023-08-04T12:55:00Z</dcterms:created>
  <dcterms:modified xsi:type="dcterms:W3CDTF">2023-09-08T11:30:00Z</dcterms:modified>
  <cp:category>Шаблоны</cp:category>
</cp:coreProperties>
</file>