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293505" w:rsidRDefault="000D2063" w:rsidP="000713B0">
      <w:pPr>
        <w:rPr>
          <w:lang w:val="en-US"/>
        </w:rPr>
        <w:sectPr w:rsidR="000D2063" w:rsidRPr="00293505" w:rsidSect="00E14F9B">
          <w:footerReference w:type="default" r:id="rId8"/>
          <w:pgSz w:w="11906" w:h="16838"/>
          <w:pgMar w:top="851" w:right="99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62"/>
        <w:gridCol w:w="4492"/>
      </w:tblGrid>
      <w:tr w:rsidR="00A02C54" w:rsidRPr="000713B0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0713B0" w:rsidRDefault="00A02C54" w:rsidP="00CE74EB">
            <w:pPr>
              <w:pStyle w:val="af9"/>
            </w:pPr>
          </w:p>
        </w:tc>
        <w:tc>
          <w:tcPr>
            <w:tcW w:w="4496" w:type="dxa"/>
            <w:vAlign w:val="center"/>
          </w:tcPr>
          <w:p w:rsidR="00A02C54" w:rsidRPr="000713B0" w:rsidRDefault="00A02C54" w:rsidP="00A02C54">
            <w:pPr>
              <w:pStyle w:val="af9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E0CFA25795B0420680E4B929503DEA19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A02C54" w:rsidRDefault="00D815E5" w:rsidP="00A02C54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"Должность_утверждающего_документацию_о_з" </w:instrText>
                </w:r>
                <w:r>
                  <w:rPr>
                    <w:noProof/>
                  </w:rPr>
                  <w:fldChar w:fldCharType="separate"/>
                </w:r>
                <w:r w:rsidR="00287812" w:rsidRPr="006F7F9F">
                  <w:rPr>
                    <w:noProof/>
                  </w:rPr>
                  <w:t>Заместитель директора по производству(подготовка производства)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E0CFA25795B0420680E4B929503DEA19"/>
              </w:placeholder>
              <w15:color w:val="FFFF00"/>
            </w:sdtPr>
            <w:sdtEndPr/>
            <w:sdtContent>
              <w:p w:rsidR="00A02C54" w:rsidRPr="000713B0" w:rsidRDefault="00D815E5" w:rsidP="00A02C54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"Утверждающий_документацию_о_закупке" </w:instrText>
                </w:r>
                <w:r>
                  <w:rPr>
                    <w:noProof/>
                  </w:rPr>
                  <w:fldChar w:fldCharType="separate"/>
                </w:r>
                <w:r w:rsidR="00287812" w:rsidRPr="006F7F9F">
                  <w:rPr>
                    <w:noProof/>
                  </w:rPr>
                  <w:t>Чупров Руслан Владимирович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E0CFA25795B0420680E4B929503DEA19"/>
              </w:placeholder>
              <w15:color w:val="FFFF00"/>
            </w:sdtPr>
            <w:sdtEndPr/>
            <w:sdtContent>
              <w:p w:rsidR="00A02C54" w:rsidRPr="000713B0" w:rsidRDefault="00A02C54" w:rsidP="00A02C54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:rsidR="00A02C54" w:rsidRPr="000713B0" w:rsidRDefault="00A02C54" w:rsidP="003F1C15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 w:rsidR="002B3785"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="00ED5090" w:rsidRPr="000713B0">
                  <w:fldChar w:fldCharType="begin"/>
                </w:r>
                <w:r w:rsidR="00ED5090" w:rsidRPr="000713B0">
                  <w:instrText xml:space="preserve"> TIME  \@ "yyyy"  \* MERGEFORMAT </w:instrText>
                </w:r>
                <w:r w:rsidR="00ED5090" w:rsidRPr="000713B0">
                  <w:fldChar w:fldCharType="separate"/>
                </w:r>
                <w:r w:rsidR="00622103">
                  <w:rPr>
                    <w:noProof/>
                  </w:rPr>
                  <w:t>2021</w:t>
                </w:r>
                <w:r w:rsidR="00ED5090" w:rsidRPr="000713B0">
                  <w:fldChar w:fldCharType="end"/>
                </w:r>
                <w:r w:rsidR="00ED5090">
                  <w:t xml:space="preserve"> </w:t>
                </w:r>
                <w:r>
                  <w:t>г.</w:t>
                </w:r>
              </w:p>
            </w:sdtContent>
          </w:sdt>
        </w:tc>
      </w:tr>
      <w:tr w:rsidR="000D2063" w:rsidRPr="000713B0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:rsidR="005F70C1" w:rsidRPr="000713B0" w:rsidRDefault="005F70C1" w:rsidP="00A02C54">
            <w:pPr>
              <w:pStyle w:val="af0"/>
            </w:pPr>
          </w:p>
        </w:tc>
      </w:tr>
      <w:tr w:rsidR="00A02C54" w:rsidRPr="000713B0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0713B0" w:rsidRDefault="00A02C54" w:rsidP="00A02C54">
            <w:pPr>
              <w:pStyle w:val="af0"/>
            </w:pPr>
            <w:r w:rsidRPr="000713B0">
              <w:t>Документация о закупке</w:t>
            </w:r>
          </w:p>
          <w:p w:rsidR="00A02C54" w:rsidRPr="000713B0" w:rsidRDefault="00622103" w:rsidP="00A02C54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6E6CF69A4D7641D19BDF5ABCC6AEFCD6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>
                <w:r w:rsidR="00D023D1">
                  <w:t>о выполнении работ</w:t>
                </w:r>
              </w:sdtContent>
            </w:sdt>
            <w:r w:rsidR="00A02C54" w:rsidRPr="000713B0">
              <w:t xml:space="preserve"> </w:t>
            </w:r>
          </w:p>
          <w:p w:rsidR="00A02C54" w:rsidRPr="000713B0" w:rsidRDefault="00A02C54" w:rsidP="00A02C54">
            <w:pPr>
              <w:pStyle w:val="af1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ABB888D1822E4D30B0EF8810D3878989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="009D53FB">
                  <w:rPr>
                    <w:noProof/>
                  </w:rPr>
                  <w:fldChar w:fldCharType="begin"/>
                </w:r>
                <w:r w:rsidR="009D53FB">
                  <w:rPr>
                    <w:noProof/>
                  </w:rPr>
                  <w:instrText xml:space="preserve"> MERGEFIELD "Заказчик" </w:instrText>
                </w:r>
                <w:r w:rsidR="009D53FB">
                  <w:rPr>
                    <w:noProof/>
                  </w:rPr>
                  <w:fldChar w:fldCharType="separate"/>
                </w:r>
                <w:r w:rsidR="00287812" w:rsidRPr="006F7F9F">
                  <w:rPr>
                    <w:noProof/>
                  </w:rPr>
                  <w:t>ООО «БЭК-Ремонт»</w:t>
                </w:r>
                <w:r w:rsidR="009D53FB">
                  <w:rPr>
                    <w:noProof/>
                  </w:rPr>
                  <w:fldChar w:fldCharType="end"/>
                </w:r>
              </w:sdtContent>
            </w:sdt>
          </w:p>
          <w:p w:rsidR="00A02C54" w:rsidRPr="00AE7A17" w:rsidRDefault="00A02C54" w:rsidP="00473C76">
            <w:pPr>
              <w:pStyle w:val="afd"/>
              <w:ind w:left="3402" w:right="3402"/>
            </w:pPr>
            <w:r w:rsidRPr="000713B0">
              <w:t>№</w:t>
            </w:r>
            <w:r w:rsidR="00F17814">
              <w:t xml:space="preserve"> </w:t>
            </w:r>
            <w:bookmarkStart w:id="0" w:name="НомерВПланеЗакупки"/>
            <w:sdt>
              <w:sdtPr>
                <w:alias w:val="Номер в плане закупок"/>
                <w:tag w:val="Номер в плане закупок"/>
                <w:id w:val="-1649282154"/>
                <w:placeholder>
                  <w:docPart w:val="1FFEE7A7CC7D42B6AECAC069BAAAD407"/>
                </w:placeholder>
                <w15:color w:val="FFFF00"/>
              </w:sdtPr>
              <w:sdtEndPr/>
              <w:sdtContent>
                <w:r w:rsidR="0043322C">
                  <w:rPr>
                    <w:noProof/>
                  </w:rPr>
                  <w:fldChar w:fldCharType="begin"/>
                </w:r>
                <w:r w:rsidR="0043322C">
                  <w:rPr>
                    <w:noProof/>
                  </w:rPr>
                  <w:instrText xml:space="preserve"> MERGEFIELD "Номер_плана_закупки" </w:instrText>
                </w:r>
                <w:r w:rsidR="0043322C">
                  <w:rPr>
                    <w:noProof/>
                  </w:rPr>
                  <w:fldChar w:fldCharType="separate"/>
                </w:r>
                <w:r w:rsidR="00287812" w:rsidRPr="006F7F9F">
                  <w:rPr>
                    <w:noProof/>
                  </w:rPr>
                  <w:t>240</w:t>
                </w:r>
                <w:r w:rsidR="0043322C">
                  <w:rPr>
                    <w:noProof/>
                  </w:rPr>
                  <w:fldChar w:fldCharType="end"/>
                </w:r>
                <w:r w:rsidR="00473C76">
                  <w:rPr>
                    <w:noProof/>
                  </w:rPr>
                  <w:t xml:space="preserve"> - 241</w:t>
                </w:r>
              </w:sdtContent>
            </w:sdt>
            <w:bookmarkEnd w:id="0"/>
          </w:p>
        </w:tc>
      </w:tr>
      <w:tr w:rsidR="00A02C54" w:rsidRPr="000713B0" w:rsidTr="003330D2">
        <w:trPr>
          <w:trHeight w:val="2268"/>
        </w:trPr>
        <w:tc>
          <w:tcPr>
            <w:tcW w:w="9570" w:type="dxa"/>
            <w:gridSpan w:val="2"/>
          </w:tcPr>
          <w:p w:rsidR="00A02C54" w:rsidRPr="000713B0" w:rsidRDefault="00A02C54" w:rsidP="00CE74EB">
            <w:pPr>
              <w:jc w:val="center"/>
            </w:pPr>
          </w:p>
        </w:tc>
      </w:tr>
      <w:tr w:rsidR="00A02C54" w:rsidRPr="000713B0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0713B0" w:rsidRDefault="00A02C54" w:rsidP="00A02C54">
            <w:pPr>
              <w:pStyle w:val="afb"/>
            </w:pPr>
          </w:p>
          <w:p w:rsidR="00A02C54" w:rsidRPr="000713B0" w:rsidRDefault="00A02C54" w:rsidP="00A02C54">
            <w:pPr>
              <w:pStyle w:val="afb"/>
            </w:pPr>
          </w:p>
        </w:tc>
      </w:tr>
    </w:tbl>
    <w:p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976DC4" w:rsidRPr="00976DC4" w:rsidRDefault="00976DC4">
      <w:pPr>
        <w:pStyle w:val="15"/>
        <w:tabs>
          <w:tab w:val="right" w:leader="dot" w:pos="9629"/>
        </w:tabs>
        <w:rPr>
          <w:b/>
          <w:bCs/>
          <w:sz w:val="24"/>
          <w:szCs w:val="24"/>
        </w:rPr>
      </w:pPr>
      <w:r w:rsidRPr="00976DC4">
        <w:rPr>
          <w:b/>
          <w:bCs/>
          <w:sz w:val="24"/>
          <w:szCs w:val="24"/>
        </w:rPr>
        <w:lastRenderedPageBreak/>
        <w:t>Оглавление:</w:t>
      </w:r>
    </w:p>
    <w:p w:rsidR="00270062" w:rsidRPr="00270062" w:rsidRDefault="00976DC4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r w:rsidRPr="00270062">
        <w:rPr>
          <w:sz w:val="26"/>
          <w:szCs w:val="24"/>
          <w:highlight w:val="lightGray"/>
        </w:rPr>
        <w:fldChar w:fldCharType="begin"/>
      </w:r>
      <w:r w:rsidRPr="00270062">
        <w:rPr>
          <w:sz w:val="26"/>
          <w:szCs w:val="24"/>
          <w:highlight w:val="lightGray"/>
        </w:rPr>
        <w:instrText xml:space="preserve"> TOC \o "1-1" \h \z \u </w:instrText>
      </w:r>
      <w:r w:rsidRPr="00270062">
        <w:rPr>
          <w:sz w:val="26"/>
          <w:szCs w:val="24"/>
          <w:highlight w:val="lightGray"/>
        </w:rPr>
        <w:fldChar w:fldCharType="separate"/>
      </w:r>
      <w:hyperlink w:anchor="_Toc78361788" w:history="1">
        <w:r w:rsidR="00270062" w:rsidRPr="00270062">
          <w:rPr>
            <w:rStyle w:val="ae"/>
            <w:noProof/>
            <w:sz w:val="24"/>
            <w:szCs w:val="24"/>
          </w:rPr>
          <w:t>Основная информация закупки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_Toc78361788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 w:rsidR="00622103">
          <w:rPr>
            <w:noProof/>
            <w:webHidden/>
            <w:sz w:val="24"/>
            <w:szCs w:val="24"/>
          </w:rPr>
          <w:t>3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89" w:history="1">
        <w:r w:rsidR="00270062" w:rsidRPr="00270062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_Toc78361789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4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90" w:history="1">
        <w:r w:rsidR="00270062" w:rsidRPr="00270062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_Toc78361790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91" w:history="1">
        <w:r w:rsidR="00270062" w:rsidRPr="00270062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_Toc78361791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6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92" w:history="1">
        <w:r w:rsidR="00270062" w:rsidRPr="00270062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_Toc78361792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10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93" w:history="1">
        <w:r w:rsidR="00270062" w:rsidRPr="00270062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_Toc78361793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12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94" w:history="1">
        <w:r w:rsidR="00270062" w:rsidRPr="00270062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_Toc78361794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15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270062" w:rsidRPr="00270062" w:rsidRDefault="00622103">
      <w:pPr>
        <w:pStyle w:val="15"/>
        <w:tabs>
          <w:tab w:val="right" w:leader="dot" w:pos="9629"/>
        </w:tabs>
        <w:rPr>
          <w:noProof/>
          <w:sz w:val="24"/>
          <w:szCs w:val="24"/>
          <w:lang w:eastAsia="ru-RU"/>
        </w:rPr>
      </w:pPr>
      <w:hyperlink w:anchor="_Toc78361795" w:history="1">
        <w:r w:rsidR="00270062" w:rsidRPr="00270062">
          <w:rPr>
            <w:rStyle w:val="ae"/>
            <w:noProof/>
            <w:sz w:val="24"/>
            <w:szCs w:val="24"/>
          </w:rPr>
          <w:t>8. Критерии оценки заявок</w:t>
        </w:r>
        <w:r w:rsidR="00270062" w:rsidRPr="00270062">
          <w:rPr>
            <w:noProof/>
            <w:webHidden/>
            <w:sz w:val="24"/>
            <w:szCs w:val="24"/>
          </w:rPr>
          <w:tab/>
        </w:r>
        <w:r w:rsidR="00270062" w:rsidRPr="00270062">
          <w:rPr>
            <w:noProof/>
            <w:webHidden/>
            <w:sz w:val="24"/>
            <w:szCs w:val="24"/>
          </w:rPr>
          <w:fldChar w:fldCharType="begin"/>
        </w:r>
        <w:r w:rsidR="00270062" w:rsidRPr="00270062">
          <w:rPr>
            <w:noProof/>
            <w:webHidden/>
            <w:sz w:val="24"/>
            <w:szCs w:val="24"/>
          </w:rPr>
          <w:instrText xml:space="preserve"> PAGEREF _Toc78361795 \h </w:instrText>
        </w:r>
        <w:r w:rsidR="00270062" w:rsidRPr="00270062">
          <w:rPr>
            <w:noProof/>
            <w:webHidden/>
            <w:sz w:val="24"/>
            <w:szCs w:val="24"/>
          </w:rPr>
        </w:r>
        <w:r w:rsidR="00270062" w:rsidRPr="00270062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20</w:t>
        </w:r>
        <w:r w:rsidR="00270062" w:rsidRPr="00270062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Default="00976DC4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 w:rsidRPr="00270062">
        <w:rPr>
          <w:sz w:val="26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976DC4">
      <w:pPr>
        <w:pStyle w:val="1"/>
        <w:numPr>
          <w:ilvl w:val="0"/>
          <w:numId w:val="0"/>
        </w:numPr>
      </w:pPr>
      <w:bookmarkStart w:id="1" w:name="_Toc78361788"/>
      <w:r>
        <w:lastRenderedPageBreak/>
        <w:t>Основная информация</w:t>
      </w:r>
      <w:r w:rsidR="005005BE">
        <w:t xml:space="preserve"> закупки</w:t>
      </w:r>
      <w:bookmarkEnd w:id="1"/>
    </w:p>
    <w:tbl>
      <w:tblPr>
        <w:tblStyle w:val="aff5"/>
        <w:tblW w:w="9640" w:type="dxa"/>
        <w:tblLook w:val="0660" w:firstRow="1" w:lastRow="1" w:firstColumn="0" w:lastColumn="0" w:noHBand="1" w:noVBand="1"/>
      </w:tblPr>
      <w:tblGrid>
        <w:gridCol w:w="800"/>
        <w:gridCol w:w="3981"/>
        <w:gridCol w:w="4859"/>
      </w:tblGrid>
      <w:tr w:rsidR="00EF1AD5" w:rsidRPr="000713B0" w:rsidTr="007A62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00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3981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00410E9E6AD7408D8BD43031083A5ADE"/>
            </w:placeholder>
            <w15:color w:val="FFFF00"/>
          </w:sdtPr>
          <w:sdtEndPr/>
          <w:sdtContent>
            <w:tc>
              <w:tcPr>
                <w:tcW w:w="4859" w:type="dxa"/>
                <w:tcMar>
                  <w:top w:w="0" w:type="nil"/>
                </w:tcMar>
              </w:tcPr>
              <w:p w:rsidR="00EF1AD5" w:rsidRPr="000713B0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ООО «БЭК-Ремонт»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8F603B" w:rsidRPr="000713B0" w:rsidTr="007A629C">
        <w:trPr>
          <w:trHeight w:val="20"/>
        </w:trPr>
        <w:tc>
          <w:tcPr>
            <w:tcW w:w="800" w:type="dxa"/>
          </w:tcPr>
          <w:p w:rsidR="008F603B" w:rsidRPr="000713B0" w:rsidRDefault="008F603B" w:rsidP="00186F7B">
            <w:pPr>
              <w:pStyle w:val="119"/>
            </w:pPr>
          </w:p>
        </w:tc>
        <w:tc>
          <w:tcPr>
            <w:tcW w:w="3981" w:type="dxa"/>
          </w:tcPr>
          <w:p w:rsidR="008F603B" w:rsidRPr="000713B0" w:rsidRDefault="008F603B" w:rsidP="002F2A41">
            <w:r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5DEEAAB1CD5F41FFB2B87CC17162514E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8F603B" w:rsidRDefault="009D53FB" w:rsidP="00E828B0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"Подразделение_филиал_заказчика" </w:instrText>
                </w:r>
                <w:r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ЦРЗ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6005A" w:rsidRPr="000713B0" w:rsidTr="007A629C">
        <w:trPr>
          <w:trHeight w:val="709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E0CFA25795B0420680E4B929503DEA19"/>
            </w:placeholder>
            <w15:color w:val="FFFF00"/>
          </w:sdtPr>
          <w:sdtEndPr/>
          <w:sdtContent>
            <w:sdt>
              <w:sdtPr>
                <w:alias w:val="Предмет договора"/>
                <w:tag w:val="Предмет договора"/>
                <w:id w:val="-348567803"/>
                <w:placeholder>
                  <w:docPart w:val="2C7A16E9D39C4FE5BC1910E78A6DC340"/>
                </w:placeholder>
                <w15:color w:val="FFFF00"/>
              </w:sdtPr>
              <w:sdtEndPr/>
              <w:sdtContent>
                <w:tc>
                  <w:tcPr>
                    <w:tcW w:w="4859" w:type="dxa"/>
                    <w:shd w:val="clear" w:color="auto" w:fill="FFFFCD" w:themeFill="background2"/>
                  </w:tcPr>
                  <w:p w:rsidR="004F79D4" w:rsidRDefault="004F79D4" w:rsidP="004F79D4">
                    <w:pPr>
                      <w:spacing w:line="276" w:lineRule="auto"/>
                      <w:rPr>
                        <w:noProof/>
                      </w:rPr>
                    </w:pPr>
                    <w:r w:rsidRPr="00DB491A">
                      <w:rPr>
                        <w:b/>
                        <w:noProof/>
                      </w:rPr>
                      <w:t>Лот №1.</w:t>
                    </w:r>
                    <w:r>
                      <w:rPr>
                        <w:b/>
                        <w:noProof/>
                      </w:rPr>
                      <w:t xml:space="preserve"> </w:t>
                    </w: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"Предмет_договора" 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Устройство фундамента автомобильных весов на производственной площадке ЦРЗ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  <w:sdt>
                    <w:sdtPr>
                      <w:alias w:val="Предмет договора"/>
                      <w:tag w:val="Предмет договора"/>
                      <w:id w:val="1523119633"/>
                      <w:placeholder>
                        <w:docPart w:val="520772E0A1F3411D9A2F9E88FB15FD43"/>
                      </w:placeholder>
                      <w15:color w:val="FFFF00"/>
                    </w:sdtPr>
                    <w:sdtEndPr/>
                    <w:sdtContent>
                      <w:p w:rsidR="0056005A" w:rsidRPr="000713B0" w:rsidRDefault="004F79D4" w:rsidP="004F79D4">
                        <w:pPr>
                          <w:rPr>
                            <w:highlight w:val="yellow"/>
                          </w:rPr>
                        </w:pPr>
                        <w:r w:rsidRPr="00DB491A">
                          <w:rPr>
                            <w:b/>
                            <w:noProof/>
                          </w:rPr>
                          <w:t>Лот №</w:t>
                        </w:r>
                        <w:r>
                          <w:rPr>
                            <w:b/>
                            <w:noProof/>
                          </w:rPr>
                          <w:t>2</w:t>
                        </w:r>
                        <w:r w:rsidRPr="00DB491A">
                          <w:rPr>
                            <w:b/>
                            <w:noProof/>
                          </w:rPr>
                          <w:t>.</w:t>
                        </w:r>
                        <w:r>
                          <w:rPr>
                            <w:b/>
                            <w:noProof/>
                          </w:rPr>
                          <w:t xml:space="preserve"> </w:t>
                        </w:r>
                        <w:r w:rsidRPr="001372DA">
                          <w:rPr>
                            <w:noProof/>
                          </w:rPr>
                          <w:t>Устройство фундамента под установку вальцев 4R HS 20-260</w:t>
                        </w:r>
                      </w:p>
                    </w:sdtContent>
                  </w:sdt>
                </w:tc>
              </w:sdtContent>
            </w:sdt>
          </w:sdtContent>
        </w:sdt>
      </w:tr>
      <w:tr w:rsidR="0056005A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tc>
          <w:tcPr>
            <w:tcW w:w="4859" w:type="dxa"/>
            <w:shd w:val="clear" w:color="auto" w:fill="FFFFCD" w:themeFill="background2"/>
          </w:tcPr>
          <w:bookmarkStart w:id="2" w:name="НМЦД" w:displacedByCustomXml="next"/>
          <w:sdt>
            <w:sdtPr>
              <w:rPr>
                <w:noProof/>
              </w:rPr>
              <w:alias w:val="НМЦД"/>
              <w:tag w:val="НМЦД"/>
              <w:id w:val="-1900275233"/>
              <w:placeholder>
                <w:docPart w:val="C1C9DC8A328041B39BC83A2D465DFE91"/>
              </w:placeholder>
              <w15:color w:val="FFFF00"/>
            </w:sdtPr>
            <w:sdtEndPr/>
            <w:sdtContent>
              <w:p w:rsidR="00287812" w:rsidRDefault="00287812" w:rsidP="00287812">
                <w:pPr>
                  <w:spacing w:line="276" w:lineRule="auto"/>
                  <w:rPr>
                    <w:noProof/>
                  </w:rPr>
                </w:pPr>
                <w:r w:rsidRPr="00DB491A">
                  <w:rPr>
                    <w:b/>
                    <w:noProof/>
                  </w:rPr>
                  <w:t>Лот №1.</w:t>
                </w:r>
                <w:r>
                  <w:rPr>
                    <w:b/>
                    <w:noProof/>
                  </w:rPr>
                  <w:t xml:space="preserve"> </w:t>
                </w:r>
                <w:r w:rsidRPr="007F580E">
                  <w:rPr>
                    <w:noProof/>
                  </w:rPr>
                  <w:t>502</w:t>
                </w:r>
                <w:r>
                  <w:rPr>
                    <w:noProof/>
                  </w:rPr>
                  <w:t> </w:t>
                </w:r>
                <w:r w:rsidRPr="007F580E">
                  <w:rPr>
                    <w:noProof/>
                  </w:rPr>
                  <w:t>766</w:t>
                </w:r>
                <w:r>
                  <w:rPr>
                    <w:noProof/>
                  </w:rPr>
                  <w:t xml:space="preserve">,00 </w:t>
                </w:r>
                <w:r w:rsidRPr="007F580E">
                  <w:rPr>
                    <w:noProof/>
                  </w:rPr>
                  <w:t>рублей без учета НДС</w:t>
                </w:r>
                <w:r>
                  <w:rPr>
                    <w:noProof/>
                  </w:rPr>
                  <w:t xml:space="preserve"> </w:t>
                </w:r>
              </w:p>
            </w:sdtContent>
          </w:sdt>
          <w:bookmarkEnd w:id="2" w:displacedByCustomXml="prev"/>
          <w:p w:rsidR="0056005A" w:rsidRPr="00705864" w:rsidRDefault="00622103" w:rsidP="00287812">
            <w:sdt>
              <w:sdtPr>
                <w:rPr>
                  <w:noProof/>
                </w:rPr>
                <w:alias w:val="НМЦД"/>
                <w:tag w:val="НМЦД"/>
                <w:id w:val="-1581210986"/>
                <w:placeholder>
                  <w:docPart w:val="EAA511FE20034394B0B8B01E8D88AC0B"/>
                </w:placeholder>
                <w15:color w:val="FFFF00"/>
              </w:sdtPr>
              <w:sdtEndPr/>
              <w:sdtContent>
                <w:r w:rsidR="00287812" w:rsidRPr="00DB491A">
                  <w:rPr>
                    <w:b/>
                    <w:noProof/>
                  </w:rPr>
                  <w:t>Лот №</w:t>
                </w:r>
                <w:r w:rsidR="00287812">
                  <w:rPr>
                    <w:b/>
                    <w:noProof/>
                  </w:rPr>
                  <w:t>2</w:t>
                </w:r>
                <w:r w:rsidR="00287812" w:rsidRPr="00DB491A">
                  <w:rPr>
                    <w:b/>
                    <w:noProof/>
                  </w:rPr>
                  <w:t>.</w:t>
                </w:r>
                <w:r w:rsidR="00287812">
                  <w:rPr>
                    <w:b/>
                    <w:noProof/>
                  </w:rPr>
                  <w:t xml:space="preserve"> </w:t>
                </w:r>
                <w:r w:rsidR="00287812" w:rsidRPr="007F580E">
                  <w:rPr>
                    <w:noProof/>
                  </w:rPr>
                  <w:t>88</w:t>
                </w:r>
                <w:r w:rsidR="00287812">
                  <w:rPr>
                    <w:noProof/>
                  </w:rPr>
                  <w:t xml:space="preserve"> </w:t>
                </w:r>
                <w:r w:rsidR="00287812" w:rsidRPr="007F580E">
                  <w:rPr>
                    <w:noProof/>
                  </w:rPr>
                  <w:t>462</w:t>
                </w:r>
                <w:r w:rsidR="00287812">
                  <w:rPr>
                    <w:noProof/>
                  </w:rPr>
                  <w:t xml:space="preserve">,00 </w:t>
                </w:r>
                <w:r w:rsidR="00287812" w:rsidRPr="007F580E">
                  <w:rPr>
                    <w:noProof/>
                  </w:rPr>
                  <w:t>рублей без учета НДС</w:t>
                </w:r>
              </w:sdtContent>
            </w:sdt>
            <w:r w:rsidR="00287812">
              <w:t xml:space="preserve"> </w:t>
            </w:r>
            <w:sdt>
              <w:sdtPr>
                <w:alias w:val="НМЦД"/>
                <w:tag w:val="НМЦД"/>
                <w:id w:val="-210495076"/>
                <w:placeholder>
                  <w:docPart w:val="5AE0DB1C438F4FEDB66E30B661E2ACF3"/>
                </w:placeholder>
                <w15:color w:val="FFFF00"/>
              </w:sdtPr>
              <w:sdtEndPr/>
              <w:sdtContent>
                <w:r w:rsidR="00C12729">
                  <w:fldChar w:fldCharType="begin"/>
                </w:r>
                <w:r w:rsidR="00C12729">
                  <w:instrText xml:space="preserve"> MERGEFIELD "Возможность_превышения_НМЦД_14" </w:instrText>
                </w:r>
                <w:r w:rsidR="00C12729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56005A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859" w:type="dxa"/>
            <w:shd w:val="clear" w:color="auto" w:fill="FFFFCD" w:themeFill="background2"/>
          </w:tcPr>
          <w:sdt>
            <w:sdtPr>
              <w:rPr>
                <w:noProof/>
              </w:rPr>
              <w:alias w:val="Сумма НДС"/>
              <w:tag w:val="Сумма НДС"/>
              <w:id w:val="1618712047"/>
              <w:placeholder>
                <w:docPart w:val="12D11F5DD1EC4D16B486C91F2FAA90A1"/>
              </w:placeholder>
              <w15:color w:val="FFFF00"/>
            </w:sdtPr>
            <w:sdtEndPr/>
            <w:sdtContent>
              <w:sdt>
                <w:sdtPr>
                  <w:rPr>
                    <w:noProof/>
                  </w:rPr>
                  <w:alias w:val="Сумма НДС"/>
                  <w:tag w:val="Сумма НДС"/>
                  <w:id w:val="620896163"/>
                  <w:placeholder>
                    <w:docPart w:val="CB1C9775349D4BE39292541AE6B9C987"/>
                  </w:placeholder>
                  <w15:color w:val="FFFF00"/>
                </w:sdtPr>
                <w:sdtEndPr/>
                <w:sdtContent>
                  <w:p w:rsidR="00287812" w:rsidRDefault="00287812" w:rsidP="00287812">
                    <w:pPr>
                      <w:spacing w:line="276" w:lineRule="auto"/>
                      <w:rPr>
                        <w:noProof/>
                      </w:rPr>
                    </w:pPr>
                    <w:r w:rsidRPr="00DB491A">
                      <w:rPr>
                        <w:b/>
                        <w:noProof/>
                      </w:rPr>
                      <w:t>Лот №1.</w:t>
                    </w:r>
                    <w:r>
                      <w:rPr>
                        <w:b/>
                        <w:noProof/>
                      </w:rPr>
                      <w:t xml:space="preserve"> </w:t>
                    </w: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"НДС" </w:instrText>
                    </w:r>
                    <w:r>
                      <w:rPr>
                        <w:noProof/>
                        <w:lang w:val="en-US"/>
                      </w:rPr>
                      <w:instrText>\# "0,00"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  <w:lang w:val="en-US"/>
                      </w:rPr>
                      <w:t>100</w:t>
                    </w:r>
                    <w:r w:rsidR="00781B70">
                      <w:rPr>
                        <w:noProof/>
                      </w:rPr>
                      <w:t xml:space="preserve"> </w:t>
                    </w:r>
                    <w:r>
                      <w:rPr>
                        <w:noProof/>
                        <w:lang w:val="en-US"/>
                      </w:rPr>
                      <w:t>553,20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  <w:p w:rsidR="0056005A" w:rsidRPr="000713B0" w:rsidRDefault="00622103" w:rsidP="00287812">
                    <w:pPr>
                      <w:spacing w:line="276" w:lineRule="auto"/>
                      <w:rPr>
                        <w:noProof/>
                      </w:rPr>
                    </w:pPr>
                    <w:sdt>
                      <w:sdtPr>
                        <w:rPr>
                          <w:noProof/>
                        </w:rPr>
                        <w:alias w:val="Сумма НДС"/>
                        <w:tag w:val="Сумма НДС"/>
                        <w:id w:val="-2112339403"/>
                        <w:placeholder>
                          <w:docPart w:val="F9991BFF70A84E2DA37FB73BD8606A67"/>
                        </w:placeholder>
                        <w15:color w:val="FFFF00"/>
                      </w:sdtPr>
                      <w:sdtEndPr/>
                      <w:sdtContent>
                        <w:r w:rsidR="00287812" w:rsidRPr="00DB491A">
                          <w:rPr>
                            <w:b/>
                            <w:noProof/>
                          </w:rPr>
                          <w:t>Лот №1.</w:t>
                        </w:r>
                        <w:r w:rsidR="00287812">
                          <w:rPr>
                            <w:b/>
                            <w:noProof/>
                          </w:rPr>
                          <w:t xml:space="preserve"> </w:t>
                        </w:r>
                        <w:r w:rsidR="00287812" w:rsidRPr="007F580E">
                          <w:rPr>
                            <w:noProof/>
                          </w:rPr>
                          <w:t>17 692,40</w:t>
                        </w:r>
                      </w:sdtContent>
                    </w:sdt>
                  </w:p>
                </w:sdtContent>
              </w:sdt>
            </w:sdtContent>
          </w:sdt>
        </w:tc>
      </w:tr>
      <w:tr w:rsidR="005B24B3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B24B3" w:rsidRPr="000713B0" w:rsidRDefault="005B24B3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B24B3" w:rsidRDefault="005B24B3" w:rsidP="005A383B">
            <w:r>
              <w:t>Максимально допустимый размер аванса</w:t>
            </w:r>
          </w:p>
        </w:tc>
        <w:tc>
          <w:tcPr>
            <w:tcW w:w="4859" w:type="dxa"/>
            <w:shd w:val="clear" w:color="auto" w:fill="FFFFCD" w:themeFill="background2"/>
          </w:tcPr>
          <w:p w:rsidR="005B24B3" w:rsidRDefault="005B24B3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"Аванс" </w:instrText>
            </w:r>
            <w:r>
              <w:rPr>
                <w:noProof/>
              </w:rPr>
              <w:fldChar w:fldCharType="separate"/>
            </w:r>
            <w:r w:rsidR="00287812">
              <w:rPr>
                <w:noProof/>
              </w:rPr>
              <w:t>0%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20"/>
        </w:trPr>
        <w:tc>
          <w:tcPr>
            <w:tcW w:w="800" w:type="dxa"/>
            <w:shd w:val="clear" w:color="auto" w:fill="FFFFCD" w:themeFill="background2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  <w:shd w:val="clear" w:color="auto" w:fill="FFFFCD" w:themeFill="background2"/>
          </w:tcPr>
          <w:p w:rsidR="005A383B" w:rsidRPr="00CD41A9" w:rsidRDefault="005A383B" w:rsidP="005A383B">
            <w:r>
              <w:t>В том числе в закупке предусмотрены товары производства РФ</w:t>
            </w:r>
          </w:p>
        </w:tc>
        <w:tc>
          <w:tcPr>
            <w:tcW w:w="4859" w:type="dxa"/>
            <w:shd w:val="clear" w:color="auto" w:fill="FFFFCD" w:themeFill="background2"/>
          </w:tcPr>
          <w:p w:rsidR="005A383B" w:rsidRDefault="005A383B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"В_том_числе_в_закупке_предусмотрены_тов" </w:instrText>
            </w:r>
            <w:r>
              <w:rPr>
                <w:noProof/>
              </w:rPr>
              <w:fldChar w:fldCharType="separate"/>
            </w:r>
            <w:r w:rsidR="00287812">
              <w:rPr>
                <w:noProof/>
              </w:rPr>
              <w:t>Да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7A629C">
        <w:trPr>
          <w:trHeight w:val="567"/>
        </w:trPr>
        <w:tc>
          <w:tcPr>
            <w:tcW w:w="800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981" w:type="dxa"/>
          </w:tcPr>
          <w:p w:rsidR="005A383B" w:rsidRDefault="005A383B" w:rsidP="005A383B">
            <w:r>
              <w:t>Допуск альтернативных предложений</w:t>
            </w:r>
          </w:p>
        </w:tc>
        <w:tc>
          <w:tcPr>
            <w:tcW w:w="4859" w:type="dxa"/>
          </w:tcPr>
          <w:p w:rsidR="005A383B" w:rsidRDefault="005A383B" w:rsidP="005A383B">
            <w:pPr>
              <w:rPr>
                <w:noProof/>
              </w:rPr>
            </w:pPr>
            <w:r>
              <w:fldChar w:fldCharType="begin"/>
            </w:r>
            <w:r>
              <w:instrText xml:space="preserve"> IF </w:instrText>
            </w:r>
            <w:fldSimple w:instr=" MERGEFIELD Рассмотрение_альтернативных_предложений ">
              <w:r w:rsidR="00287812">
                <w:rPr>
                  <w:noProof/>
                </w:rPr>
                <w:instrText>Альтернативное предложение не предусмотрено</w:instrText>
              </w:r>
            </w:fldSimple>
            <w:r>
              <w:instrText xml:space="preserve"> = "Да" "Допускается подача а</w:instrText>
            </w:r>
            <w:r w:rsidRPr="00411BE5">
              <w:instrText>льтернативны</w:instrText>
            </w:r>
            <w:r>
              <w:instrText>х</w:instrText>
            </w:r>
            <w:r w:rsidRPr="00411BE5">
              <w:instrText xml:space="preserve"> предложени</w:instrText>
            </w:r>
            <w:r>
              <w:instrText>й</w:instrText>
            </w:r>
            <w:r w:rsidRPr="00411BE5">
              <w:instrText>.</w:instrText>
            </w:r>
            <w:r>
              <w:instrText>" "</w:instrText>
            </w:r>
            <w:r w:rsidRPr="00BC31EE">
              <w:instrText>Альтернативные</w:instrText>
            </w:r>
            <w:r>
              <w:instrText xml:space="preserve"> предложения не рассматриваются." </w:instrText>
            </w:r>
            <w:r>
              <w:fldChar w:fldCharType="separate"/>
            </w:r>
            <w:r w:rsidR="00622103" w:rsidRPr="00BC31EE">
              <w:rPr>
                <w:noProof/>
              </w:rPr>
              <w:t>Альтернативные</w:t>
            </w:r>
            <w:r w:rsidR="00622103">
              <w:rPr>
                <w:noProof/>
              </w:rPr>
              <w:t xml:space="preserve"> предложения не рассматриваются.</w:t>
            </w:r>
            <w:r>
              <w:fldChar w:fldCharType="end"/>
            </w:r>
          </w:p>
        </w:tc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3406151D53CF43F2A2942B6C2770CD3E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2E30A6" w:rsidRDefault="000D2EC7" w:rsidP="000D2EC7">
                <w:pPr>
                  <w:rPr>
                    <w:noProof/>
                  </w:rPr>
                </w:pPr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 Делимость_предмета_закупки  \* MERGEFORMAT </w:instrText>
                </w:r>
                <w:r w:rsidRPr="002E30A6"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Предмет закупки не является делимым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621399" w:rsidRDefault="000D2EC7" w:rsidP="000D2EC7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2C6E29BB180B44E0ADE179B39BEBD0DD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0713B0" w:rsidRDefault="000D2EC7" w:rsidP="000D2EC7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 Способ_закупки  \* MERGEFORMAT </w:instrText>
                </w:r>
                <w:r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Анализ предложений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164235" w:rsidRDefault="000D2EC7" w:rsidP="000D2EC7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A3297570A2B846698A2F93766B4F812A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Default="000D2EC7" w:rsidP="000D2EC7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"Технический_специалист" </w:instrText>
                </w:r>
                <w:r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Молчан Виктор Андреевич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0713B0" w:rsidRDefault="000D2EC7" w:rsidP="000D2EC7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87440B81E5DA4F8791418B5FEA55EFC6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Pr="000713B0" w:rsidRDefault="000D2EC7" w:rsidP="000D2EC7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"Телефон_технического_специалиста"</w:instrText>
                </w:r>
                <w:r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73955501650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0D2EC7" w:rsidRPr="000713B0" w:rsidTr="007A629C">
        <w:trPr>
          <w:trHeight w:val="20"/>
        </w:trPr>
        <w:tc>
          <w:tcPr>
            <w:tcW w:w="800" w:type="dxa"/>
          </w:tcPr>
          <w:p w:rsidR="000D2EC7" w:rsidRPr="000713B0" w:rsidRDefault="000D2EC7" w:rsidP="000D2EC7">
            <w:pPr>
              <w:pStyle w:val="119"/>
            </w:pPr>
          </w:p>
        </w:tc>
        <w:tc>
          <w:tcPr>
            <w:tcW w:w="3981" w:type="dxa"/>
          </w:tcPr>
          <w:p w:rsidR="000D2EC7" w:rsidRPr="00621399" w:rsidRDefault="000D2EC7" w:rsidP="000D2EC7">
            <w:r>
              <w:t>Электронная почта технического специалиста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941F58695220413583D31E791E1D5A0F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0D2EC7" w:rsidRDefault="000D2EC7" w:rsidP="000D2EC7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"Электронная_почта_технического_специалис" </w:instrText>
                </w:r>
                <w:r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molchan-va@irer.ru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87812" w:rsidRPr="000713B0" w:rsidTr="007A629C">
        <w:trPr>
          <w:trHeight w:val="20"/>
        </w:trPr>
        <w:tc>
          <w:tcPr>
            <w:tcW w:w="800" w:type="dxa"/>
          </w:tcPr>
          <w:p w:rsidR="00287812" w:rsidRPr="000713B0" w:rsidRDefault="00287812" w:rsidP="00287812">
            <w:pPr>
              <w:pStyle w:val="119"/>
            </w:pPr>
          </w:p>
        </w:tc>
        <w:tc>
          <w:tcPr>
            <w:tcW w:w="3981" w:type="dxa"/>
          </w:tcPr>
          <w:p w:rsidR="00287812" w:rsidRDefault="00287812" w:rsidP="00287812">
            <w:r>
              <w:t xml:space="preserve">Куратор закупки 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9E7CC1476A664D56BF773534BBB87CEC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287812" w:rsidRDefault="00287812" w:rsidP="00287812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"Куратор_закупки"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Артем Овчаркин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87812" w:rsidRPr="000713B0" w:rsidTr="007A629C">
        <w:trPr>
          <w:trHeight w:val="20"/>
        </w:trPr>
        <w:tc>
          <w:tcPr>
            <w:tcW w:w="800" w:type="dxa"/>
          </w:tcPr>
          <w:p w:rsidR="00287812" w:rsidRPr="000713B0" w:rsidRDefault="00287812" w:rsidP="00287812">
            <w:pPr>
              <w:pStyle w:val="119"/>
            </w:pPr>
          </w:p>
        </w:tc>
        <w:tc>
          <w:tcPr>
            <w:tcW w:w="3981" w:type="dxa"/>
          </w:tcPr>
          <w:p w:rsidR="00287812" w:rsidRPr="000713B0" w:rsidRDefault="00287812" w:rsidP="00287812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38F8B159812A4519B3E27566EF9D532C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287812" w:rsidRPr="000713B0" w:rsidRDefault="00287812" w:rsidP="00287812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"Телефон_куратора_закупки"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+7 (3952) 794-408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87812" w:rsidRPr="000713B0" w:rsidTr="007A629C">
        <w:trPr>
          <w:trHeight w:val="20"/>
        </w:trPr>
        <w:tc>
          <w:tcPr>
            <w:tcW w:w="800" w:type="dxa"/>
          </w:tcPr>
          <w:p w:rsidR="00287812" w:rsidRPr="000713B0" w:rsidRDefault="00287812" w:rsidP="00287812">
            <w:pPr>
              <w:pStyle w:val="119"/>
            </w:pPr>
          </w:p>
        </w:tc>
        <w:tc>
          <w:tcPr>
            <w:tcW w:w="3981" w:type="dxa"/>
          </w:tcPr>
          <w:p w:rsidR="00287812" w:rsidRDefault="00287812" w:rsidP="00287812">
            <w:r>
              <w:t>Электронная почта куратора закупки</w:t>
            </w:r>
          </w:p>
        </w:tc>
        <w:sdt>
          <w:sdtPr>
            <w:alias w:val="Эл. почта куратора закупки"/>
            <w:tag w:val="Эл. почта куратора закупки"/>
            <w:id w:val="983200101"/>
            <w:placeholder>
              <w:docPart w:val="6B564E82BC124995A217CA2E1C82E957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287812" w:rsidRDefault="00287812" w:rsidP="00287812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"Электронная_почта_куратора_закупки"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OvcharkinAS@eurosib-td.ru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87812" w:rsidRPr="000713B0" w:rsidTr="007A629C">
        <w:trPr>
          <w:trHeight w:val="20"/>
        </w:trPr>
        <w:tc>
          <w:tcPr>
            <w:tcW w:w="800" w:type="dxa"/>
          </w:tcPr>
          <w:p w:rsidR="00287812" w:rsidRPr="000713B0" w:rsidRDefault="00287812" w:rsidP="00287812">
            <w:pPr>
              <w:pStyle w:val="119"/>
            </w:pPr>
          </w:p>
        </w:tc>
        <w:tc>
          <w:tcPr>
            <w:tcW w:w="3981" w:type="dxa"/>
          </w:tcPr>
          <w:p w:rsidR="00287812" w:rsidRPr="000713B0" w:rsidRDefault="00287812" w:rsidP="00287812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72561808D09A4C53A587A9A24A8039F4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287812" w:rsidRDefault="00287812" w:rsidP="00287812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"Почтовый_адрес_заказчика"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664011 г.Иркутск ул.Сухэ-Батора, д.4, каб. 114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87812" w:rsidRPr="000713B0" w:rsidTr="007A629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00" w:type="dxa"/>
          </w:tcPr>
          <w:p w:rsidR="00287812" w:rsidRPr="000713B0" w:rsidRDefault="00287812" w:rsidP="00287812">
            <w:pPr>
              <w:pStyle w:val="119"/>
            </w:pPr>
          </w:p>
        </w:tc>
        <w:tc>
          <w:tcPr>
            <w:tcW w:w="3981" w:type="dxa"/>
          </w:tcPr>
          <w:p w:rsidR="00287812" w:rsidRPr="000713B0" w:rsidRDefault="00287812" w:rsidP="00287812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50B930DAA15547CAA9C0DD777E599932"/>
            </w:placeholder>
            <w15:color w:val="FFFF00"/>
          </w:sdtPr>
          <w:sdtEndPr/>
          <w:sdtContent>
            <w:tc>
              <w:tcPr>
                <w:tcW w:w="4859" w:type="dxa"/>
              </w:tcPr>
              <w:p w:rsidR="00287812" w:rsidRPr="000713B0" w:rsidRDefault="00287812" w:rsidP="00287812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"Адрес_электронной_почты_заказчика" </w:instrText>
                </w:r>
                <w:r>
                  <w:rPr>
                    <w:noProof/>
                  </w:rPr>
                  <w:fldChar w:fldCharType="separate"/>
                </w:r>
                <w:r>
                  <w:rPr>
                    <w:noProof/>
                  </w:rPr>
                  <w:t>office-remont@baikalenergy.com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</w:tbl>
    <w:p w:rsidR="004B5D44" w:rsidRPr="0085631A" w:rsidRDefault="004B5D44">
      <w:pPr>
        <w:sectPr w:rsidR="004B5D44" w:rsidRPr="0085631A" w:rsidSect="000604D7">
          <w:footerReference w:type="default" r:id="rId9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3" w:name="_Toc78361789"/>
      <w:r>
        <w:lastRenderedPageBreak/>
        <w:t xml:space="preserve">Основная информация </w:t>
      </w:r>
      <w:r w:rsidR="00CA0E14">
        <w:t>проведения процедуры</w:t>
      </w:r>
      <w:bookmarkEnd w:id="3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029CE49B8F244E099DDCB7871354A82A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451BA588C14349948ECC5805D92E24B6"/>
                </w:placeholder>
                <w15:color w:val="FFFF00"/>
              </w:sdtPr>
              <w:sdtEndPr/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0713B0" w:rsidRDefault="00622103" w:rsidP="00287C2C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1296446048"/>
                    <w:placeholder>
                      <w:docPart w:val="AB4DC31C9D134269A95052D3DE894DBD"/>
                    </w:placeholder>
                    <w15:color w:val="FFFF00"/>
                    <w:date w:fullDate="2021-08-06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3C2B3C">
                      <w:t>06</w:t>
                    </w:r>
                    <w:r w:rsidR="00287812">
                      <w:t>.08.2021 14:00</w:t>
                    </w:r>
                  </w:sdtContent>
                </w:sdt>
                <w:r w:rsidR="007E3ECD">
                  <w:t xml:space="preserve"> </w:t>
                </w:r>
                <w:r w:rsidR="007E3ECD" w:rsidRPr="00A3697A">
                  <w:t>по иркутскому времени</w:t>
                </w:r>
              </w:p>
            </w:tc>
          </w:tr>
          <w:tr w:rsidR="007E3ECD" w:rsidRPr="000713B0" w:rsidTr="00287C2C">
            <w:trPr>
              <w:trHeight w:val="20"/>
            </w:trPr>
            <w:tc>
              <w:tcPr>
                <w:tcW w:w="851" w:type="dxa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7E3ECD" w:rsidRPr="00D02B97" w:rsidRDefault="007E3ECD" w:rsidP="005145AC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E22122ED0EC44D5899065F6ECD756F30"/>
                  </w:placeholder>
                  <w15:color w:val="FFFF00"/>
                </w:sdtPr>
                <w:sdtEndPr/>
                <w:sdtContent>
                  <w:p w:rsidR="007E3ECD" w:rsidRPr="000713B0" w:rsidRDefault="00622103" w:rsidP="00287812">
                    <w:sdt>
                      <w:sdtPr>
                        <w:alias w:val="Место вскрытия заявок"/>
                        <w:tag w:val="Место вскрытия заявок"/>
                        <w:id w:val="-224076831"/>
                        <w:placeholder>
                          <w:docPart w:val="F5D7094916764EF29EDBC767601DAB3F"/>
                        </w:placeholder>
                        <w15:color w:val="FFFF00"/>
                      </w:sdtPr>
                      <w:sdtEndPr/>
                      <w:sdtContent>
                        <w:r w:rsidR="00287812">
                          <w:rPr>
                            <w:noProof/>
                          </w:rPr>
                          <w:fldChar w:fldCharType="begin"/>
                        </w:r>
                        <w:r w:rsidR="00287812">
                          <w:rPr>
                            <w:noProof/>
                          </w:rPr>
                          <w:instrText xml:space="preserve"> MERGEFIELD "Место_вскрытия_заявок_участников_закупки" </w:instrText>
                        </w:r>
                        <w:r w:rsidR="00287812">
                          <w:rPr>
                            <w:noProof/>
                          </w:rPr>
                          <w:fldChar w:fldCharType="end"/>
                        </w:r>
                      </w:sdtContent>
                    </w:sdt>
                    <w:r w:rsidR="007E3ECD">
                      <w:rPr>
                        <w:noProof/>
                      </w:rPr>
                      <w:fldChar w:fldCharType="begin"/>
                    </w:r>
                    <w:r w:rsidR="007E3ECD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="007E3ECD">
                      <w:rPr>
                        <w:noProof/>
                      </w:rPr>
                      <w:fldChar w:fldCharType="end"/>
                    </w:r>
                    <w:r w:rsidR="004F79D4"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2133902041"/>
                        <w:placeholder>
                          <w:docPart w:val="5B19520B88D24984BFA822BE09E1D1CC"/>
                        </w:placeholder>
                        <w15:color w:val="FFFF00"/>
                      </w:sdtPr>
                      <w:sdtEndPr/>
                      <w:sdtContent>
                        <w:r w:rsidR="004F79D4">
                          <w:rPr>
                            <w:noProof/>
                          </w:rPr>
                          <w:fldChar w:fldCharType="begin"/>
                        </w:r>
                        <w:r w:rsidR="004F79D4">
                          <w:rPr>
                            <w:noProof/>
                          </w:rPr>
                          <w:instrText xml:space="preserve"> MERGEFIELD "Место_вскрытия_заявок_участников_закупки" </w:instrText>
                        </w:r>
                        <w:r w:rsidR="004F79D4">
                          <w:rPr>
                            <w:noProof/>
                          </w:rPr>
                          <w:fldChar w:fldCharType="separate"/>
                        </w:r>
                        <w:r w:rsidR="004F79D4">
                          <w:rPr>
                            <w:noProof/>
                          </w:rPr>
                          <w:t>ОВПГК ООО «ТД «ЕвроСибЭнерго»</w:t>
                        </w:r>
                        <w:r w:rsidR="004F79D4">
                          <w:rPr>
                            <w:noProof/>
                          </w:rPr>
                          <w:fldChar w:fldCharType="end"/>
                        </w:r>
                      </w:sdtContent>
                    </w:sdt>
                  </w:p>
                </w:sdtContent>
              </w:sdt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0713B0" w:rsidRDefault="005145AC" w:rsidP="005145AC">
                <w:r w:rsidRPr="000713B0">
                  <w:t xml:space="preserve">Место </w:t>
                </w:r>
                <w:r>
                  <w:t>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420762612"/>
                  <w:placeholder>
                    <w:docPart w:val="93EB3519A1A74D89919E585067A37593"/>
                  </w:placeholder>
                  <w15:color w:val="FFFF00"/>
                </w:sdtPr>
                <w:sdtEndPr/>
                <w:sdtContent>
                  <w:p w:rsidR="005145AC" w:rsidRDefault="000D2EC7" w:rsidP="00C60C3F">
                    <w:r>
                      <w:rPr>
                        <w:noProof/>
                      </w:rPr>
                      <w:t>Сайт 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0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>
                      <w:rPr>
                        <w:noProof/>
                      </w:rPr>
                      <w:t xml:space="preserve"> </w:t>
                    </w:r>
                    <w:r w:rsidRPr="000167AC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  <w:tr w:rsidR="005145AC" w:rsidRPr="000713B0" w:rsidTr="00287C2C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7E3ECD" w:rsidRDefault="005145AC" w:rsidP="005145AC">
                <w:r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предоставления документации"/>
                  <w:tag w:val="Место вскрытия заявок"/>
                  <w:id w:val="-1054623008"/>
                  <w:placeholder>
                    <w:docPart w:val="FB3A9DA5BF8E41B0BCDDA9423019F13D"/>
                  </w:placeholder>
                  <w15:color w:val="FFFF00"/>
                </w:sdtPr>
                <w:sdtEndPr/>
                <w:sdtContent>
                  <w:p w:rsidR="005145AC" w:rsidRDefault="000D2EC7" w:rsidP="005145AC">
                    <w:r w:rsidRPr="000167AC">
                      <w:rPr>
                        <w:noProof/>
                      </w:rPr>
                      <w:t xml:space="preserve">Сайт </w:t>
                    </w:r>
                    <w:r>
                      <w:rPr>
                        <w:noProof/>
                      </w:rPr>
                      <w:t>организатора</w:t>
                    </w:r>
                    <w:r w:rsidRPr="000167AC">
                      <w:rPr>
                        <w:noProof/>
                      </w:rPr>
                      <w:t xml:space="preserve"> закупки — </w:t>
                    </w:r>
                    <w:hyperlink r:id="rId11" w:history="1">
                      <w:r w:rsidRPr="00397FFC">
                        <w:rPr>
                          <w:rStyle w:val="ae"/>
                          <w:noProof/>
                        </w:rPr>
                        <w:t>https://eurosib-td.ru</w:t>
                      </w:r>
                    </w:hyperlink>
                    <w:r>
                      <w:rPr>
                        <w:noProof/>
                      </w:rPr>
                      <w:t xml:space="preserve"> </w:t>
                    </w:r>
                    <w:r w:rsidRPr="000167AC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  <w:tr w:rsidR="005145AC" w:rsidRPr="000713B0" w:rsidTr="00287C2C">
            <w:trPr>
              <w:trHeight w:val="567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Default="00E27D65" w:rsidP="00E27D65">
                <w:r>
                  <w:t>Запланированная д</w:t>
                </w:r>
                <w:r w:rsidR="005145AC">
                  <w:t xml:space="preserve">ата и время рассмотрения заявок и </w:t>
                </w:r>
                <w:r w:rsidR="005145AC"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678" w:type="dxa"/>
              </w:tcPr>
              <w:p w:rsidR="005145AC" w:rsidRDefault="00622103" w:rsidP="005145AC">
                <w:sdt>
                  <w:sdtPr>
                    <w:alias w:val="Дата и время подведения итогов"/>
                    <w:tag w:val="Дата и время подведения итогов"/>
                    <w:id w:val="-349174465"/>
                    <w:placeholder>
                      <w:docPart w:val="D7EE0C97349A4974B7877103823926A7"/>
                    </w:placeholder>
                    <w15:color w:val="FFFF00"/>
                    <w:date w:fullDate="2021-08-11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3C2B3C">
                      <w:t>11</w:t>
                    </w:r>
                    <w:r w:rsidR="00287812">
                      <w:t>.08.2021 14:00</w:t>
                    </w:r>
                  </w:sdtContent>
                </w:sdt>
                <w:r w:rsidR="005145AC">
                  <w:t xml:space="preserve"> по иркутскому времени</w:t>
                </w:r>
              </w:p>
            </w:tc>
          </w:tr>
          <w:tr w:rsidR="005145AC" w:rsidRPr="000713B0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4111" w:type="dxa"/>
              </w:tcPr>
              <w:p w:rsidR="005145AC" w:rsidRPr="00914295" w:rsidRDefault="005145AC" w:rsidP="005145AC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2D21C52DCD324E14924096CF8651845B"/>
                  </w:placeholder>
                  <w15:color w:val="FFFF00"/>
                </w:sdtPr>
                <w:sdtEndPr/>
                <w:sdtContent>
                  <w:p w:rsidR="005145AC" w:rsidRPr="000713B0" w:rsidRDefault="005145AC" w:rsidP="005145AC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"Место_рассмотрения_и_подведения_итогов"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287812">
                      <w:rPr>
                        <w:noProof/>
                      </w:rPr>
                      <w:t>г. Иркутск, ул. Рабочая, д. 22, каб. 206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sdtContent>
              </w:sdt>
            </w:tc>
          </w:tr>
        </w:tbl>
        <w:p w:rsidR="002440E7" w:rsidRDefault="00622103" w:rsidP="005A7114"/>
      </w:sdtContent>
    </w:sdt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641A8" w:rsidRPr="00845677" w:rsidRDefault="006641A8" w:rsidP="00845677">
      <w:pPr>
        <w:pStyle w:val="af4"/>
      </w:pPr>
    </w:p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204828" w:rsidRPr="002E30A6" w:rsidRDefault="00204828" w:rsidP="00204828">
      <w:pPr>
        <w:pStyle w:val="affff3"/>
        <w:rPr>
          <w:color w:val="auto"/>
        </w:rPr>
        <w:sectPr w:rsidR="00204828" w:rsidRPr="002E30A6" w:rsidSect="00AE11A2">
          <w:footerReference w:type="default" r:id="rId12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8 (800) 250-10-58; </w:t>
      </w:r>
      <w:bookmarkStart w:id="4" w:name="_GoBack"/>
      <w:bookmarkEnd w:id="4"/>
      <w:r w:rsidRPr="002E30A6">
        <w:rPr>
          <w:color w:val="auto"/>
        </w:rPr>
        <w:t xml:space="preserve">электронная почта: </w:t>
      </w:r>
      <w:proofErr w:type="spellStart"/>
      <w:r w:rsidRPr="002E30A6">
        <w:rPr>
          <w:color w:val="auto"/>
          <w:lang w:val="en-US"/>
        </w:rPr>
        <w:t>doverie</w:t>
      </w:r>
      <w:proofErr w:type="spellEnd"/>
      <w:r w:rsidRPr="002E30A6">
        <w:rPr>
          <w:color w:val="auto"/>
        </w:rPr>
        <w:t>@</w:t>
      </w:r>
      <w:proofErr w:type="spellStart"/>
      <w:r w:rsidRPr="002E30A6">
        <w:rPr>
          <w:color w:val="auto"/>
          <w:lang w:val="en-US"/>
        </w:rPr>
        <w:t>enplus</w:t>
      </w:r>
      <w:proofErr w:type="spellEnd"/>
      <w:r w:rsidRPr="002E30A6">
        <w:rPr>
          <w:color w:val="auto"/>
        </w:rPr>
        <w:t>.</w:t>
      </w:r>
      <w:proofErr w:type="spellStart"/>
      <w:r w:rsidRPr="002E30A6">
        <w:rPr>
          <w:color w:val="auto"/>
          <w:lang w:val="en-US"/>
        </w:rPr>
        <w:t>ru</w:t>
      </w:r>
      <w:proofErr w:type="spellEnd"/>
      <w:r w:rsidRPr="002E30A6">
        <w:rPr>
          <w:color w:val="auto"/>
        </w:rPr>
        <w:t>.</w:t>
      </w:r>
    </w:p>
    <w:p w:rsidR="00BC611E" w:rsidRDefault="00BC611E" w:rsidP="00BC611E">
      <w:pPr>
        <w:pStyle w:val="1"/>
      </w:pPr>
      <w:bookmarkStart w:id="5" w:name="_Toc78361790"/>
      <w:r w:rsidRPr="00536BD9">
        <w:lastRenderedPageBreak/>
        <w:t xml:space="preserve">Требования к </w:t>
      </w:r>
      <w:r>
        <w:t>предложению участника</w:t>
      </w:r>
      <w:bookmarkEnd w:id="5"/>
    </w:p>
    <w:p w:rsidR="00BC611E" w:rsidRDefault="00BC611E" w:rsidP="00BC611E">
      <w:pPr>
        <w:pStyle w:val="113"/>
      </w:pPr>
      <w:r>
        <w:t>Требования к коммерческому предложению участника</w:t>
      </w:r>
    </w:p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E0CFA25795B0420680E4B929503DEA19"/>
        </w:placeholder>
        <w15:color w:val="FFFF00"/>
      </w:sdtPr>
      <w:sdtEndPr/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sdt>
              <w:sdtPr>
                <w:rPr>
                  <w:rFonts w:eastAsia="Times New Roman" w:cs="Arial"/>
                  <w:color w:val="000000" w:themeColor="text1"/>
                  <w:lang w:eastAsia="ru-RU"/>
                </w:rPr>
                <w:id w:val="1996138216"/>
                <w:placeholder>
                  <w:docPart w:val="1BB0DC87B2584AC29CCACBAA8003A3FA"/>
                </w:placeholder>
                <w15:color w:val="FFFF00"/>
              </w:sdtPr>
              <w:sdtEndPr>
                <w:rPr>
                  <w:sz w:val="20"/>
                </w:rPr>
              </w:sdtEndPr>
              <w:sdtContent>
                <w:sdt>
                  <w:sdtPr>
                    <w:rPr>
                      <w:rFonts w:eastAsia="Times New Roman" w:cs="Arial"/>
                      <w:color w:val="000000" w:themeColor="text1"/>
                      <w:lang w:eastAsia="ru-RU"/>
                    </w:rPr>
                    <w:alias w:val="Предмет договора"/>
                    <w:tag w:val="Предмет договора"/>
                    <w:id w:val="-1474981921"/>
                    <w:placeholder>
                      <w:docPart w:val="7AB23B4B9D2B460C958BF9FD70CEAF49"/>
                    </w:placeholder>
                    <w15:color w:val="FFFF00"/>
                  </w:sdtPr>
                  <w:sdtEndPr>
                    <w:rPr>
                      <w:sz w:val="20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4F79D4" w:rsidRPr="00DA0258" w:rsidRDefault="004F79D4" w:rsidP="004F79D4">
                        <w:pPr>
                          <w:spacing w:line="276" w:lineRule="auto"/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  <w:r w:rsidRPr="00DA0258"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 xml:space="preserve">Лот №1. </w:t>
                        </w:r>
                        <w:r w:rsidRPr="00DA0258">
                          <w:rPr>
                            <w:rFonts w:eastAsia="Times New Roman" w:cs="Arial"/>
                            <w:noProof/>
                            <w:color w:val="000000" w:themeColor="text1"/>
                            <w:lang w:eastAsia="ru-RU"/>
                          </w:rPr>
                          <w:fldChar w:fldCharType="begin"/>
                        </w:r>
                        <w:r w:rsidRPr="00DA0258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instrText xml:space="preserve"> MERGEFIELD "Предмет_договора" </w:instrText>
                        </w:r>
                        <w:r w:rsidRPr="00DA0258">
                          <w:rPr>
                            <w:rFonts w:eastAsia="Times New Roman" w:cs="Arial"/>
                            <w:noProof/>
                            <w:color w:val="000000" w:themeColor="text1"/>
                            <w:lang w:eastAsia="ru-RU"/>
                          </w:rPr>
                          <w:fldChar w:fldCharType="separate"/>
                        </w:r>
                        <w:r w:rsidRPr="00DA0258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Устройство фундамента автомобильных весов на производственной площадке ЦРЗ</w:t>
                        </w:r>
                        <w:r w:rsidRPr="00DA0258">
                          <w:rPr>
                            <w:rFonts w:eastAsia="Times New Roman" w:cs="Arial"/>
                            <w:noProof/>
                            <w:color w:val="000000" w:themeColor="text1"/>
                            <w:lang w:eastAsia="ru-RU"/>
                          </w:rPr>
                          <w:fldChar w:fldCharType="end"/>
                        </w:r>
                      </w:p>
                      <w:sdt>
                        <w:sdtPr>
                          <w:alias w:val="Предмет договора"/>
                          <w:tag w:val="Предмет договора"/>
                          <w:id w:val="-1344927213"/>
                          <w:placeholder>
                            <w:docPart w:val="2DBD97E3481F4BDB823BF8FC450D6486"/>
                          </w:placeholder>
                          <w15:color w:val="FFFF00"/>
                        </w:sdtPr>
                        <w:sdtEndPr/>
                        <w:sdtContent>
                          <w:p w:rsidR="00BC611E" w:rsidRPr="004A11C7" w:rsidRDefault="004F79D4" w:rsidP="004F79D4">
                            <w:pPr>
                              <w:pStyle w:val="111"/>
                              <w:numPr>
                                <w:ilvl w:val="0"/>
                                <w:numId w:val="0"/>
                              </w:numPr>
                              <w:spacing w:after="0" w:line="240" w:lineRule="auto"/>
                              <w:jc w:val="left"/>
                              <w:rPr>
                                <w:rFonts w:asciiTheme="minorHAnsi" w:hAnsiTheme="minorHAnsi"/>
                              </w:rPr>
                            </w:pPr>
                            <w:r w:rsidRPr="00DB491A">
                              <w:rPr>
                                <w:b/>
                                <w:noProof/>
                              </w:rPr>
                              <w:t>Лот №</w:t>
                            </w:r>
                            <w:r>
                              <w:rPr>
                                <w:b/>
                                <w:noProof/>
                              </w:rPr>
                              <w:t>2</w:t>
                            </w:r>
                            <w:r w:rsidRPr="00DB491A">
                              <w:rPr>
                                <w:b/>
                                <w:noProof/>
                              </w:rPr>
                              <w:t>.</w:t>
                            </w:r>
                            <w:r>
                              <w:rPr>
                                <w:b/>
                                <w:noProof/>
                              </w:rPr>
                              <w:t xml:space="preserve"> </w:t>
                            </w:r>
                            <w:r w:rsidRPr="001372DA">
                              <w:rPr>
                                <w:noProof/>
                              </w:rPr>
                              <w:t>Устройство фундамента под установку вальцев 4R HS 20-260</w:t>
                            </w:r>
                          </w:p>
                        </w:sdtContent>
                      </w:sdt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sdt>
                <w:sdtPr>
                  <w:id w:val="746076858"/>
                  <w:placeholder>
                    <w:docPart w:val="43E9B69E78334A80A05F9862242A0680"/>
                  </w:placeholder>
                  <w15:color w:val="FFFF00"/>
                </w:sdtPr>
                <w:sdtEndPr/>
                <w:sdtContent>
                  <w:p w:rsidR="004F79D4" w:rsidRDefault="004F79D4" w:rsidP="004F79D4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noProof/>
                      </w:rPr>
                    </w:pPr>
                    <w:r w:rsidRPr="00DA0258">
                      <w:rPr>
                        <w:b/>
                        <w:noProof/>
                      </w:rPr>
                      <w:t xml:space="preserve">Лот №1. </w:t>
                    </w: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"Количество_продукции"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Pr="003D4286">
                      <w:rPr>
                        <w:noProof/>
                      </w:rPr>
                      <w:t>1 условная единица (согласно ДВ)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  <w:sdt>
                    <w:sdtPr>
                      <w:id w:val="1811974550"/>
                      <w:placeholder>
                        <w:docPart w:val="954E86BB18E440948CDB4577C464F2E3"/>
                      </w:placeholder>
                      <w15:color w:val="FFFF00"/>
                    </w:sdtPr>
                    <w:sdtEndPr/>
                    <w:sdtContent>
                      <w:p w:rsidR="00BC611E" w:rsidRPr="004F79D4" w:rsidRDefault="004F79D4" w:rsidP="004F79D4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</w:pPr>
                        <w:r>
                          <w:rPr>
                            <w:b/>
                            <w:noProof/>
                          </w:rPr>
                          <w:t>Лот №2</w:t>
                        </w:r>
                        <w:r w:rsidRPr="00DA0258">
                          <w:rPr>
                            <w:b/>
                            <w:noProof/>
                          </w:rPr>
                          <w:t xml:space="preserve">. </w:t>
                        </w:r>
                        <w:r w:rsidRPr="004A11C7">
                          <w:rPr>
                            <w:noProof/>
                          </w:rPr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  <w:noProof/>
                          </w:rPr>
                          <w:instrText xml:space="preserve"> MERGEFIELD "Количество_продукции" </w:instrText>
                        </w:r>
                        <w:r w:rsidRPr="004A11C7">
                          <w:rPr>
                            <w:noProof/>
                          </w:rPr>
                          <w:fldChar w:fldCharType="separate"/>
                        </w:r>
                        <w:r w:rsidRPr="003D4286">
                          <w:rPr>
                            <w:noProof/>
                          </w:rPr>
                          <w:t>1 условная единица (согласно ДВ)</w:t>
                        </w:r>
                        <w:r w:rsidRPr="004A11C7">
                          <w:rPr>
                            <w:noProof/>
                          </w:rPr>
                          <w:fldChar w:fldCharType="end"/>
                        </w:r>
                      </w:p>
                    </w:sdtContent>
                  </w:sdt>
                </w:sdtContent>
              </w:sdt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8E8E7214AB994B6CB08D231A0BA55CE1"/>
                </w:placeholder>
                <w15:color w:val="FFFF00"/>
              </w:sdtPr>
              <w:sdtEndPr/>
              <w:sdtContent>
                <w:sdt>
                  <w:sdtPr>
                    <w:id w:val="425847903"/>
                    <w:placeholder>
                      <w:docPart w:val="DD771C8CF7AF42739A66EF2DE04660B3"/>
                    </w:placeholder>
                    <w15:color w:val="FFFF00"/>
                  </w:sdtPr>
                  <w:sdtEndPr/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4F79D4" w:rsidRDefault="004F79D4" w:rsidP="004F79D4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</w:pPr>
                        <w:r w:rsidRPr="00DA0258">
                          <w:rPr>
                            <w:b/>
                            <w:noProof/>
                          </w:rPr>
                          <w:t xml:space="preserve">Лот №1. </w:t>
                        </w:r>
                        <w:r w:rsidRPr="004A11C7"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</w:rPr>
                          <w:instrText xml:space="preserve"> MERGEFIELD "Место_поставки" </w:instrText>
                        </w:r>
                        <w:r w:rsidRPr="004A11C7">
                          <w:fldChar w:fldCharType="separate"/>
                        </w:r>
                        <w:r w:rsidRPr="003D4286">
                          <w:rPr>
                            <w:noProof/>
                          </w:rPr>
                          <w:t>г.Ангарск</w:t>
                        </w:r>
                        <w:r w:rsidRPr="004A11C7">
                          <w:fldChar w:fldCharType="end"/>
                        </w:r>
                      </w:p>
                      <w:sdt>
                        <w:sdtPr>
                          <w:id w:val="-879323158"/>
                          <w:placeholder>
                            <w:docPart w:val="0D7EA820B45C44EF994F6BB5FE65F785"/>
                          </w:placeholder>
                          <w15:color w:val="FFFF00"/>
                        </w:sdtPr>
                        <w:sdtEndPr/>
                        <w:sdtContent>
                          <w:p w:rsidR="00BC611E" w:rsidRPr="004A11C7" w:rsidRDefault="004F79D4" w:rsidP="004F79D4">
                            <w:pPr>
                              <w:pStyle w:val="111"/>
                              <w:numPr>
                                <w:ilvl w:val="0"/>
                                <w:numId w:val="0"/>
                              </w:numPr>
                              <w:spacing w:after="0" w:line="240" w:lineRule="auto"/>
                              <w:jc w:val="left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t>Лот №2</w:t>
                            </w:r>
                            <w:r w:rsidRPr="00DA0258">
                              <w:rPr>
                                <w:b/>
                                <w:noProof/>
                              </w:rPr>
                              <w:t xml:space="preserve">. </w:t>
                            </w:r>
                            <w:r w:rsidRPr="004A11C7">
                              <w:fldChar w:fldCharType="begin"/>
                            </w:r>
                            <w:r w:rsidRPr="004A11C7">
                              <w:rPr>
                                <w:rFonts w:asciiTheme="minorHAnsi" w:hAnsiTheme="minorHAnsi"/>
                              </w:rPr>
                              <w:instrText xml:space="preserve"> MERGEFIELD "Место_поставки" </w:instrText>
                            </w:r>
                            <w:r w:rsidRPr="004A11C7">
                              <w:fldChar w:fldCharType="separate"/>
                            </w:r>
                            <w:r w:rsidRPr="003D4286">
                              <w:rPr>
                                <w:noProof/>
                              </w:rPr>
                              <w:t>г.Ангарск</w:t>
                            </w:r>
                            <w:r w:rsidRPr="004A11C7">
                              <w:fldChar w:fldCharType="end"/>
                            </w:r>
                          </w:p>
                        </w:sdtContent>
                      </w:sdt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Условия и сроки (периоды) поставки продукции</w:t>
                </w:r>
              </w:p>
            </w:tc>
            <w:sdt>
              <w:sdtPr>
                <w:id w:val="-428969006"/>
                <w:placeholder>
                  <w:docPart w:val="A68BA1C518454AE493EFC0DB73719502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4F79D4" w:rsidRDefault="004F79D4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</w:pPr>
                    <w:r w:rsidRPr="00DA0258">
                      <w:rPr>
                        <w:b/>
                        <w:noProof/>
                      </w:rPr>
                      <w:t xml:space="preserve">Лот №1. </w:t>
                    </w:r>
                    <w:r w:rsidR="00BC611E" w:rsidRPr="004A11C7">
                      <w:fldChar w:fldCharType="begin"/>
                    </w:r>
                    <w:r w:rsidR="00BC611E" w:rsidRPr="004A11C7">
                      <w:rPr>
                        <w:rFonts w:asciiTheme="minorHAnsi" w:hAnsiTheme="minorHAnsi"/>
                      </w:rPr>
                      <w:instrText xml:space="preserve"> MERGEFIELD "Условия_и_сроки_поставки" </w:instrText>
                    </w:r>
                    <w:r w:rsidR="00BC611E" w:rsidRPr="004A11C7">
                      <w:fldChar w:fldCharType="separate"/>
                    </w:r>
                    <w:r w:rsidR="00287812" w:rsidRPr="006F7F9F">
                      <w:rPr>
                        <w:noProof/>
                      </w:rPr>
                      <w:t>15 рабочих дней с даты подписания договора</w:t>
                    </w:r>
                    <w:r w:rsidR="00BC611E" w:rsidRPr="004A11C7">
                      <w:fldChar w:fldCharType="end"/>
                    </w:r>
                  </w:p>
                  <w:sdt>
                    <w:sdtPr>
                      <w:id w:val="-2101009750"/>
                      <w:placeholder>
                        <w:docPart w:val="11944CA3ABF64ECA8AEAA101FE9D1D49"/>
                      </w:placeholder>
                      <w15:color w:val="FFFF00"/>
                    </w:sdtPr>
                    <w:sdtEndPr/>
                    <w:sdtContent>
                      <w:p w:rsidR="00BC611E" w:rsidRPr="004A11C7" w:rsidRDefault="004F79D4" w:rsidP="00173337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>
                          <w:rPr>
                            <w:b/>
                            <w:noProof/>
                          </w:rPr>
                          <w:t>Лот №2</w:t>
                        </w:r>
                        <w:r w:rsidRPr="00DA0258">
                          <w:rPr>
                            <w:b/>
                            <w:noProof/>
                          </w:rPr>
                          <w:t xml:space="preserve">. </w:t>
                        </w:r>
                        <w:r w:rsidRPr="004A11C7">
                          <w:fldChar w:fldCharType="begin"/>
                        </w:r>
                        <w:r w:rsidRPr="004A11C7">
                          <w:rPr>
                            <w:rFonts w:asciiTheme="minorHAnsi" w:hAnsiTheme="minorHAnsi"/>
                          </w:rPr>
                          <w:instrText xml:space="preserve"> MERGEFIELD "Условия_и_сроки_поставки" </w:instrText>
                        </w:r>
                        <w:r w:rsidRPr="004A11C7">
                          <w:fldChar w:fldCharType="separate"/>
                        </w:r>
                        <w:r w:rsidRPr="006F7F9F">
                          <w:rPr>
                            <w:noProof/>
                          </w:rPr>
                          <w:t>15 рабочих дней с даты подписания договора</w:t>
                        </w:r>
                        <w:r w:rsidRPr="004A11C7">
                          <w:fldChar w:fldCharType="end"/>
                        </w:r>
                      </w:p>
                    </w:sdtContent>
                  </w:sdt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Цена договора</w:t>
                </w:r>
              </w:p>
            </w:tc>
            <w:sdt>
              <w:sdtPr>
                <w:alias w:val="Цена договора"/>
                <w:tag w:val="Цена договора"/>
                <w:id w:val="-1222517948"/>
                <w:placeholder>
                  <w:docPart w:val="5AE0DB1C438F4FEDB66E30B661E2ACF3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sdt>
                    <w:sdtPr>
                      <w:id w:val="-1035117572"/>
                      <w:placeholder>
                        <w:docPart w:val="07E2CC5EA04C4C35B82FF8B0B04B64C2"/>
                      </w:placeholder>
                      <w15:color w:val="FFFF00"/>
                    </w:sdtPr>
                    <w:sdtEndPr/>
                    <w:sdtContent>
                      <w:p w:rsidR="004F79D4" w:rsidRDefault="004F79D4" w:rsidP="004F79D4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</w:pPr>
                        <w:r w:rsidRPr="00DA0258">
                          <w:rPr>
                            <w:b/>
                            <w:noProof/>
                          </w:rPr>
                          <w:t xml:space="preserve">Лот №1. </w:t>
                        </w:r>
                        <w:r>
                          <w:t xml:space="preserve">Не больше </w:t>
                        </w:r>
                        <w:r w:rsidRPr="007F580E">
                          <w:rPr>
                            <w:noProof/>
                          </w:rPr>
                          <w:t>502</w:t>
                        </w:r>
                        <w:r>
                          <w:rPr>
                            <w:noProof/>
                          </w:rPr>
                          <w:t> </w:t>
                        </w:r>
                        <w:r w:rsidRPr="007F580E">
                          <w:rPr>
                            <w:noProof/>
                          </w:rPr>
                          <w:t>766</w:t>
                        </w:r>
                        <w:r>
                          <w:rPr>
                            <w:noProof/>
                          </w:rPr>
                          <w:t>,00</w:t>
                        </w:r>
                      </w:p>
                      <w:sdt>
                        <w:sdtPr>
                          <w:id w:val="971639608"/>
                          <w:placeholder>
                            <w:docPart w:val="7528D657BED2428FB7CF539F9B93B8FA"/>
                          </w:placeholder>
                          <w15:color w:val="FFFF00"/>
                        </w:sdtPr>
                        <w:sdtEndPr/>
                        <w:sdtContent>
                          <w:p w:rsidR="00BC611E" w:rsidRPr="004F79D4" w:rsidRDefault="004F79D4" w:rsidP="007B5334">
                            <w:pPr>
                              <w:pStyle w:val="111"/>
                              <w:numPr>
                                <w:ilvl w:val="0"/>
                                <w:numId w:val="0"/>
                              </w:numPr>
                              <w:spacing w:after="0" w:line="240" w:lineRule="auto"/>
                              <w:jc w:val="left"/>
                              <w:rPr>
                                <w:rFonts w:eastAsiaTheme="minorEastAsia" w:cstheme="minorBidi"/>
                                <w:color w:val="auto"/>
                                <w:lang w:eastAsia="en-US"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t>Лот №2</w:t>
                            </w:r>
                            <w:r w:rsidRPr="00DA0258">
                              <w:rPr>
                                <w:b/>
                                <w:noProof/>
                              </w:rPr>
                              <w:t xml:space="preserve">. </w:t>
                            </w:r>
                            <w:r>
                              <w:t xml:space="preserve">Не больше </w:t>
                            </w:r>
                            <w:r w:rsidRPr="007F580E">
                              <w:rPr>
                                <w:noProof/>
                              </w:rPr>
                              <w:t>88</w:t>
                            </w:r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Pr="007F580E">
                              <w:rPr>
                                <w:noProof/>
                              </w:rPr>
                              <w:t>462</w:t>
                            </w:r>
                            <w:r>
                              <w:rPr>
                                <w:noProof/>
                              </w:rPr>
                              <w:t>,00</w:t>
                            </w:r>
                          </w:p>
                        </w:sdtContent>
                      </w:sdt>
                    </w:sdtContent>
                  </w:sdt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CD8C6E8726E148BCADD18139C06D2437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"Форма_оплаты_продукции"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87812" w:rsidRPr="006F7F9F">
                      <w:rPr>
                        <w:noProof/>
                      </w:rPr>
                      <w:t>безналичная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57684A56EB204483A145A5A9A216B5DF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"Сроки_оплаты_продукции"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87812" w:rsidRPr="006F7F9F">
                      <w:rPr>
                        <w:noProof/>
                      </w:rPr>
                      <w:t>Оплата работ осуществляется в течение 62 (шестидесяти двух) календарных дней с даты подписания Сторонами Акта о приемке выполненных работ и Справки о стоимости выполненных работ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2A7EFB7AD36643F6BC50DDEA091C536D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"Порядок_оплаты_продукции"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87812" w:rsidRPr="006F7F9F">
                      <w:rPr>
                        <w:noProof/>
                      </w:rPr>
                      <w:t>Подписание акта выполненных работ всеми сторонами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437BBAD3B5BD49789E6D66554C9F4DFF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"Состав_цены_договора"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287812" w:rsidRPr="006F7F9F">
                      <w:rPr>
                        <w:noProof/>
                      </w:rPr>
                      <w:t>В соответствии с проектом договора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 w:rsidR="00371BF2"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 w:rsidR="00371BF2"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BC611E" w:rsidP="0017333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4A11C7">
                  <w:rPr>
                    <w:rFonts w:asciiTheme="minorHAnsi" w:hAnsiTheme="minorHAnsi"/>
                  </w:rPr>
                  <w:t xml:space="preserve">Не меньше </w:t>
                </w:r>
                <w:sdt>
                  <w:sdtPr>
                    <w:id w:val="-876460353"/>
                    <w:placeholder>
                      <w:docPart w:val="546985049BB54CE5B892C14EF5BA648E"/>
                    </w:placeholder>
                    <w15:color w:val="FFFF00"/>
                  </w:sdtPr>
                  <w:sdtEndPr/>
                  <w:sdtContent>
                    <w:r w:rsidRPr="004A11C7">
                      <w:fldChar w:fldCharType="begin"/>
                    </w:r>
                    <w:r w:rsidRPr="004A11C7">
                      <w:rPr>
                        <w:rFonts w:asciiTheme="minorHAnsi" w:hAnsiTheme="minorHAnsi"/>
                      </w:rPr>
                      <w:instrText xml:space="preserve"> MERGEFIELD "Срок_гарантии" </w:instrText>
                    </w:r>
                    <w:r w:rsidRPr="004A11C7">
                      <w:fldChar w:fldCharType="separate"/>
                    </w:r>
                    <w:r w:rsidR="00287812" w:rsidRPr="006F7F9F">
                      <w:rPr>
                        <w:noProof/>
                      </w:rPr>
                      <w:t>36</w:t>
                    </w:r>
                    <w:r w:rsidRPr="004A11C7">
                      <w:fldChar w:fldCharType="end"/>
                    </w:r>
                  </w:sdtContent>
                </w:sdt>
                <w:r w:rsidRPr="004A11C7">
                  <w:rPr>
                    <w:rFonts w:asciiTheme="minorHAnsi" w:hAnsiTheme="minorHAnsi"/>
                  </w:rPr>
                  <w:t xml:space="preserve"> месяцев</w:t>
                </w:r>
              </w:p>
            </w:tc>
          </w:tr>
        </w:tbl>
      </w:sdtContent>
    </w:sdt>
    <w:p w:rsidR="00BC611E" w:rsidRPr="000A2007" w:rsidRDefault="00BC611E" w:rsidP="00BC611E">
      <w:pPr>
        <w:pStyle w:val="113"/>
      </w:pPr>
      <w:r>
        <w:t>Требования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802389F2AC8D40389F131A934D9B30F4"/>
        </w:placeholder>
        <w15:color w:val="FFFF00"/>
      </w:sdtPr>
      <w:sdtEndPr/>
      <w:sdtContent>
        <w:p w:rsidR="00BC611E" w:rsidRDefault="00BC611E" w:rsidP="00BC611E">
          <w:pPr>
            <w:pStyle w:val="111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MERGEFIELD "Требования_безопасности" </w:instrText>
          </w:r>
          <w:r>
            <w:rPr>
              <w:noProof/>
            </w:rPr>
            <w:fldChar w:fldCharType="separate"/>
          </w:r>
          <w:r w:rsidR="00287812" w:rsidRPr="006F7F9F">
            <w:rPr>
              <w:noProof/>
            </w:rPr>
            <w:t>В соответствии с проектом договора</w:t>
          </w:r>
          <w:r>
            <w:rPr>
              <w:noProof/>
            </w:rPr>
            <w:fldChar w:fldCharType="end"/>
          </w:r>
        </w:p>
      </w:sdtContent>
    </w:sdt>
    <w:p w:rsidR="00BC611E" w:rsidRDefault="00BC611E" w:rsidP="00BC611E">
      <w:pPr>
        <w:pStyle w:val="113"/>
      </w:pPr>
      <w:r>
        <w:t xml:space="preserve">Требования </w:t>
      </w:r>
      <w:r w:rsidR="00204828">
        <w:t>иные</w:t>
      </w:r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E0CFA25795B0420680E4B929503DEA19"/>
        </w:placeholder>
        <w15:color w:val="FFFF00"/>
      </w:sdtPr>
      <w:sdtEndPr/>
      <w:sdtContent>
        <w:p w:rsidR="0078543A" w:rsidRDefault="00204828" w:rsidP="00BC611E">
          <w:pPr>
            <w:pStyle w:val="1113"/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204828" w:rsidRDefault="00204828" w:rsidP="00204828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Pr="002E30A6">
            <w:rPr>
              <w:color w:val="auto"/>
            </w:rPr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3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6" w:name="_Ref534988715"/>
      <w:bookmarkStart w:id="7" w:name="_Toc78361791"/>
      <w:r w:rsidRPr="007872F0">
        <w:lastRenderedPageBreak/>
        <w:t xml:space="preserve">Требования к участникам </w:t>
      </w:r>
      <w:r>
        <w:t>закупки</w:t>
      </w:r>
      <w:bookmarkEnd w:id="6"/>
      <w:bookmarkEnd w:id="7"/>
    </w:p>
    <w:p w:rsidR="00BE3194" w:rsidRDefault="006F2981" w:rsidP="002B3785">
      <w:pPr>
        <w:pStyle w:val="113"/>
      </w:pPr>
      <w:bookmarkStart w:id="8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т</w:t>
      </w:r>
      <w:r w:rsidR="00B27C69">
        <w:t>ребований к участникам закупки</w:t>
      </w:r>
      <w:bookmarkEnd w:id="8"/>
    </w:p>
    <w:tbl>
      <w:tblPr>
        <w:tblStyle w:val="affffb"/>
        <w:tblW w:w="9356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5245"/>
      </w:tblGrid>
      <w:tr w:rsidR="0047532E" w:rsidTr="00E14F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5245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4F79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5245" w:type="dxa"/>
            <w:vAlign w:val="center"/>
          </w:tcPr>
          <w:sdt>
            <w:sdtPr>
              <w:id w:val="-1166390939"/>
              <w:placeholder>
                <w:docPart w:val="E0CFA25795B0420680E4B929503DEA19"/>
              </w:placeholder>
              <w15:color w:val="FFFF00"/>
            </w:sdtPr>
            <w:sdtEndPr/>
            <w:sdtContent>
              <w:p w:rsidR="00967A80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4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622103">
                  <w:rPr>
                    <w:rStyle w:val="affff"/>
                  </w:rPr>
                  <w:t>6.5.3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47532E" w:rsidTr="004F79D4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2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proofErr w:type="spellStart"/>
            <w:r w:rsidRPr="00196D4B">
              <w:t>Непроведение</w:t>
            </w:r>
            <w:proofErr w:type="spellEnd"/>
            <w:r w:rsidRPr="00196D4B">
              <w:t xml:space="preserve">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3B0C5FBFE5E64C048F2FB57DD51C49AB"/>
            </w:placeholder>
            <w15:color w:val="FFFF00"/>
          </w:sdtPr>
          <w:sdtEndPr/>
          <w:sdtContent>
            <w:tc>
              <w:tcPr>
                <w:tcW w:w="5245" w:type="dxa"/>
                <w:vAlign w:val="center"/>
              </w:tcPr>
              <w:p w:rsidR="0047532E" w:rsidRPr="0047532E" w:rsidRDefault="008E7EB1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</w:t>
                </w:r>
                <w:r w:rsidR="004D272B">
                  <w:t xml:space="preserve"> в заявке на участие в закупке</w:t>
                </w:r>
              </w:p>
            </w:tc>
          </w:sdtContent>
        </w:sdt>
      </w:tr>
      <w:tr w:rsidR="0047532E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196D4B">
              <w:t>Неприостановление</w:t>
            </w:r>
            <w:proofErr w:type="spellEnd"/>
            <w:r w:rsidRPr="00196D4B">
      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655B1B4D46FE467E8BF8022385067B4C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EFB8A7FF620C4438A6FC907A66AB51F8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77D6417E38D446498D469400A0101C2F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47532E" w:rsidRPr="0047532E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7A6892" w:rsidRDefault="007A6892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864C6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98A9AA64EB3745AAB9187C349495B5A2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D4931B11329342CFA7350C9648669293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D35E5E6A2D604F97BB469925E69EF8E4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A6892" w:rsidRPr="0047532E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171EE7C453D64F1BA79BC2FADE6F3D72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79BAF722E5A14733812D650D4E0A645F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2BC4266938224E34A172AFEF52040C33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729587AC54B0489E852A555E7110A89A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289B34704AD041BFA34CC3D6925B43E2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3285316FDCA2404491D5F05DBCCE905E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57727C" w:rsidRDefault="003A14B5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3A14B5" w:rsidRPr="007A6892" w:rsidRDefault="003A14B5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F43CC520B4824EF09C1EB4AFB13BAB51"/>
            </w:placeholder>
            <w15:color w:val="FFFF00"/>
          </w:sdtPr>
          <w:sdtEndPr/>
          <w:sdtContent>
            <w:tc>
              <w:tcPr>
                <w:tcW w:w="5245" w:type="dxa"/>
                <w:vAlign w:val="center"/>
              </w:tcPr>
              <w:p w:rsidR="003A14B5" w:rsidRDefault="00613845" w:rsidP="009F473F">
                <w:pPr>
                  <w:pStyle w:val="ac"/>
                  <w:numPr>
                    <w:ilvl w:val="0"/>
                    <w:numId w:val="11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отсутствии</w:t>
                </w:r>
                <w:r>
                  <w:t xml:space="preserve"> задолженности — д</w:t>
                </w:r>
                <w:r w:rsidR="007D3452">
                  <w:t>окумент</w:t>
                </w:r>
                <w:r w:rsidR="005E6E38">
                  <w:rPr>
                    <w:rStyle w:val="affffff1"/>
                  </w:rPr>
                  <w:footnoteReference w:id="1"/>
                </w:r>
                <w:r>
                  <w:t xml:space="preserve"> по форме КНД 1120101</w:t>
                </w:r>
                <w:r w:rsidR="00617F78">
                  <w:t xml:space="preserve">, полученный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3A14B5">
                  <w:t>.</w:t>
                </w:r>
              </w:p>
              <w:p w:rsidR="003A14B5" w:rsidRPr="0047532E" w:rsidRDefault="00613845" w:rsidP="00613845">
                <w:pPr>
                  <w:pStyle w:val="ac"/>
                  <w:numPr>
                    <w:ilvl w:val="0"/>
                    <w:numId w:val="11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наличии</w:t>
                </w:r>
                <w:r>
                  <w:t xml:space="preserve"> задолженности</w:t>
                </w:r>
                <w:r w:rsidRPr="007D3452">
                  <w:t xml:space="preserve"> </w:t>
                </w:r>
                <w:r>
                  <w:t>— д</w:t>
                </w:r>
                <w:r w:rsidR="007D3452" w:rsidRPr="007D3452">
                  <w:t xml:space="preserve">окумент </w:t>
                </w:r>
                <w:r w:rsidR="003A14B5">
                  <w:t xml:space="preserve">по форме КНД 1120101 и </w:t>
                </w:r>
                <w:r w:rsidR="007D3452">
                  <w:t>документ</w:t>
                </w:r>
                <w:r w:rsidR="003A14B5">
                  <w:t xml:space="preserve"> по форме КНД 1160080</w:t>
                </w:r>
                <w:r w:rsidR="00617F78">
                  <w:t xml:space="preserve">, полученные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0C70CF">
                  <w:t>.</w:t>
                </w:r>
              </w:p>
            </w:tc>
          </w:sdtContent>
        </w:sdt>
      </w:tr>
      <w:tr w:rsidR="00773FF0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57727C" w:rsidRDefault="00773FF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73FF0" w:rsidRPr="007A6892" w:rsidRDefault="00773FF0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5245" w:type="dxa"/>
            <w:vAlign w:val="center"/>
          </w:tcPr>
          <w:sdt>
            <w:sdtPr>
              <w:id w:val="1491977085"/>
              <w:placeholder>
                <w:docPart w:val="E0CFA25795B0420680E4B929503DEA19"/>
              </w:placeholder>
              <w15:color w:val="FFFF00"/>
            </w:sdtPr>
            <w:sdtEndPr/>
            <w:sdtContent>
              <w:p w:rsidR="00773FF0" w:rsidRDefault="00773FF0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57727C" w:rsidRDefault="00BE0483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BE0483" w:rsidRPr="00773FF0" w:rsidRDefault="00BE0483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5245" w:type="dxa"/>
            <w:vAlign w:val="center"/>
          </w:tcPr>
          <w:sdt>
            <w:sdtPr>
              <w:id w:val="219570571"/>
              <w:placeholder>
                <w:docPart w:val="E0CFA25795B0420680E4B929503DEA19"/>
              </w:placeholder>
              <w15:color w:val="FFFF00"/>
            </w:sdtPr>
            <w:sdtEndPr/>
            <w:sdtContent>
              <w:p w:rsidR="00BE0483" w:rsidRPr="00773FF0" w:rsidRDefault="00BE0483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57727C" w:rsidRDefault="0012574A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2574A" w:rsidRPr="00BE0483" w:rsidRDefault="0012574A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5245" w:type="dxa"/>
            <w:vAlign w:val="center"/>
          </w:tcPr>
          <w:sdt>
            <w:sdtPr>
              <w:id w:val="-888957995"/>
              <w:placeholder>
                <w:docPart w:val="E0CFA25795B0420680E4B929503DEA19"/>
              </w:placeholder>
              <w15:color w:val="FFFF00"/>
            </w:sdtPr>
            <w:sdtEndPr/>
            <w:sdtContent>
              <w:p w:rsidR="0012574A" w:rsidRPr="008A5D69" w:rsidRDefault="00DB59F1" w:rsidP="003C6F93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Указание </w:t>
                </w:r>
                <w:r w:rsidR="0012574A">
                  <w:t>в справке</w:t>
                </w:r>
                <w:r w:rsidR="0012574A" w:rsidRPr="0012574A">
                  <w:t xml:space="preserve"> об опыте участника закупки</w:t>
                </w:r>
                <w:r w:rsidR="0012574A">
                  <w:t xml:space="preserve"> </w:t>
                </w:r>
                <w:r w:rsidR="003C6F93" w:rsidRPr="003C6F93">
                  <w:t xml:space="preserve">минимум на один договор </w:t>
                </w:r>
                <w:r w:rsidR="0012574A">
                  <w:t>(по форме заявки на участие закупки)</w:t>
                </w:r>
                <w:r w:rsidR="008B4F70">
                  <w:t>, копия этого договора</w:t>
                </w:r>
                <w:r w:rsidR="00083D72">
                  <w:t>,</w:t>
                </w:r>
                <w:r w:rsidR="008A5D69">
                  <w:t xml:space="preserve"> в соответствии с </w:t>
                </w:r>
                <w:r w:rsidR="008A5D69" w:rsidRPr="001779D4">
                  <w:rPr>
                    <w:rStyle w:val="affff"/>
                  </w:rPr>
                  <w:t>п.</w:t>
                </w:r>
                <w:r w:rsidR="00BA7687" w:rsidRPr="001779D4">
                  <w:rPr>
                    <w:rStyle w:val="affff"/>
                  </w:rPr>
                  <w:t xml:space="preserve"> </w:t>
                </w:r>
                <w:r w:rsidR="00BA7687" w:rsidRPr="001779D4">
                  <w:rPr>
                    <w:rStyle w:val="affff"/>
                  </w:rPr>
                  <w:fldChar w:fldCharType="begin"/>
                </w:r>
                <w:r w:rsidR="00BA7687" w:rsidRPr="001779D4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1779D4">
                  <w:rPr>
                    <w:rStyle w:val="affff"/>
                  </w:rPr>
                </w:r>
                <w:r w:rsidR="00BA7687" w:rsidRPr="001779D4">
                  <w:rPr>
                    <w:rStyle w:val="affff"/>
                  </w:rPr>
                  <w:fldChar w:fldCharType="separate"/>
                </w:r>
                <w:r w:rsidR="00622103">
                  <w:rPr>
                    <w:rStyle w:val="affff"/>
                  </w:rPr>
                  <w:t>7.7.1</w:t>
                </w:r>
                <w:r w:rsidR="00BA7687" w:rsidRPr="001779D4">
                  <w:rPr>
                    <w:rStyle w:val="affff"/>
                  </w:rPr>
                  <w:fldChar w:fldCharType="end"/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 xml:space="preserve"> </w:t>
                </w:r>
                <w:r w:rsidR="00B27040" w:rsidRPr="00083D72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(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о</w:t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собенности рассмотрения сведений об опыте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)</w:t>
                </w:r>
              </w:p>
            </w:sdtContent>
          </w:sdt>
        </w:tc>
      </w:tr>
      <w:tr w:rsidR="006724D0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57727C" w:rsidRDefault="006724D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6724D0" w:rsidRPr="0078597D" w:rsidRDefault="006724D0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5245" w:type="dxa"/>
            <w:vAlign w:val="center"/>
          </w:tcPr>
          <w:sdt>
            <w:sdtPr>
              <w:id w:val="411744090"/>
              <w:placeholder>
                <w:docPart w:val="121DF33BE9B3461398DA83B31AF8D713"/>
              </w:placeholder>
              <w15:color w:val="FFFF00"/>
            </w:sdtPr>
            <w:sdtEndPr/>
            <w:sdtContent>
              <w:p w:rsidR="00BF5A67" w:rsidRDefault="006724D0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1.</w:t>
                </w:r>
                <w:r>
                  <w:t xml:space="preserve"> К</w:t>
                </w:r>
                <w:r w:rsidRPr="001F1860">
                  <w:t xml:space="preserve">опии бухгалтерского баланса, отчета о прибылях и убытках за последний </w:t>
                </w:r>
                <w:r w:rsidR="005C4FBA">
                  <w:t>отчетный период</w:t>
                </w:r>
                <w:r w:rsidR="00E639F5">
                  <w:t xml:space="preserve"> и за последний </w:t>
                </w:r>
                <w:r w:rsidR="00E639F5" w:rsidRPr="00AA4518">
                  <w:rPr>
                    <w:i/>
                  </w:rPr>
                  <w:t>полный</w:t>
                </w:r>
                <w:r w:rsidR="00E639F5">
                  <w:t xml:space="preserve"> год</w:t>
                </w:r>
                <w:r w:rsidR="005C4FBA">
                  <w:t>.</w:t>
                </w:r>
              </w:p>
              <w:p w:rsidR="006724D0" w:rsidRDefault="00BF5A6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2.</w:t>
                </w:r>
                <w:r w:rsidR="00C8764F">
                  <w:t xml:space="preserve"> Д</w:t>
                </w:r>
                <w:r w:rsidR="00C8764F" w:rsidRPr="001F1860">
                  <w:t>ля предприятий, состоящих на учете по упр</w:t>
                </w:r>
                <w:r w:rsidR="00C8764F">
                  <w:t>ощенной системе налогообложения</w:t>
                </w:r>
                <w:r w:rsidR="00B971AC">
                  <w:t xml:space="preserve"> —</w:t>
                </w:r>
                <w:r>
                  <w:t xml:space="preserve"> </w:t>
                </w:r>
                <w:r w:rsidR="00C8764F">
                  <w:t>к</w:t>
                </w:r>
                <w:r w:rsidR="00354916" w:rsidRPr="001F1860">
                  <w:t>опи</w:t>
                </w:r>
                <w:r w:rsidR="00FD2D72">
                  <w:t>я</w:t>
                </w:r>
                <w:r w:rsidR="00354916" w:rsidRPr="001F1860">
                  <w:t xml:space="preserve"> </w:t>
                </w:r>
                <w:r w:rsidR="00FD2D72">
                  <w:t>н</w:t>
                </w:r>
                <w:r w:rsidR="00FD2D72" w:rsidRPr="00FD2D72">
                  <w:t>алогов</w:t>
                </w:r>
                <w:r w:rsidR="00FD2D72">
                  <w:t>ой</w:t>
                </w:r>
                <w:r w:rsidR="00FD2D72" w:rsidRPr="00FD2D72">
                  <w:t xml:space="preserve"> деклараци</w:t>
                </w:r>
                <w:r w:rsidR="00FD2D72">
                  <w:t>и</w:t>
                </w:r>
                <w:r w:rsidR="00FD2D72" w:rsidRPr="00FD2D72">
                  <w:t xml:space="preserve"> по налогу, уплачиваемому в связи с применением упр</w:t>
                </w:r>
                <w:r w:rsidR="00C8764F">
                  <w:t>ощенной системы налогообложения</w:t>
                </w:r>
                <w:r w:rsidR="00AA4518" w:rsidRPr="001F1860">
                  <w:t xml:space="preserve"> за последний </w:t>
                </w:r>
                <w:r w:rsidR="00AA4518">
                  <w:t xml:space="preserve">отчетный период и за последний </w:t>
                </w:r>
                <w:r w:rsidR="00AA4518" w:rsidRPr="00AA4518">
                  <w:rPr>
                    <w:i/>
                  </w:rPr>
                  <w:t>полный</w:t>
                </w:r>
                <w:r w:rsidR="00AA4518">
                  <w:t xml:space="preserve"> год</w:t>
                </w:r>
                <w:r w:rsidR="006724D0">
                  <w:t>.</w:t>
                </w:r>
              </w:p>
              <w:p w:rsidR="006724D0" w:rsidRDefault="00D815E5" w:rsidP="005A1FC0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3</w:t>
                </w:r>
                <w:r w:rsidR="006724D0" w:rsidRPr="00354916">
                  <w:rPr>
                    <w:b/>
                  </w:rPr>
                  <w:t>.</w:t>
                </w:r>
                <w:r w:rsidR="006724D0">
                  <w:t xml:space="preserve"> </w:t>
                </w:r>
                <w:r w:rsidR="005A1FC0">
                  <w:t>Д</w:t>
                </w:r>
                <w:r w:rsidR="005A1FC0" w:rsidRPr="00C56A36">
                  <w:t>ля нерезидентов Российской Фе</w:t>
                </w:r>
                <w:r w:rsidR="005A1FC0">
                  <w:t>дерации (иная форма отчетности</w:t>
                </w:r>
                <w:r w:rsidR="00B971AC">
                  <w:t xml:space="preserve"> —</w:t>
                </w:r>
                <w:r w:rsidR="005A1FC0">
                  <w:t xml:space="preserve"> з</w:t>
                </w:r>
                <w:r w:rsidR="00DB1664">
                  <w:t>аверенная</w:t>
                </w:r>
                <w:r w:rsidR="00DB1664" w:rsidRPr="006D787B">
                  <w:t xml:space="preserve"> участником отчетность в соответствие со стандартами, применимыми для </w:t>
                </w:r>
                <w:r w:rsidR="00DB1664">
                  <w:t>б</w:t>
                </w:r>
                <w:r w:rsidR="00DB1664" w:rsidRPr="006D787B">
                  <w:t xml:space="preserve">ухгалтерской отчетности </w:t>
                </w:r>
                <w:r w:rsidR="00DB1664">
                  <w:t>в</w:t>
                </w:r>
                <w:r w:rsidR="00DB1664" w:rsidRPr="006D787B">
                  <w:t xml:space="preserve"> </w:t>
                </w:r>
                <w:r w:rsidR="00843C75" w:rsidRPr="00C56A36">
                  <w:t>Российской Фе</w:t>
                </w:r>
                <w:r w:rsidR="00843C75">
                  <w:t xml:space="preserve">дерации </w:t>
                </w:r>
                <w:r w:rsidR="00DB1664" w:rsidRPr="006D787B">
                  <w:t>(</w:t>
                </w:r>
                <w:r w:rsidR="00DB1664">
                  <w:t>б</w:t>
                </w:r>
                <w:r w:rsidR="00DB1664" w:rsidRPr="006D787B">
                  <w:t xml:space="preserve">ухгалтерский баланс, </w:t>
                </w:r>
                <w:r w:rsidR="00DB1664">
                  <w:t>о</w:t>
                </w:r>
                <w:r w:rsidR="00DB1664" w:rsidRPr="006D787B">
                  <w:t>тч</w:t>
                </w:r>
                <w:r w:rsidR="00DB1664">
                  <w:t>е</w:t>
                </w:r>
                <w:r w:rsidR="00DB1664" w:rsidRPr="006D787B">
                  <w:t xml:space="preserve">т о прибылях и убытках, </w:t>
                </w:r>
                <w:r w:rsidR="00DB1664">
                  <w:t>о</w:t>
                </w:r>
                <w:r w:rsidR="00DB1664" w:rsidRPr="006D787B">
                  <w:t>тчет о движении денежных средств)</w:t>
                </w:r>
                <w:r w:rsidR="00126AD0" w:rsidRPr="001F1860">
                  <w:t xml:space="preserve"> за последний </w:t>
                </w:r>
                <w:r w:rsidR="00126AD0">
                  <w:t xml:space="preserve">отчетный период и за последний </w:t>
                </w:r>
                <w:r w:rsidR="00126AD0" w:rsidRPr="00AA4518">
                  <w:rPr>
                    <w:i/>
                  </w:rPr>
                  <w:t>полный</w:t>
                </w:r>
                <w:r w:rsidR="00126AD0">
                  <w:t xml:space="preserve"> год</w:t>
                </w:r>
                <w:r w:rsidR="006724D0" w:rsidRPr="006D787B">
                  <w:t>.</w:t>
                </w:r>
              </w:p>
            </w:sdtContent>
          </w:sdt>
        </w:tc>
      </w:tr>
      <w:tr w:rsidR="00AD60F1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F3AAF" w:rsidRPr="004454D0" w:rsidRDefault="00AD60F1" w:rsidP="004454D0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lang w:val="en-US"/>
              </w:rPr>
            </w:pPr>
            <w:r w:rsidRPr="00AD60F1">
              <w:t>Наличие необходимых кадровых ресурсов</w:t>
            </w:r>
          </w:p>
        </w:tc>
        <w:tc>
          <w:tcPr>
            <w:tcW w:w="5245" w:type="dxa"/>
            <w:vAlign w:val="center"/>
          </w:tcPr>
          <w:p w:rsidR="00AD60F1" w:rsidRDefault="00622103" w:rsidP="005C4FBA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sdt>
              <w:sdtPr>
                <w:id w:val="964774210"/>
                <w:placeholder>
                  <w:docPart w:val="7E4C8A84CBA146CEA9B65D6E177435CE"/>
                </w:placeholder>
                <w15:color w:val="FFFF00"/>
              </w:sdtPr>
              <w:sdtEndPr/>
              <w:sdtContent>
                <w:r w:rsidR="001A19D0">
                  <w:rPr>
                    <w:noProof/>
                  </w:rPr>
                  <w:fldChar w:fldCharType="begin"/>
                </w:r>
                <w:r w:rsidR="001A19D0">
                  <w:rPr>
                    <w:noProof/>
                  </w:rPr>
                  <w:instrText xml:space="preserve"> MERGEFIELD "Документ_кадровых_ресурсов" </w:instrText>
                </w:r>
                <w:r w:rsidR="001A19D0"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1. Справка о кадровых ресурсах</w:t>
                </w:r>
                <w:r w:rsidR="001A19D0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AD60F1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D60F1" w:rsidRDefault="00AD60F1" w:rsidP="004454D0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D60F1">
              <w:t>Наличие необходимых производственных и материально-технических ресурсов</w:t>
            </w:r>
          </w:p>
        </w:tc>
        <w:tc>
          <w:tcPr>
            <w:tcW w:w="5245" w:type="dxa"/>
            <w:vAlign w:val="center"/>
          </w:tcPr>
          <w:p w:rsidR="00AD60F1" w:rsidRDefault="00622103" w:rsidP="00DE147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1973639553"/>
                <w:placeholder>
                  <w:docPart w:val="7BA6897368A04B67832AF98C539D32D5"/>
                </w:placeholder>
                <w15:color w:val="FFFF00"/>
              </w:sdtPr>
              <w:sdtEndPr/>
              <w:sdtContent>
                <w:r w:rsidR="001A19D0">
                  <w:rPr>
                    <w:noProof/>
                  </w:rPr>
                  <w:fldChar w:fldCharType="begin"/>
                </w:r>
                <w:r w:rsidR="001A19D0">
                  <w:rPr>
                    <w:noProof/>
                  </w:rPr>
                  <w:instrText xml:space="preserve"> MERGEFIELD "Документ_производственных_и_материально" </w:instrText>
                </w:r>
                <w:r w:rsidR="001A19D0">
                  <w:rPr>
                    <w:noProof/>
                  </w:rPr>
                  <w:fldChar w:fldCharType="separate"/>
                </w:r>
                <w:r w:rsidR="00287812">
                  <w:rPr>
                    <w:noProof/>
                  </w:rPr>
                  <w:t>1. Справка о материально-технических ресурсах</w:t>
                </w:r>
                <w:r w:rsidR="001A19D0">
                  <w:rPr>
                    <w:noProof/>
                  </w:rPr>
                  <w:fldChar w:fldCharType="end"/>
                </w:r>
              </w:sdtContent>
            </w:sdt>
          </w:p>
        </w:tc>
      </w:tr>
    </w:tbl>
    <w:p w:rsidR="00B377D5" w:rsidRDefault="00B377D5" w:rsidP="00B13C86">
      <w:pPr>
        <w:pStyle w:val="113"/>
        <w:pageBreakBefore/>
      </w:pPr>
      <w:r>
        <w:lastRenderedPageBreak/>
        <w:t>Перечень</w:t>
      </w:r>
      <w:r w:rsidRPr="00B377D5">
        <w:t xml:space="preserve"> </w:t>
      </w:r>
      <w:r>
        <w:t xml:space="preserve">специальных </w:t>
      </w:r>
      <w:r w:rsidR="00B27C69">
        <w:t>требований к участникам закупки</w:t>
      </w:r>
    </w:p>
    <w:tbl>
      <w:tblPr>
        <w:tblStyle w:val="affffb"/>
        <w:tblW w:w="8508" w:type="dxa"/>
        <w:tblLook w:val="04A0" w:firstRow="1" w:lastRow="0" w:firstColumn="1" w:lastColumn="0" w:noHBand="0" w:noVBand="1"/>
      </w:tblPr>
      <w:tblGrid>
        <w:gridCol w:w="458"/>
        <w:gridCol w:w="3118"/>
        <w:gridCol w:w="4932"/>
      </w:tblGrid>
      <w:tr w:rsidR="00B377D5" w:rsidRPr="0047532E" w:rsidTr="00D40D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B377D5" w:rsidRPr="0047532E" w:rsidRDefault="00B377D5" w:rsidP="00FA002A">
            <w:pPr>
              <w:suppressAutoHyphens/>
            </w:pPr>
            <w:r w:rsidRPr="0047532E">
              <w:t>№</w:t>
            </w:r>
          </w:p>
        </w:tc>
        <w:tc>
          <w:tcPr>
            <w:tcW w:w="3118" w:type="dxa"/>
            <w:vAlign w:val="center"/>
          </w:tcPr>
          <w:p w:rsidR="00B377D5" w:rsidRPr="0047532E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932" w:type="dxa"/>
            <w:vAlign w:val="center"/>
          </w:tcPr>
          <w:p w:rsidR="00B377D5" w:rsidRPr="0047532E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20ECC">
              <w:t>Документы (сведения), подтверждающие соответствие требованию</w:t>
            </w:r>
            <w:r w:rsidR="00F860C9">
              <w:rPr>
                <w:rStyle w:val="affffff1"/>
              </w:rPr>
              <w:footnoteReference w:id="2"/>
            </w:r>
          </w:p>
        </w:tc>
      </w:tr>
      <w:tr w:rsidR="00DF23A4" w:rsidTr="00D40D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Default="00DF23A4" w:rsidP="00D40D99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Соответствие критериям отнесения к субъектам малого и среднего предпринимательства, предусмотренным Федеральным</w:t>
            </w:r>
            <w:r w:rsidRPr="004861FF">
              <w:t xml:space="preserve"> закон</w:t>
            </w:r>
            <w:r>
              <w:t>ом</w:t>
            </w:r>
            <w:r w:rsidRPr="004861FF">
              <w:t xml:space="preserve"> </w:t>
            </w:r>
            <w:r>
              <w:t>№</w:t>
            </w:r>
            <w:r w:rsidRPr="004861FF">
              <w:t>209-ФЗ</w:t>
            </w:r>
            <w:r>
              <w:t xml:space="preserve"> от 24.07.2007</w:t>
            </w:r>
          </w:p>
        </w:tc>
        <w:sdt>
          <w:sdtPr>
            <w:id w:val="468255777"/>
            <w:placeholder>
              <w:docPart w:val="02F60AA888844ED786E1EF7D9EBCCEF1"/>
            </w:placeholder>
            <w15:color w:val="FFFF00"/>
          </w:sdtPr>
          <w:sdtEndPr/>
          <w:sdtContent>
            <w:tc>
              <w:tcPr>
                <w:tcW w:w="4932" w:type="dxa"/>
                <w:vAlign w:val="center"/>
              </w:tcPr>
              <w:p w:rsidR="00DF23A4" w:rsidRDefault="00DF23A4" w:rsidP="00D40D99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501BC5">
                  <w:fldChar w:fldCharType="begin"/>
                </w:r>
                <w:r w:rsidRPr="00501BC5">
                  <w:instrText xml:space="preserve"> IF  </w:instrTex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"СМСП" </w:instrText>
                </w:r>
                <w:r>
                  <w:rPr>
                    <w:noProof/>
                  </w:rPr>
                  <w:fldChar w:fldCharType="separate"/>
                </w:r>
                <w:r w:rsidR="00287812" w:rsidRPr="006F7F9F">
                  <w:rPr>
                    <w:noProof/>
                  </w:rPr>
                  <w:instrText>False</w:instrText>
                </w:r>
                <w:r>
                  <w:rPr>
                    <w:noProof/>
                  </w:rPr>
                  <w:fldChar w:fldCharType="end"/>
                </w:r>
                <w:r w:rsidRPr="00501BC5">
                  <w:instrText xml:space="preserve"> = </w:instrText>
                </w:r>
                <w:r w:rsidRPr="00501BC5">
                  <w:rPr>
                    <w:lang w:val="en-US"/>
                  </w:rPr>
                  <w:instrText>True</w:instrText>
                </w:r>
                <w:r w:rsidRPr="00ED3E9E">
                  <w:instrText xml:space="preserve"> "Выписка из единого реестра субъектов малого и среднего предпринимательства или декларация о соответствии участника закупки критериям отнесения к субъектам малого и среднего предпринимательства" "</w:instrText>
                </w:r>
                <w:r w:rsidRPr="00501BC5">
                  <w:instrText>Требование не установлено</w:instrText>
                </w:r>
                <w:r w:rsidRPr="00ED3E9E">
                  <w:instrText xml:space="preserve">" </w:instrText>
                </w:r>
                <w:r w:rsidRPr="00501BC5">
                  <w:instrText xml:space="preserve">\* MERGEFORMAT </w:instrText>
                </w:r>
                <w:r w:rsidRPr="00501BC5">
                  <w:fldChar w:fldCharType="separate"/>
                </w:r>
                <w:r w:rsidR="00622103" w:rsidRPr="00622103">
                  <w:rPr>
                    <w:bCs/>
                    <w:noProof/>
                  </w:rPr>
                  <w:t>Требование не установлено</w:t>
                </w:r>
                <w:r w:rsidRPr="00501BC5">
                  <w:fldChar w:fldCharType="end"/>
                </w:r>
              </w:p>
            </w:tc>
          </w:sdtContent>
        </w:sdt>
      </w:tr>
      <w:tr w:rsidR="00DF23A4" w:rsidTr="00D40D9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Default="005B4BEF" w:rsidP="00453E7E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С</w:t>
            </w:r>
            <w:r w:rsidR="00DF23A4">
              <w:t>оответствие субподрядчиков требованиям</w:t>
            </w:r>
          </w:p>
        </w:tc>
        <w:tc>
          <w:tcPr>
            <w:tcW w:w="4932" w:type="dxa"/>
            <w:vAlign w:val="center"/>
          </w:tcPr>
          <w:p w:rsidR="00DF23A4" w:rsidRDefault="00000AD3" w:rsidP="00BF0E9D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fldSimple w:instr=" MERGEFIELD &quot;Возможность_привлечения_субподрядчиков&quot; ">
              <w:r w:rsidR="00287812" w:rsidRPr="006F7F9F">
                <w:rPr>
                  <w:noProof/>
                </w:rPr>
                <w:t>Документы, подтверждающие соответствие субподрядчиков требованиям</w:t>
              </w:r>
            </w:fldSimple>
          </w:p>
        </w:tc>
      </w:tr>
      <w:tr w:rsidR="00DF23A4" w:rsidTr="00D40D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Pr="00B4490B" w:rsidRDefault="00DF23A4" w:rsidP="00D40D99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Членство в саморегул</w:t>
            </w:r>
            <w:r w:rsidR="00646675">
              <w:rPr>
                <w:noProof/>
              </w:rPr>
              <w:t>и</w:t>
            </w:r>
            <w:r>
              <w:rPr>
                <w:noProof/>
              </w:rPr>
              <w:t>руемой организации</w:t>
            </w:r>
          </w:p>
        </w:tc>
        <w:sdt>
          <w:sdtPr>
            <w:id w:val="81182459"/>
            <w:placeholder>
              <w:docPart w:val="C8D97D8FD5F6496D8BE8EE603AF9AF25"/>
            </w:placeholder>
            <w15:color w:val="FFFF00"/>
          </w:sdtPr>
          <w:sdtEndPr/>
          <w:sdtContent>
            <w:tc>
              <w:tcPr>
                <w:tcW w:w="4932" w:type="dxa"/>
                <w:vAlign w:val="center"/>
              </w:tcPr>
              <w:p w:rsidR="00DF23A4" w:rsidRDefault="00DF23A4" w:rsidP="00D40D99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"Документ_о_СРО" </w:instrText>
                </w:r>
                <w:r>
                  <w:rPr>
                    <w:noProof/>
                  </w:rPr>
                  <w:fldChar w:fldCharType="separate"/>
                </w:r>
                <w:r w:rsidR="00287812" w:rsidRPr="006F7F9F">
                  <w:rPr>
                    <w:noProof/>
                  </w:rPr>
                  <w:t>1. Копия выписки из реестра членов СРО с правом на строительство, реконструкцию, капремонт в отношении объектов капитального строительства (кроме особо опасных, технически сложных и уникальных объектов, объектов использования атомной энергии)2. Справка в свободной форме о совокупном размере обязательств участника закупки по договорам, которые заключены с использованием конкурентных способов, не должен превышать уровень ответственности участника по компенсационному фонду обеспечения договорных обязательств СРО.</w:t>
                </w:r>
                <w:r>
                  <w:rPr>
                    <w:noProof/>
                  </w:rPr>
                  <w:fldChar w:fldCharType="end"/>
                </w:r>
                <w:r>
                  <w:t xml:space="preserve"> </w:t>
                </w:r>
              </w:p>
            </w:tc>
          </w:sdtContent>
        </w:sdt>
      </w:tr>
    </w:tbl>
    <w:p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Default="00696A07" w:rsidP="00696A07">
      <w:pPr>
        <w:pStyle w:val="1"/>
      </w:pPr>
      <w:bookmarkStart w:id="9" w:name="_Ref534988683"/>
      <w:bookmarkStart w:id="10" w:name="_Toc78361792"/>
      <w:bookmarkStart w:id="11" w:name="_Ref534988777"/>
      <w:r>
        <w:lastRenderedPageBreak/>
        <w:t>Требования к заявке на участие в закупке</w:t>
      </w:r>
      <w:bookmarkEnd w:id="9"/>
      <w:bookmarkEnd w:id="10"/>
    </w:p>
    <w:p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p w:rsidR="00552DD0" w:rsidRDefault="00822180" w:rsidP="00130788">
      <w:pPr>
        <w:pStyle w:val="111"/>
      </w:pPr>
      <w:r>
        <w:t>Указание информации в части заявки</w:t>
      </w:r>
      <w:r w:rsidRPr="00552DD0">
        <w:t xml:space="preserve"> </w:t>
      </w:r>
      <w:r>
        <w:t>на участие в закупке, не предусмотренной формой части заявки, не влечет отклонение заявки на участие в закупке.</w:t>
      </w:r>
    </w:p>
    <w:p w:rsidR="005A5FA9" w:rsidRDefault="005A5FA9" w:rsidP="005A5FA9">
      <w:pPr>
        <w:pStyle w:val="113"/>
      </w:pPr>
      <w: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822180" w:rsidRDefault="00822180" w:rsidP="00850327">
      <w:pPr>
        <w:pStyle w:val="111"/>
      </w:pPr>
      <w: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BE6564" w:rsidRDefault="00BE6564" w:rsidP="00850327">
      <w:pPr>
        <w:pStyle w:val="111"/>
      </w:pPr>
      <w:r>
        <w:t xml:space="preserve">Оригиналы электронных документов </w:t>
      </w:r>
      <w:r w:rsidR="00605A14">
        <w:t>могут</w:t>
      </w:r>
      <w:r>
        <w:t xml:space="preserve"> быть подписаны электронной подписью.</w:t>
      </w:r>
    </w:p>
    <w:p w:rsidR="00822180" w:rsidRDefault="00822180" w:rsidP="00850327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226453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226453" w:rsidRPr="00226453" w:rsidRDefault="00226453" w:rsidP="00226453">
      <w:pPr>
        <w:pStyle w:val="111"/>
        <w:rPr>
          <w:color w:val="auto"/>
        </w:rPr>
      </w:pPr>
      <w:r w:rsidRPr="00226453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226453" w:rsidRPr="002B6816" w:rsidRDefault="00226453" w:rsidP="00226453">
      <w:pPr>
        <w:pStyle w:val="111"/>
        <w:numPr>
          <w:ilvl w:val="0"/>
          <w:numId w:val="0"/>
        </w:numPr>
        <w:rPr>
          <w:color w:val="auto"/>
        </w:rPr>
      </w:pPr>
      <w:r w:rsidRPr="00226453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Default="00696A07" w:rsidP="00696A07">
      <w:pPr>
        <w:pStyle w:val="113"/>
      </w:pPr>
      <w:r>
        <w:t>Требования к описанию предложения</w:t>
      </w:r>
    </w:p>
    <w:p w:rsidR="00204828" w:rsidRPr="002E30A6" w:rsidRDefault="00204828" w:rsidP="00204828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>
        <w:lastRenderedPageBreak/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5510DD" w:rsidRDefault="005510DD" w:rsidP="005510DD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:rsidR="005510DD" w:rsidRPr="0042025B" w:rsidRDefault="00204828" w:rsidP="005510DD">
      <w:pPr>
        <w:pStyle w:val="111"/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 xml:space="preserve">тся путем заполнения соответствующих полей формы </w:t>
      </w:r>
      <w:r w:rsidR="00332193">
        <w:t xml:space="preserve">второй части </w:t>
      </w:r>
      <w:r w:rsidRPr="0042025B">
        <w:t>заявки</w:t>
      </w:r>
      <w:r>
        <w:t>.</w:t>
      </w:r>
    </w:p>
    <w:p w:rsidR="00696A07" w:rsidRDefault="00204828" w:rsidP="00696A07">
      <w:pPr>
        <w:pStyle w:val="111"/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BC611E" w:rsidRDefault="00696A07" w:rsidP="00553638">
      <w:pPr>
        <w:pStyle w:val="1"/>
      </w:pPr>
      <w:r>
        <w:br w:type="page"/>
      </w:r>
      <w:bookmarkStart w:id="12" w:name="_Ref6045534"/>
      <w:bookmarkStart w:id="13" w:name="_Toc78361793"/>
      <w:bookmarkStart w:id="14" w:name="_Ref534988748"/>
      <w:bookmarkEnd w:id="11"/>
      <w:r w:rsidR="00BC611E">
        <w:lastRenderedPageBreak/>
        <w:t xml:space="preserve">Обзор процедуры, </w:t>
      </w:r>
      <w:r w:rsidR="00496594">
        <w:t>участие в закупке</w:t>
      </w:r>
      <w:bookmarkEnd w:id="12"/>
      <w:bookmarkEnd w:id="13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029CE49B8F244E099DDCB7871354A82A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:rsidR="00BC611E" w:rsidRDefault="00D023D1" w:rsidP="00BC611E">
          <w:pPr>
            <w:pStyle w:val="111"/>
          </w:pPr>
          <w:r>
            <w:t>Процедура проводится в соответствии с настоящей документацией, положением о закупке заказчика.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6300165243534B759256ADF87C04B9A8"/>
          </w:placeholder>
          <w15:color w:val="FFFF00"/>
        </w:sdtPr>
        <w:sdtEndPr/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положении о закупке заказчика или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22103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22103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22103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22103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22103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622103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положения о закупке или нормам законодательства – применяются нормы положения о закупке или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485E2C" w:rsidRDefault="00485E2C" w:rsidP="00485E2C">
      <w:pPr>
        <w:pStyle w:val="111"/>
      </w:pPr>
      <w:r w:rsidRPr="00485E2C">
        <w:t xml:space="preserve">Каждый раздел документации </w:t>
      </w:r>
      <w:r w:rsidR="003D6D24">
        <w:t xml:space="preserve">о закупке имеет приоритет в рамках своего </w:t>
      </w:r>
      <w:r w:rsidR="00FF2AF5">
        <w:t>пре</w:t>
      </w:r>
      <w:r w:rsidR="00FF2AF5" w:rsidRPr="00485E2C">
        <w:t>дмета</w:t>
      </w:r>
      <w:r w:rsidRPr="00485E2C">
        <w:t xml:space="preserve"> регулирования при разрешении коллизий</w:t>
      </w:r>
      <w:r>
        <w:t>.</w:t>
      </w:r>
    </w:p>
    <w:p w:rsidR="00F55EE8" w:rsidRDefault="00F55EE8" w:rsidP="00F55EE8">
      <w:pPr>
        <w:pStyle w:val="113"/>
      </w:pPr>
      <w:r>
        <w:lastRenderedPageBreak/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622103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:rsidR="00E14F9B" w:rsidRPr="000D2EC7" w:rsidRDefault="00BC611E" w:rsidP="000D2EC7">
      <w:pPr>
        <w:pStyle w:val="111"/>
      </w:pPr>
      <w:r w:rsidRPr="007A629C">
        <w:t>Участник закупки вправе подать только одну заявку</w:t>
      </w:r>
      <w:r w:rsidR="000E601A" w:rsidRPr="007A629C">
        <w:t xml:space="preserve"> (если иное не предусмотрено)</w:t>
      </w:r>
      <w:r w:rsidRPr="007A629C">
        <w:t>.</w:t>
      </w:r>
    </w:p>
    <w:bookmarkStart w:id="15" w:name="_Ref5457343"/>
    <w:p w:rsidR="000D2EC7" w:rsidRPr="008043A4" w:rsidRDefault="00622103" w:rsidP="000D2EC7">
      <w:pPr>
        <w:pStyle w:val="111"/>
        <w:rPr>
          <w:color w:val="FF0000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placeholder>
            <w:docPart w:val="873B22EA4D52429A9B2FFF3D3E2D3C27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EndPr/>
        <w:sdtContent>
          <w:r w:rsidR="000D2EC7" w:rsidRPr="008043A4">
            <w:rPr>
              <w:color w:val="FF0000"/>
            </w:rPr>
            <w:t>Заявки подаются на официальном сайте организатора закупки п 2.4.</w:t>
          </w:r>
        </w:sdtContent>
      </w:sdt>
      <w:r w:rsidR="000D2EC7">
        <w:rPr>
          <w:color w:val="auto"/>
        </w:rPr>
        <w:t xml:space="preserve"> </w:t>
      </w:r>
      <w:r w:rsidR="000D2EC7" w:rsidRPr="008043A4">
        <w:rPr>
          <w:color w:val="FF0000"/>
        </w:rPr>
        <w:t xml:space="preserve">По факту подачи заявки, участнику рекомендовано </w:t>
      </w:r>
      <w:r w:rsidR="000D2EC7" w:rsidRPr="004A7A1C">
        <w:rPr>
          <w:color w:val="FF0000"/>
        </w:rPr>
        <w:t>направить дополнительное уведомительное письмо</w:t>
      </w:r>
      <w:r w:rsidR="000D2EC7" w:rsidRPr="008043A4">
        <w:rPr>
          <w:color w:val="FF0000"/>
        </w:rPr>
        <w:t xml:space="preserve"> на соответствующий эл адрес, указанный в п 1.18.</w:t>
      </w:r>
    </w:p>
    <w:p w:rsidR="000D2EC7" w:rsidRPr="008043A4" w:rsidRDefault="000D2EC7" w:rsidP="000D2EC7">
      <w:pPr>
        <w:pStyle w:val="111"/>
        <w:rPr>
          <w:color w:val="FF0000"/>
        </w:rPr>
      </w:pPr>
      <w:r w:rsidRPr="008043A4">
        <w:rPr>
          <w:color w:val="FF0000"/>
        </w:rPr>
        <w:t>Оформленную и подписанную должным образом заявку (см. п. 5.3) необходимо добавить в архив и вложить архив в форму подачи заявки на участие в закупке, предварительно заполнив все обязательные поля.</w:t>
      </w:r>
    </w:p>
    <w:p w:rsidR="000D2EC7" w:rsidRPr="008043A4" w:rsidRDefault="000D2EC7" w:rsidP="000D2EC7">
      <w:pPr>
        <w:pStyle w:val="111"/>
        <w:rPr>
          <w:color w:val="FF0000"/>
        </w:rPr>
      </w:pPr>
      <w:r w:rsidRPr="008043A4">
        <w:rPr>
          <w:color w:val="FF0000"/>
        </w:rPr>
        <w:t>Размер одного архива не должен превышать 100 мегабайт.</w:t>
      </w:r>
    </w:p>
    <w:p w:rsidR="000D2EC7" w:rsidRPr="002E30A6" w:rsidRDefault="000D2EC7" w:rsidP="000D2EC7">
      <w:pPr>
        <w:pStyle w:val="111"/>
        <w:rPr>
          <w:color w:val="auto"/>
        </w:rPr>
      </w:pPr>
      <w:r w:rsidRPr="008043A4">
        <w:rPr>
          <w:color w:val="FF0000"/>
        </w:rPr>
        <w:t>Заявку можно исправить, отозвав заявку с ошибкой</w:t>
      </w:r>
      <w:r>
        <w:rPr>
          <w:color w:val="FF0000"/>
        </w:rPr>
        <w:t>,</w:t>
      </w:r>
      <w:r w:rsidRPr="008043A4">
        <w:rPr>
          <w:color w:val="FF0000"/>
        </w:rPr>
        <w:t xml:space="preserve"> уве</w:t>
      </w:r>
      <w:r>
        <w:rPr>
          <w:color w:val="FF0000"/>
        </w:rPr>
        <w:t>домив</w:t>
      </w:r>
      <w:r w:rsidRPr="008043A4">
        <w:rPr>
          <w:color w:val="FF0000"/>
        </w:rPr>
        <w:t xml:space="preserve"> куратора закупки по почте, и подав взамен исправленную заявку в соответствие с </w:t>
      </w:r>
      <w:proofErr w:type="spellStart"/>
      <w:r w:rsidRPr="008043A4">
        <w:rPr>
          <w:color w:val="FF0000"/>
        </w:rPr>
        <w:t>п.п</w:t>
      </w:r>
      <w:proofErr w:type="spellEnd"/>
      <w:r w:rsidRPr="008043A4">
        <w:rPr>
          <w:color w:val="FF0000"/>
        </w:rPr>
        <w:t>. 6.5.4 – 6.5.5 – не позднее окончания срока подачи заявок на участие в закупке.</w:t>
      </w:r>
    </w:p>
    <w:p w:rsidR="00BC611E" w:rsidRDefault="00990687" w:rsidP="00BC611E">
      <w:pPr>
        <w:pStyle w:val="113"/>
      </w:pPr>
      <w:r>
        <w:t>Участие консорциума в закупке</w:t>
      </w:r>
      <w:bookmarkEnd w:id="15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BC611E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самостоятельно.</w:t>
      </w:r>
    </w:p>
    <w:p w:rsidR="00BC611E" w:rsidRDefault="0036496B" w:rsidP="00BC611E">
      <w:pPr>
        <w:pStyle w:val="111"/>
      </w:pPr>
      <w:r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Default="00595496" w:rsidP="00595496">
      <w:pPr>
        <w:pStyle w:val="111"/>
      </w:pPr>
      <w:r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Default="00595496" w:rsidP="00595496">
      <w:pPr>
        <w:pStyle w:val="111"/>
      </w:pPr>
      <w: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lastRenderedPageBreak/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Default="00622103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029CE49B8F244E099DDCB7871354A82A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822180">
            <w:t xml:space="preserve">Набравшую наибольшее количество баллов относительно критериев оценки, предусмотренных </w:t>
          </w:r>
          <w:r w:rsidR="00822180" w:rsidRPr="00A11FE6">
            <w:rPr>
              <w:b/>
            </w:rPr>
            <w:t xml:space="preserve">разделом </w:t>
          </w:r>
          <w:r w:rsidR="00822180">
            <w:rPr>
              <w:b/>
            </w:rPr>
            <w:t>7</w:t>
          </w:r>
          <w:r w:rsidR="00822180">
            <w:t xml:space="preserve"> документации о закупке</w:t>
          </w:r>
        </w:sdtContent>
      </w:sdt>
      <w:r w:rsidR="00BC611E"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 xml:space="preserve">роводится </w:t>
      </w:r>
      <w:proofErr w:type="spellStart"/>
      <w:r w:rsidR="00AD4EB8">
        <w:t>многолотовая</w:t>
      </w:r>
      <w:proofErr w:type="spellEnd"/>
      <w:r w:rsidR="00AD4EB8">
        <w:t xml:space="preserve"> закупка.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6" w:name="_Ref6045544"/>
      <w:bookmarkStart w:id="17" w:name="_Toc78361794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4"/>
      <w:bookmarkEnd w:id="16"/>
      <w:bookmarkEnd w:id="17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029CE49B8F244E099DDCB7871354A82A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:rsidR="00822180" w:rsidRPr="0090303E" w:rsidRDefault="00822180" w:rsidP="00850327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Закупочная комиссия рассматривает заявки на участие в закупке (одновременно первую</w:t>
          </w:r>
          <w:r w:rsidR="006A0B21">
            <w:t xml:space="preserve"> (при наличии)</w:t>
          </w:r>
          <w:r w:rsidR="00A616FB">
            <w:t xml:space="preserve"> и</w:t>
          </w:r>
          <w:r>
            <w:t xml:space="preserve"> вторую части</w:t>
          </w:r>
          <w:r w:rsidR="00A616FB">
            <w:t>,</w:t>
          </w:r>
          <w:r>
            <w:t xml:space="preserve"> ценовое предложение каждого участника),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Default="00822180" w:rsidP="00850327">
          <w:pPr>
            <w:pStyle w:val="111"/>
          </w:pPr>
          <w:r>
            <w:t>В рамках закупки составляется только итоговый протокол.</w:t>
          </w:r>
        </w:p>
        <w:p w:rsidR="0090303E" w:rsidRPr="000E3252" w:rsidRDefault="00822180" w:rsidP="0090303E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Содержание итогового протокола определяется нормами положения о закупке заказчика, регулирующими содержание протоколов конкурентных закупок.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>Закупочная комиссия отклоняет 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A43906" w:rsidRDefault="00A43906" w:rsidP="00FC43C8">
      <w:pPr>
        <w:pStyle w:val="111"/>
      </w:pPr>
      <w:r>
        <w:t>Закупочная комиссия вправе отклонить заявку на участие в закупке, содержащую аномально занижен</w:t>
      </w:r>
      <w:r w:rsidR="0044340E">
        <w:t>ную предлагаемую цену договора</w:t>
      </w:r>
      <w:r w:rsidR="007B47C2">
        <w:t xml:space="preserve"> (лота). Аномально заниженной ценой</w:t>
      </w:r>
      <w:r w:rsidR="0044340E">
        <w:t xml:space="preserve"> договора</w:t>
      </w:r>
      <w:r w:rsidR="007B47C2">
        <w:t xml:space="preserve"> (ценой ло</w:t>
      </w:r>
      <w:r w:rsidR="00E062CA">
        <w:t>та) признается снижение цены на</w:t>
      </w:r>
      <w:r w:rsidR="0044340E">
        <w:t xml:space="preserve"> </w:t>
      </w:r>
      <w:r w:rsidR="001A5405">
        <w:fldChar w:fldCharType="begin"/>
      </w:r>
      <w:r w:rsidR="001A5405">
        <w:instrText xml:space="preserve"> =</w:instrText>
      </w:r>
      <w:fldSimple w:instr=" MERGEFIELD &quot;Антидемпинг&quot; ">
        <w:r w:rsidR="00287812" w:rsidRPr="006F7F9F">
          <w:rPr>
            <w:noProof/>
          </w:rPr>
          <w:instrText>0,75</w:instrText>
        </w:r>
      </w:fldSimple>
      <w:r w:rsidR="001A5405">
        <w:instrText xml:space="preserve">*100 \# "0%"  </w:instrText>
      </w:r>
      <w:r w:rsidR="001A5405">
        <w:fldChar w:fldCharType="separate"/>
      </w:r>
      <w:r w:rsidR="00287812">
        <w:rPr>
          <w:noProof/>
        </w:rPr>
        <w:t>75%</w:t>
      </w:r>
      <w:r w:rsidR="001A5405">
        <w:fldChar w:fldCharType="end"/>
      </w:r>
      <w:r w:rsidR="007B47C2">
        <w:t xml:space="preserve"> и более от</w:t>
      </w:r>
      <w:r w:rsidRPr="009A6E5C">
        <w:t xml:space="preserve"> </w:t>
      </w:r>
      <w:r w:rsidR="005467E2" w:rsidRPr="00925809">
        <w:t>НМЦД</w:t>
      </w:r>
      <w:r>
        <w:t>.</w:t>
      </w:r>
    </w:p>
    <w:p w:rsidR="00FC43C8" w:rsidRDefault="00250C79" w:rsidP="00FC43C8">
      <w:pPr>
        <w:pStyle w:val="111"/>
      </w:pPr>
      <w:r>
        <w:t>Не является основанием для отклонения заявки на участие в закупке о</w:t>
      </w:r>
      <w:r w:rsidR="00FC43C8">
        <w:t>тсутствие в заявке на участие в закупке указания (декларирования) стр</w:t>
      </w:r>
      <w:r w:rsidR="008C2EC6">
        <w:t>аны происхождения поставляемых работ или услуг</w:t>
      </w:r>
      <w:r>
        <w:t>;</w:t>
      </w:r>
      <w:r w:rsidR="00FC43C8">
        <w:t xml:space="preserve"> такая заявка рассматривается как содержащая предложение о поставке иностранных товаров.</w:t>
      </w:r>
    </w:p>
    <w:p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622103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8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8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lastRenderedPageBreak/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proofErr w:type="spellStart"/>
      <w:r>
        <w:t>Дозапрос</w:t>
      </w:r>
      <w:proofErr w:type="spellEnd"/>
    </w:p>
    <w:sdt>
      <w:sdtPr>
        <w:alias w:val="Дозапрос"/>
        <w:tag w:val="Дозапрос"/>
        <w:id w:val="-141890987"/>
        <w:lock w:val="sdtLocked"/>
        <w:placeholder>
          <w:docPart w:val="F6CD5B274DFE4DC5A91526D8B2227475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:rsidR="00822180" w:rsidRDefault="00822180" w:rsidP="00850327">
          <w:pPr>
            <w:pStyle w:val="111"/>
          </w:pPr>
          <w:r>
            <w:t xml:space="preserve"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</w:t>
          </w:r>
          <w:proofErr w:type="spellStart"/>
          <w:r>
            <w:t>дозапрос</w:t>
          </w:r>
          <w:proofErr w:type="spellEnd"/>
          <w:r>
            <w:t>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19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первые</w:t>
      </w:r>
      <w:r>
        <w:t xml:space="preserve"> </w:t>
      </w:r>
      <w:bookmarkStart w:id="20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E0CFA25795B0420680E4B929503DEA19"/>
          </w:placeholder>
          <w15:color w:val="FFFF00"/>
        </w:sdtPr>
        <w:sdtEndPr>
          <w:rPr>
            <w:rStyle w:val="aff9"/>
          </w:rPr>
        </w:sdtEndPr>
        <w:sdtContent>
          <w:r w:rsidR="00965BDA" w:rsidRPr="00C36C80">
            <w:rPr>
              <w:rStyle w:val="aff9"/>
            </w:rPr>
            <w:fldChar w:fldCharType="begin"/>
          </w:r>
          <w:r w:rsidR="00965BDA" w:rsidRPr="00C36C80">
            <w:rPr>
              <w:rStyle w:val="aff9"/>
            </w:rPr>
            <w:instrText xml:space="preserve"> MERGEFIELD "Максимальное_колво_рассматриваемых_дого" </w:instrText>
          </w:r>
          <w:r w:rsidR="00965BDA" w:rsidRPr="00C36C80">
            <w:rPr>
              <w:rStyle w:val="aff9"/>
            </w:rPr>
            <w:fldChar w:fldCharType="separate"/>
          </w:r>
          <w:r w:rsidR="00287812" w:rsidRPr="006F7F9F">
            <w:rPr>
              <w:noProof/>
              <w:shd w:val="clear" w:color="auto" w:fill="B2DEFF" w:themeFill="accent1" w:themeFillTint="99"/>
            </w:rPr>
            <w:t>2</w:t>
          </w:r>
          <w:r w:rsidR="00965BDA" w:rsidRPr="00C36C80">
            <w:rPr>
              <w:rStyle w:val="aff9"/>
            </w:rPr>
            <w:fldChar w:fldCharType="end"/>
          </w:r>
        </w:sdtContent>
      </w:sdt>
      <w:bookmarkEnd w:id="20"/>
      <w:r w:rsidR="004F79D4">
        <w:t xml:space="preserve"> договора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9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E0CFA25795B0420680E4B929503DEA19"/>
          </w:placeholder>
          <w15:color w:val="FFFF00"/>
        </w:sdtPr>
        <w:sdtEndPr>
          <w:rPr>
            <w:rStyle w:val="aff9"/>
          </w:rPr>
        </w:sdtEndPr>
        <w:sdtContent>
          <w:r w:rsidR="006A44F6" w:rsidRPr="00C36C80">
            <w:rPr>
              <w:rStyle w:val="aff9"/>
            </w:rPr>
            <w:fldChar w:fldCharType="begin"/>
          </w:r>
          <w:r w:rsidR="006A44F6" w:rsidRPr="00C36C80">
            <w:rPr>
              <w:rStyle w:val="aff9"/>
            </w:rPr>
            <w:instrText xml:space="preserve"> MERGEFIELD "Рассматриваемый_период_аналогичных_догов" </w:instrText>
          </w:r>
          <w:r w:rsidR="006A44F6" w:rsidRPr="00C36C80">
            <w:rPr>
              <w:rStyle w:val="aff9"/>
            </w:rPr>
            <w:fldChar w:fldCharType="separate"/>
          </w:r>
          <w:r w:rsidR="00287812" w:rsidRPr="006F7F9F">
            <w:rPr>
              <w:noProof/>
              <w:shd w:val="clear" w:color="auto" w:fill="B2DEFF" w:themeFill="accent1" w:themeFillTint="99"/>
            </w:rPr>
            <w:t>36</w:t>
          </w:r>
          <w:r w:rsidR="006A44F6" w:rsidRPr="00C36C80">
            <w:rPr>
              <w:rStyle w:val="aff9"/>
            </w:rPr>
            <w:fldChar w:fldCharType="end"/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E0CFA25795B0420680E4B929503DEA19"/>
          </w:placeholder>
          <w15:color w:val="FFFF00"/>
        </w:sdtPr>
        <w:sdtEndPr>
          <w:rPr>
            <w:rStyle w:val="aff9"/>
          </w:rPr>
        </w:sdtEndPr>
        <w:sdtContent>
          <w:r w:rsidR="00974B72" w:rsidRPr="00C36C80">
            <w:rPr>
              <w:rStyle w:val="aff9"/>
            </w:rPr>
            <w:fldChar w:fldCharType="begin"/>
          </w:r>
          <w:r w:rsidR="00974B72" w:rsidRPr="00C36C80">
            <w:rPr>
              <w:rStyle w:val="aff9"/>
            </w:rPr>
            <w:instrText xml:space="preserve"> MERGEFIELD "Критерии_аналогичности_опыта" </w:instrText>
          </w:r>
          <w:r w:rsidR="00974B72" w:rsidRPr="00C36C80">
            <w:rPr>
              <w:rStyle w:val="aff9"/>
            </w:rPr>
            <w:fldChar w:fldCharType="separate"/>
          </w:r>
          <w:r w:rsidR="00287812" w:rsidRPr="006F7F9F">
            <w:rPr>
              <w:noProof/>
              <w:shd w:val="clear" w:color="auto" w:fill="B2DEFF" w:themeFill="accent1" w:themeFillTint="99"/>
            </w:rPr>
            <w:t>Аналогичными договорами признаются договоры, предмет которых: Устройство фундаментов</w:t>
          </w:r>
          <w:r w:rsidR="00974B72" w:rsidRPr="00C36C80">
            <w:rPr>
              <w:rStyle w:val="aff9"/>
            </w:rPr>
            <w:fldChar w:fldCharType="end"/>
          </w:r>
        </w:sdtContent>
      </w:sdt>
      <w:r w:rsidR="00C07F23">
        <w:t>.</w:t>
      </w:r>
    </w:p>
    <w:p w:rsidR="00E7405D" w:rsidRDefault="00E7405D" w:rsidP="00E7405D">
      <w:pPr>
        <w:pStyle w:val="111"/>
      </w:pPr>
      <w:r w:rsidRPr="001E7890"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029CE49B8F244E099DDCB7871354A82A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:rsidR="00173337" w:rsidRPr="00350494" w:rsidRDefault="00822180" w:rsidP="007A629C">
          <w:pPr>
            <w:pStyle w:val="111"/>
          </w:pPr>
          <w:r>
            <w:t>Ценовые предложе</w:t>
          </w:r>
          <w:r w:rsidR="007A629C">
            <w:t>ния сравниваются без учета НДС.</w:t>
          </w:r>
        </w:p>
      </w:sdtContent>
    </w:sdt>
    <w:sdt>
      <w:sdtPr>
        <w:alias w:val="Приоритет РФ"/>
        <w:tag w:val="Приоритет РФ"/>
        <w:id w:val="-2081127672"/>
        <w:lock w:val="sdtLocked"/>
        <w:placeholder>
          <w:docPart w:val="029CE49B8F244E099DDCB7871354A82A"/>
        </w:placeholder>
        <w15:color w:val="00CCFF"/>
        <w:docPartList>
          <w:docPartGallery w:val="Quick Parts"/>
          <w:docPartCategory w:val="Документация о закупке: приоритет РФ"/>
        </w:docPartList>
      </w:sdtPr>
      <w:sdtEndPr/>
      <w:sdtContent>
        <w:p w:rsidR="00822180" w:rsidRPr="00173337" w:rsidRDefault="00822180" w:rsidP="00850327">
          <w:pPr>
            <w:pStyle w:val="111"/>
          </w:pPr>
          <w:r w:rsidRPr="00173337">
            <w:t>Оценка и сопоставление заявок на участие в закупке, которые содержат предложения о поставке товаров российского происхождения, выполнении работ, оказании услуг российскими лицами, по стоимостным критериям оценки производятся по предложенной в указанных заявках цене договора, сниженной на 15% (при этом договор заключается по цене договора, предложенной участником в заявке на участие в закупке).</w:t>
          </w:r>
        </w:p>
        <w:p w:rsidR="00173337" w:rsidRPr="00173337" w:rsidRDefault="00822180" w:rsidP="00173337">
          <w:pPr>
            <w:pStyle w:val="111"/>
          </w:pPr>
          <w:r w:rsidRPr="00173337">
            <w:lastRenderedPageBreak/>
            <w:t>Для целей установления соотношения цены предлагаемых к поставке товаров российского и иностранного происхождения, цены выполнения работ, оказания услуг российскими и иностранными лицами в случаях, когда в заявке на участие в закупке, при которой победитель закупки определяется на основе критериев оценки и сопоставления заявок на участие в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 и в заявке на участие в закупке, при которой определение победителя проводится путем снижения НМЦД, указанной в извещении о закупке, на «шаг»,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услуг, цена единицы каждого товара, работы, услуги определяется как произведение НМЦ цены единицы товара, работы, услуги, указанной в документации о закупке, на коэффициент изменения НМЦД по результатам проведения закупки, определяемый как результат деления цены договора, по которой заключается договор, на НМЦД.</w:t>
          </w:r>
        </w:p>
      </w:sdtContent>
    </w:sdt>
    <w:p w:rsidR="005D5EE5" w:rsidRDefault="005D5EE5" w:rsidP="005D5EE5">
      <w:pPr>
        <w:pStyle w:val="111"/>
      </w:pPr>
      <w:r>
        <w:t>Участник закупки относится к российским или иностранным лицам на основании документов участника закупки:</w:t>
      </w:r>
    </w:p>
    <w:p w:rsidR="005D5EE5" w:rsidRDefault="005D5EE5" w:rsidP="005D5EE5">
      <w:pPr>
        <w:pStyle w:val="a0"/>
      </w:pPr>
      <w:r>
        <w:t>Для юридических лиц и индивидуальных предпринимателей — на основании документов, содержащих информацию о месте его регистрации.</w:t>
      </w:r>
    </w:p>
    <w:p w:rsidR="005D5EE5" w:rsidRDefault="005D5EE5" w:rsidP="005D5EE5">
      <w:pPr>
        <w:pStyle w:val="a0"/>
      </w:pPr>
      <w:r>
        <w:t>Для физических лиц — на основании документов, удостоверяющих личность.</w:t>
      </w:r>
    </w:p>
    <w:p w:rsidR="005D5EE5" w:rsidRDefault="005D5EE5" w:rsidP="005D5EE5">
      <w:pPr>
        <w:pStyle w:val="111"/>
      </w:pPr>
      <w:r>
        <w:t>Страна происхождения поставляемой продукции определяется исходя из сведений заявки участника, с которым заключается договор.</w:t>
      </w:r>
    </w:p>
    <w:p w:rsidR="005D5EE5" w:rsidRDefault="005D5EE5" w:rsidP="005D5EE5">
      <w:pPr>
        <w:pStyle w:val="111"/>
      </w:pPr>
      <w:r>
        <w:t>Если документацией о закупке предусмотрено предоставление приоритета продукции российского происхождения — приоритет не предоставляется в следующих случаях:</w:t>
      </w:r>
    </w:p>
    <w:p w:rsidR="005D5EE5" w:rsidRDefault="005D5EE5" w:rsidP="005D5EE5">
      <w:pPr>
        <w:pStyle w:val="a0"/>
      </w:pPr>
      <w:r>
        <w:t>Закупка признана несостоявшейся и договор заключается с единственным участником закупки.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российского происхождения.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иностранного происхождения.</w:t>
      </w:r>
    </w:p>
    <w:p w:rsidR="005D5EE5" w:rsidRDefault="005D5EE5" w:rsidP="005D5EE5">
      <w:pPr>
        <w:pStyle w:val="a0"/>
      </w:pPr>
      <w:r>
        <w:t>Стоимость предлагаемой участником продукции российского происхождения составляет менее 50% стоимости всей предложенной продукции.</w:t>
      </w:r>
    </w:p>
    <w:p w:rsidR="00A35505" w:rsidRPr="0060461C" w:rsidRDefault="005D5EE5" w:rsidP="005D5EE5">
      <w:pPr>
        <w:pStyle w:val="a0"/>
      </w:pPr>
      <w:r>
        <w:t>При проведении аукциона — стоимость предлагаемой участником продукции российского происхождения составляет более 50% стоимости всей предложенной продукции.</w:t>
      </w:r>
    </w:p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Default="00822180" w:rsidP="00170122">
      <w:pPr>
        <w:pStyle w:val="111"/>
      </w:pPr>
      <w: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</w:t>
      </w:r>
      <w:proofErr w:type="spellStart"/>
      <w:r>
        <w:t>скоринг</w:t>
      </w:r>
      <w:proofErr w:type="spellEnd"/>
      <w:r>
        <w:t>).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F35D9E" w:rsidRDefault="00822180" w:rsidP="00F35D9E">
      <w:pPr>
        <w:pStyle w:val="111"/>
        <w:rPr>
          <w:sz w:val="16"/>
        </w:rPr>
      </w:pPr>
      <w:r>
        <w:t>Заявки на участие в закупке оцениваются относительно критериев, указанных в таблице критериев оценки</w:t>
      </w:r>
      <w:r w:rsidR="00F35D9E">
        <w:t xml:space="preserve"> (приложение к документации о закупке)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850327">
      <w:pPr>
        <w:pStyle w:val="111"/>
      </w:pPr>
      <w:r>
        <w:lastRenderedPageBreak/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850327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850327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850327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850327">
      <w:pPr>
        <w:pStyle w:val="111"/>
      </w:pPr>
      <w: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Default="00AC1DE7" w:rsidP="00850327">
      <w:pPr>
        <w:pStyle w:val="111"/>
      </w:pPr>
      <w:r>
        <w:t xml:space="preserve">Комиссия вправе допускать к переторжке альтернативные </w:t>
      </w:r>
      <w:r w:rsidR="007F5583">
        <w:t xml:space="preserve">предложения участников закупки </w:t>
      </w:r>
      <w:r w:rsidR="007F5583" w:rsidRPr="007A629C">
        <w:t>(в том случае, если это предусмотрено)</w:t>
      </w:r>
      <w:r w:rsidRPr="007A629C">
        <w:t>.</w:t>
      </w:r>
    </w:p>
    <w:p w:rsidR="00AC1DE7" w:rsidRDefault="00AC1DE7" w:rsidP="00850327">
      <w:pPr>
        <w:pStyle w:val="111"/>
      </w:pPr>
      <w:r>
        <w:t xml:space="preserve">В предварительной </w:t>
      </w:r>
      <w:proofErr w:type="spellStart"/>
      <w:r>
        <w:t>ранжировке</w:t>
      </w:r>
      <w:proofErr w:type="spellEnd"/>
      <w:r>
        <w:t xml:space="preserve"> альтернативные предложения учитываются наравне с основными.</w:t>
      </w:r>
    </w:p>
    <w:p w:rsidR="00AC1DE7" w:rsidRDefault="00AC1DE7" w:rsidP="00850327">
      <w:pPr>
        <w:pStyle w:val="111"/>
      </w:pPr>
      <w:r>
        <w:t>Переторжка может проводиться многократно.</w:t>
      </w:r>
    </w:p>
    <w:p w:rsidR="00AC1DE7" w:rsidRDefault="00AC1DE7" w:rsidP="00850327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850327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850327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850327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029CE49B8F244E099DDCB7871354A82A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:rsidR="00047339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    </w:r>
        </w:p>
        <w:p w:rsidR="00EC6076" w:rsidRPr="00440204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lastRenderedPageBreak/>
    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    </w:r>
        </w:p>
        <w:p w:rsidR="00EC6076" w:rsidRDefault="00EC6076" w:rsidP="00EC6076">
          <w:pPr>
            <w:pStyle w:val="111"/>
            <w:rPr>
              <w:color w:val="auto"/>
            </w:rPr>
          </w:pPr>
          <w:r w:rsidRPr="00440204">
            <w:rPr>
              <w:color w:val="auto"/>
            </w:rPr>
            <w:t>Последующим</w:t>
          </w:r>
          <w:r w:rsidRPr="00440204">
            <w:rPr>
              <w:rStyle w:val="affffff1"/>
              <w:color w:val="auto"/>
            </w:rPr>
            <w:footnoteReference w:id="5"/>
          </w:r>
          <w:r w:rsidRPr="00440204">
            <w:rPr>
              <w:color w:val="auto"/>
            </w:rPr>
    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    </w:r>
        </w:p>
        <w:p w:rsidR="00C12729" w:rsidRPr="00C12729" w:rsidRDefault="00C12729" w:rsidP="00C12729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    </w:r>
        </w:p>
        <w:p w:rsidR="00DE7FD9" w:rsidRPr="00047339" w:rsidRDefault="00047339" w:rsidP="00047339">
          <w:pPr>
            <w:pStyle w:val="111"/>
            <w:rPr>
              <w:color w:val="auto"/>
            </w:rPr>
          </w:pPr>
          <w:r w:rsidRPr="0009616D">
            <w:rPr>
              <w:color w:val="auto"/>
            </w:rPr>
    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    </w:r>
          <w:r>
            <w:rPr>
              <w:color w:val="auto"/>
            </w:rPr>
            <w:t>.</w:t>
          </w:r>
        </w:p>
      </w:sdtContent>
    </w:sdt>
    <w:p w:rsidR="00B17350" w:rsidRDefault="00B17350" w:rsidP="00863567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EC6076" w:rsidRPr="00EC6076" w:rsidRDefault="00EC6076" w:rsidP="00EC6076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9C591C" w:rsidRDefault="004E5652" w:rsidP="009C591C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sdt>
      <w:sdtPr>
        <w:alias w:val="Заключение договора"/>
        <w:tag w:val="Заключение договора"/>
        <w:id w:val="1028451099"/>
        <w:lock w:val="sdtLocked"/>
        <w:placeholder>
          <w:docPart w:val="029CE49B8F244E099DDCB7871354A82A"/>
        </w:placeholder>
        <w15:color w:val="00CCFF"/>
        <w:docPartList>
          <w:docPartGallery w:val="Quick Parts"/>
          <w:docPartCategory w:val="Документация о закупке: договоры"/>
        </w:docPartList>
      </w:sdtPr>
      <w:sdtEndPr/>
      <w:sdtContent>
        <w:p w:rsidR="00173337" w:rsidRDefault="00822180" w:rsidP="00FD7697">
          <w:pPr>
            <w:pStyle w:val="111"/>
          </w:pPr>
          <w: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p>
      </w:sdtContent>
    </w:sdt>
    <w:p w:rsidR="00976DC4" w:rsidRDefault="007D3ED1" w:rsidP="00F83D4A">
      <w:pPr>
        <w:pStyle w:val="111"/>
        <w:sectPr w:rsidR="00976DC4" w:rsidSect="00E14F9B">
          <w:pgSz w:w="11906" w:h="16838"/>
          <w:pgMar w:top="851" w:right="849" w:bottom="1418" w:left="993" w:header="709" w:footer="709" w:gutter="0"/>
          <w:cols w:space="708"/>
          <w:docGrid w:linePitch="360"/>
        </w:sectPr>
      </w:pPr>
      <w:r>
        <w:t xml:space="preserve">При </w:t>
      </w:r>
      <w:r w:rsidRPr="00F83D4A">
        <w:t>исполнении</w:t>
      </w:r>
      <w:r>
        <w:t xml:space="preserve"> договора, заключенного с участником закупки, которому предоставлен приоритет, не допускается замена страны происхождения товаров, за исключением случая, когда в результате такой замены вместо иностранных товаров поставляются российские товары, при этом качество, технические и функциональные характеристики (потребительские свойства) таких товаров не должны уступать качеству и соответствующим техническим и функциональным характеристикам товаров, указанных в договоре.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976DC4" w:rsidTr="002D53E6">
        <w:tc>
          <w:tcPr>
            <w:tcW w:w="14270" w:type="dxa"/>
            <w:vAlign w:val="bottom"/>
          </w:tcPr>
          <w:p w:rsidR="00976DC4" w:rsidRDefault="00976DC4" w:rsidP="002D53E6">
            <w:pPr>
              <w:pStyle w:val="111"/>
              <w:numPr>
                <w:ilvl w:val="0"/>
                <w:numId w:val="0"/>
              </w:numPr>
              <w:jc w:val="right"/>
            </w:pPr>
            <w:bookmarkStart w:id="21" w:name="_Hlk74636283"/>
            <w:r>
              <w:lastRenderedPageBreak/>
              <w:t xml:space="preserve">Приложение </w:t>
            </w:r>
          </w:p>
        </w:tc>
      </w:tr>
      <w:tr w:rsidR="00976DC4" w:rsidTr="002D53E6">
        <w:tc>
          <w:tcPr>
            <w:tcW w:w="14270" w:type="dxa"/>
            <w:vAlign w:val="bottom"/>
          </w:tcPr>
          <w:p w:rsidR="00976DC4" w:rsidRPr="00D10358" w:rsidRDefault="00976DC4" w:rsidP="002D53E6">
            <w:pPr>
              <w:pStyle w:val="1"/>
              <w:jc w:val="left"/>
            </w:pPr>
            <w:bookmarkStart w:id="22" w:name="_Toc74635815"/>
            <w:bookmarkStart w:id="23" w:name="_Toc78361795"/>
            <w:r>
              <w:t>Критерии оценки заявок</w:t>
            </w:r>
            <w:bookmarkEnd w:id="22"/>
            <w:bookmarkEnd w:id="23"/>
          </w:p>
        </w:tc>
      </w:tr>
    </w:tbl>
    <w:p w:rsidR="00976DC4" w:rsidRDefault="00976DC4" w:rsidP="00976DC4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976DC4" w:rsidTr="002D53E6">
        <w:tc>
          <w:tcPr>
            <w:tcW w:w="360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976DC4" w:rsidRPr="00D10358" w:rsidTr="002D53E6">
        <w:tc>
          <w:tcPr>
            <w:tcW w:w="360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287812" w:rsidRPr="006F7F9F">
              <w:rPr>
                <w:noProof/>
                <w:sz w:val="16"/>
                <w:szCs w:val="16"/>
              </w:rPr>
              <w:t>НМЦД (по каждому лоту)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287812" w:rsidRPr="006F7F9F">
              <w:rPr>
                <w:noProof/>
                <w:sz w:val="16"/>
                <w:szCs w:val="16"/>
              </w:rPr>
              <w:t>Минимальное предложение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287812" w:rsidRPr="006F7F9F" w:rsidRDefault="00976DC4" w:rsidP="00287812">
            <w:pPr>
              <w:pStyle w:val="af4"/>
              <w:rPr>
                <w:noProof/>
                <w:sz w:val="16"/>
                <w:lang w:val="en-US"/>
              </w:rPr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287812" w:rsidRPr="006F7F9F">
              <w:rPr>
                <w:noProof/>
                <w:sz w:val="16"/>
                <w:lang w:val="en-US"/>
              </w:rPr>
              <w:t>Rk = Wk * ((Lk - Ok) / (Lk - Tk)), где</w:t>
            </w:r>
          </w:p>
          <w:p w:rsidR="00287812" w:rsidRPr="00287812" w:rsidRDefault="00287812" w:rsidP="00287812">
            <w:pPr>
              <w:pStyle w:val="af4"/>
              <w:rPr>
                <w:noProof/>
                <w:sz w:val="16"/>
              </w:rPr>
            </w:pPr>
            <w:r w:rsidRPr="006F7F9F">
              <w:rPr>
                <w:noProof/>
                <w:sz w:val="16"/>
                <w:lang w:val="en-US"/>
              </w:rPr>
              <w:t>Rk</w:t>
            </w:r>
            <w:r w:rsidRPr="00287812">
              <w:rPr>
                <w:noProof/>
                <w:sz w:val="16"/>
              </w:rPr>
              <w:t>— рейтинг заявки относительно критерия,</w:t>
            </w:r>
          </w:p>
          <w:p w:rsidR="00287812" w:rsidRPr="00287812" w:rsidRDefault="00287812" w:rsidP="00287812">
            <w:pPr>
              <w:pStyle w:val="af4"/>
              <w:rPr>
                <w:noProof/>
                <w:sz w:val="16"/>
              </w:rPr>
            </w:pPr>
            <w:r w:rsidRPr="006F7F9F">
              <w:rPr>
                <w:noProof/>
                <w:sz w:val="16"/>
                <w:lang w:val="en-US"/>
              </w:rPr>
              <w:t>Wk</w:t>
            </w:r>
            <w:r w:rsidRPr="00287812">
              <w:rPr>
                <w:noProof/>
                <w:sz w:val="16"/>
              </w:rPr>
              <w:t>— вес критерия,</w:t>
            </w:r>
          </w:p>
          <w:p w:rsidR="00287812" w:rsidRPr="00287812" w:rsidRDefault="00287812" w:rsidP="00287812">
            <w:pPr>
              <w:pStyle w:val="af4"/>
              <w:rPr>
                <w:noProof/>
                <w:sz w:val="16"/>
              </w:rPr>
            </w:pPr>
            <w:r w:rsidRPr="006F7F9F">
              <w:rPr>
                <w:noProof/>
                <w:sz w:val="16"/>
                <w:lang w:val="en-US"/>
              </w:rPr>
              <w:t>Lk</w:t>
            </w:r>
            <w:r w:rsidRPr="00287812">
              <w:rPr>
                <w:noProof/>
                <w:sz w:val="16"/>
              </w:rPr>
              <w:t>— предельное оцениваемое предложение (состояние) (НМЦД),</w:t>
            </w:r>
          </w:p>
          <w:p w:rsidR="00287812" w:rsidRPr="00287812" w:rsidRDefault="00287812" w:rsidP="00287812">
            <w:pPr>
              <w:pStyle w:val="af4"/>
              <w:rPr>
                <w:noProof/>
                <w:sz w:val="16"/>
              </w:rPr>
            </w:pPr>
            <w:r w:rsidRPr="006F7F9F">
              <w:rPr>
                <w:noProof/>
                <w:sz w:val="16"/>
                <w:lang w:val="en-US"/>
              </w:rPr>
              <w:t>Ok</w:t>
            </w:r>
            <w:r w:rsidRPr="00287812">
              <w:rPr>
                <w:noProof/>
                <w:sz w:val="16"/>
              </w:rPr>
              <w:t>— оцениваемое предложение (состояние) участника,</w:t>
            </w:r>
          </w:p>
          <w:p w:rsidR="00287812" w:rsidRPr="00287812" w:rsidRDefault="00287812" w:rsidP="00287812">
            <w:pPr>
              <w:pStyle w:val="af4"/>
              <w:rPr>
                <w:noProof/>
                <w:sz w:val="16"/>
              </w:rPr>
            </w:pPr>
            <w:r w:rsidRPr="006F7F9F">
              <w:rPr>
                <w:noProof/>
                <w:sz w:val="16"/>
                <w:lang w:val="en-US"/>
              </w:rPr>
              <w:t>Tk</w:t>
            </w:r>
            <w:r w:rsidRPr="00287812">
              <w:rPr>
                <w:noProof/>
                <w:sz w:val="16"/>
              </w:rPr>
              <w:t xml:space="preserve">— предпочитаемое оцениваемое предложение (предложение участника с минимальной ценой ) </w:t>
            </w:r>
          </w:p>
          <w:p w:rsidR="00287812" w:rsidRPr="00287812" w:rsidRDefault="00287812" w:rsidP="00287812">
            <w:pPr>
              <w:pStyle w:val="af4"/>
              <w:rPr>
                <w:noProof/>
                <w:sz w:val="16"/>
              </w:rPr>
            </w:pPr>
            <w:r w:rsidRPr="00287812">
              <w:rPr>
                <w:noProof/>
                <w:sz w:val="16"/>
              </w:rPr>
              <w:t>В случаях когда предложения участников превышают НМЦД применяется следующий рассчет:</w:t>
            </w:r>
          </w:p>
          <w:p w:rsidR="00976DC4" w:rsidRPr="00F67469" w:rsidRDefault="00287812" w:rsidP="002D53E6">
            <w:pPr>
              <w:pStyle w:val="af4"/>
              <w:rPr>
                <w:lang w:val="en-US"/>
              </w:rPr>
            </w:pPr>
            <w:r w:rsidRPr="006F7F9F">
              <w:rPr>
                <w:noProof/>
                <w:sz w:val="16"/>
                <w:lang w:val="en-US"/>
              </w:rPr>
              <w:t>Rk = Wk * (1/((Lk - Ok) / (Lk - Tk)))</w:t>
            </w:r>
            <w:r w:rsidR="00976DC4"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976DC4" w:rsidRPr="00F67469" w:rsidRDefault="00976DC4" w:rsidP="002D53E6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287812" w:rsidRPr="006F7F9F">
              <w:rPr>
                <w:noProof/>
                <w:sz w:val="16"/>
                <w:szCs w:val="16"/>
              </w:rPr>
              <w:t>100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bookmarkEnd w:id="21"/>
    </w:tbl>
    <w:p w:rsidR="00976DC4" w:rsidRPr="0029043D" w:rsidRDefault="00976DC4" w:rsidP="00976DC4">
      <w:pPr>
        <w:pStyle w:val="111"/>
        <w:numPr>
          <w:ilvl w:val="0"/>
          <w:numId w:val="0"/>
        </w:numPr>
      </w:pPr>
    </w:p>
    <w:p w:rsidR="007D3ED1" w:rsidRPr="008347E5" w:rsidRDefault="007D3ED1" w:rsidP="00976DC4">
      <w:pPr>
        <w:pStyle w:val="111"/>
        <w:numPr>
          <w:ilvl w:val="0"/>
          <w:numId w:val="0"/>
        </w:numPr>
      </w:pPr>
    </w:p>
    <w:sectPr w:rsidR="007D3ED1" w:rsidRPr="008347E5" w:rsidSect="00BA4171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7812" w:rsidRDefault="00287812" w:rsidP="00D225C0">
      <w:r>
        <w:separator/>
      </w:r>
    </w:p>
    <w:p w:rsidR="00287812" w:rsidRDefault="00287812"/>
  </w:endnote>
  <w:endnote w:type="continuationSeparator" w:id="0">
    <w:p w:rsidR="00287812" w:rsidRDefault="00287812" w:rsidP="00D225C0">
      <w:r>
        <w:continuationSeparator/>
      </w:r>
    </w:p>
    <w:p w:rsidR="00287812" w:rsidRDefault="002878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79DC30B9-4033-4BDC-B41A-7F741B2DC97A}"/>
    <w:embedBold r:id="rId2" w:fontKey="{BE797A8E-C615-42D6-9DA4-0938D66389C8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3" w:fontKey="{9D24B116-4E98-43C8-96DE-453DA3FD2287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EC4DD529-FC02-4E01-8EDE-130897CA38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EndPr/>
    <w:sdtContent>
      <w:sdt>
        <w:sdtPr>
          <w:id w:val="754098761"/>
          <w:docPartObj>
            <w:docPartGallery w:val="Page Numbers (Top of Page)"/>
            <w:docPartUnique/>
          </w:docPartObj>
        </w:sdtPr>
        <w:sdtEndPr/>
        <w:sdtContent>
          <w:p w:rsidR="000D2EC7" w:rsidRDefault="000D2EC7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 w:rsidR="00622103">
              <w:rPr>
                <w:rStyle w:val="affff7"/>
                <w:b/>
                <w:bCs/>
              </w:rPr>
              <w:t>Ошибка! Источник ссылки не найден.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622103">
              <w:rPr>
                <w:rStyle w:val="affff7"/>
                <w:noProof/>
              </w:rPr>
              <w:t>20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EndPr/>
    <w:sdtContent>
      <w:p w:rsidR="000D2EC7" w:rsidRDefault="00622103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sdt>
          <w:sdtPr>
            <w:alias w:val="Номер в плане закупок"/>
            <w:tag w:val="Номер в плане закупок"/>
            <w:id w:val="1664745604"/>
            <w:placeholder>
              <w:docPart w:val="81B518E877254B6B8C6A1D2B19BADE21"/>
            </w:placeholder>
            <w15:color w:val="FFFF00"/>
          </w:sdtPr>
          <w:sdtEndPr/>
          <w:sdtContent>
            <w:r w:rsidR="00F30DB0">
              <w:fldChar w:fldCharType="begin"/>
            </w:r>
            <w:r w:rsidR="00F30DB0">
              <w:instrText xml:space="preserve"> REF  НомерВПланеЗакупки  \* MERGEFORMAT </w:instrText>
            </w:r>
            <w:r w:rsidR="00F30DB0">
              <w:fldChar w:fldCharType="separate"/>
            </w:r>
            <w:sdt>
              <w:sdtPr>
                <w:alias w:val="Номер в плане закупок"/>
                <w:tag w:val="Номер в плане закупок"/>
                <w:id w:val="2069694760"/>
                <w:placeholder>
                  <w:docPart w:val="5D2EEB718268433080AF6B4C4D300481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Pr="006F7F9F">
                  <w:t>240</w:t>
                </w:r>
                <w:r>
                  <w:rPr>
                    <w:noProof/>
                  </w:rPr>
                  <w:t xml:space="preserve"> - 241</w:t>
                </w:r>
              </w:sdtContent>
            </w:sdt>
            <w:r w:rsidR="00F30DB0">
              <w:rPr>
                <w:noProof/>
              </w:rPr>
              <w:fldChar w:fldCharType="end"/>
            </w:r>
          </w:sdtContent>
        </w:sdt>
        <w:r w:rsidR="002839BE">
          <w:t xml:space="preserve">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EndPr/>
          <w:sdtContent>
            <w:r w:rsidR="000D2EC7" w:rsidRPr="00973491">
              <w:rPr>
                <w:rStyle w:val="affff7"/>
              </w:rPr>
              <w:t xml:space="preserve">|   Страница </w:t>
            </w:r>
            <w:r w:rsidR="000D2EC7" w:rsidRPr="00973491">
              <w:rPr>
                <w:rStyle w:val="affff7"/>
              </w:rPr>
              <w:fldChar w:fldCharType="begin"/>
            </w:r>
            <w:r w:rsidR="000D2EC7" w:rsidRPr="00973491">
              <w:rPr>
                <w:rStyle w:val="affff7"/>
              </w:rPr>
              <w:instrText>PAGE</w:instrText>
            </w:r>
            <w:r w:rsidR="000D2EC7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3</w:t>
            </w:r>
            <w:r w:rsidR="000D2EC7" w:rsidRPr="00973491">
              <w:rPr>
                <w:rStyle w:val="affff7"/>
              </w:rPr>
              <w:fldChar w:fldCharType="end"/>
            </w:r>
            <w:r w:rsidR="000D2EC7" w:rsidRPr="00973491">
              <w:rPr>
                <w:rStyle w:val="affff7"/>
              </w:rPr>
              <w:t xml:space="preserve"> из </w:t>
            </w:r>
            <w:r w:rsidR="000D2EC7" w:rsidRPr="00973491">
              <w:rPr>
                <w:rStyle w:val="affff7"/>
              </w:rPr>
              <w:fldChar w:fldCharType="begin"/>
            </w:r>
            <w:r w:rsidR="000D2EC7" w:rsidRPr="00973491">
              <w:rPr>
                <w:rStyle w:val="affff7"/>
              </w:rPr>
              <w:instrText>NUMPAGES</w:instrText>
            </w:r>
            <w:r w:rsidR="000D2EC7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20</w:t>
            </w:r>
            <w:r w:rsidR="000D2EC7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EndPr/>
    <w:sdtContent>
      <w:p w:rsidR="000D2EC7" w:rsidRDefault="00622103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r>
          <w:fldChar w:fldCharType="begin"/>
        </w:r>
        <w:r>
          <w:instrText xml:space="preserve"> REF  НомерВПланеЗакупки  \* MERGEFORMAT </w:instrText>
        </w:r>
        <w:r>
          <w:fldChar w:fldCharType="separate"/>
        </w:r>
        <w:sdt>
          <w:sdtPr>
            <w:alias w:val="Номер в плане закупок"/>
            <w:tag w:val="Номер в плане закупок"/>
            <w:id w:val="-1338540046"/>
            <w:placeholder>
              <w:docPart w:val="7610570A29164639B9B34639E397D151"/>
            </w:placeholder>
            <w15:color w:val="FFFF00"/>
          </w:sdtPr>
          <w:sdtEndPr>
            <w:rPr>
              <w:noProof/>
            </w:rPr>
          </w:sdtEndPr>
          <w:sdtContent>
            <w:r w:rsidRPr="006F7F9F">
              <w:t>240</w:t>
            </w:r>
            <w:r>
              <w:rPr>
                <w:noProof/>
              </w:rPr>
              <w:t xml:space="preserve"> - 241</w:t>
            </w:r>
          </w:sdtContent>
        </w:sdt>
        <w:r>
          <w:rPr>
            <w:noProof/>
          </w:rPr>
          <w:fldChar w:fldCharType="end"/>
        </w:r>
        <w:r w:rsidR="000D2EC7"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EndPr/>
          <w:sdtContent>
            <w:r w:rsidR="000D2EC7" w:rsidRPr="00973491">
              <w:rPr>
                <w:rStyle w:val="affff7"/>
              </w:rPr>
              <w:t xml:space="preserve">|   Страница </w:t>
            </w:r>
            <w:r w:rsidR="000D2EC7" w:rsidRPr="00973491">
              <w:rPr>
                <w:rStyle w:val="affff7"/>
              </w:rPr>
              <w:fldChar w:fldCharType="begin"/>
            </w:r>
            <w:r w:rsidR="000D2EC7" w:rsidRPr="00973491">
              <w:rPr>
                <w:rStyle w:val="affff7"/>
              </w:rPr>
              <w:instrText>PAGE</w:instrText>
            </w:r>
            <w:r w:rsidR="000D2EC7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4</w:t>
            </w:r>
            <w:r w:rsidR="000D2EC7" w:rsidRPr="00973491">
              <w:rPr>
                <w:rStyle w:val="affff7"/>
              </w:rPr>
              <w:fldChar w:fldCharType="end"/>
            </w:r>
            <w:r w:rsidR="000D2EC7" w:rsidRPr="00973491">
              <w:rPr>
                <w:rStyle w:val="affff7"/>
              </w:rPr>
              <w:t xml:space="preserve"> из </w:t>
            </w:r>
            <w:r w:rsidR="000D2EC7" w:rsidRPr="00973491">
              <w:rPr>
                <w:rStyle w:val="affff7"/>
              </w:rPr>
              <w:fldChar w:fldCharType="begin"/>
            </w:r>
            <w:r w:rsidR="000D2EC7" w:rsidRPr="00973491">
              <w:rPr>
                <w:rStyle w:val="affff7"/>
              </w:rPr>
              <w:instrText>NUMPAGES</w:instrText>
            </w:r>
            <w:r w:rsidR="000D2EC7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20</w:t>
            </w:r>
            <w:r w:rsidR="000D2EC7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EndPr/>
    <w:sdtContent>
      <w:p w:rsidR="000D2EC7" w:rsidRDefault="00622103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r>
          <w:fldChar w:fldCharType="begin"/>
        </w:r>
        <w:r>
          <w:instrText xml:space="preserve"> REF  НомерВПланеЗакупки  \* MERGEFORMAT </w:instrText>
        </w:r>
        <w:r>
          <w:fldChar w:fldCharType="separate"/>
        </w:r>
        <w:sdt>
          <w:sdtPr>
            <w:alias w:val="Номер в плане закупок"/>
            <w:tag w:val="Номер в плане закупок"/>
            <w:id w:val="-1446762902"/>
            <w:placeholder>
              <w:docPart w:val="9ACD9667D3904D7E9A654D3ABCDD066C"/>
            </w:placeholder>
            <w15:color w:val="FFFF00"/>
          </w:sdtPr>
          <w:sdtEndPr>
            <w:rPr>
              <w:noProof/>
            </w:rPr>
          </w:sdtEndPr>
          <w:sdtContent>
            <w:r w:rsidRPr="006F7F9F">
              <w:t>240</w:t>
            </w:r>
            <w:r>
              <w:rPr>
                <w:noProof/>
              </w:rPr>
              <w:t xml:space="preserve"> - 241</w:t>
            </w:r>
          </w:sdtContent>
        </w:sdt>
        <w:r>
          <w:rPr>
            <w:noProof/>
          </w:rPr>
          <w:fldChar w:fldCharType="end"/>
        </w:r>
        <w:r w:rsidR="000D2EC7">
          <w:t xml:space="preserve">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EndPr/>
          <w:sdtContent>
            <w:r w:rsidR="000D2EC7" w:rsidRPr="00973491">
              <w:rPr>
                <w:rStyle w:val="affff7"/>
              </w:rPr>
              <w:t xml:space="preserve">|   Страница </w:t>
            </w:r>
            <w:r w:rsidR="000D2EC7" w:rsidRPr="00973491">
              <w:rPr>
                <w:rStyle w:val="affff7"/>
              </w:rPr>
              <w:fldChar w:fldCharType="begin"/>
            </w:r>
            <w:r w:rsidR="000D2EC7" w:rsidRPr="00973491">
              <w:rPr>
                <w:rStyle w:val="affff7"/>
              </w:rPr>
              <w:instrText>PAGE</w:instrText>
            </w:r>
            <w:r w:rsidR="000D2EC7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20</w:t>
            </w:r>
            <w:r w:rsidR="000D2EC7" w:rsidRPr="00973491">
              <w:rPr>
                <w:rStyle w:val="affff7"/>
              </w:rPr>
              <w:fldChar w:fldCharType="end"/>
            </w:r>
            <w:r w:rsidR="000D2EC7" w:rsidRPr="00973491">
              <w:rPr>
                <w:rStyle w:val="affff7"/>
              </w:rPr>
              <w:t xml:space="preserve"> из </w:t>
            </w:r>
            <w:r w:rsidR="000D2EC7" w:rsidRPr="00973491">
              <w:rPr>
                <w:rStyle w:val="affff7"/>
              </w:rPr>
              <w:fldChar w:fldCharType="begin"/>
            </w:r>
            <w:r w:rsidR="000D2EC7" w:rsidRPr="00973491">
              <w:rPr>
                <w:rStyle w:val="affff7"/>
              </w:rPr>
              <w:instrText>NUMPAGES</w:instrText>
            </w:r>
            <w:r w:rsidR="000D2EC7"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20</w:t>
            </w:r>
            <w:r w:rsidR="000D2EC7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7812" w:rsidRDefault="00287812" w:rsidP="00D225C0">
      <w:r>
        <w:separator/>
      </w:r>
    </w:p>
    <w:p w:rsidR="00287812" w:rsidRDefault="00287812"/>
  </w:footnote>
  <w:footnote w:type="continuationSeparator" w:id="0">
    <w:p w:rsidR="00287812" w:rsidRDefault="00287812" w:rsidP="00D225C0">
      <w:r>
        <w:continuationSeparator/>
      </w:r>
    </w:p>
    <w:p w:rsidR="00287812" w:rsidRDefault="00287812"/>
  </w:footnote>
  <w:footnote w:id="1">
    <w:p w:rsidR="000D2EC7" w:rsidRDefault="000D2EC7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0D2EC7" w:rsidRDefault="000D2EC7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0D2EC7" w:rsidRPr="009675CA" w:rsidRDefault="000D2EC7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0D2EC7" w:rsidRDefault="000D2EC7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EC6076" w:rsidRPr="0094686B" w:rsidRDefault="00EC6076" w:rsidP="00EC6076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attachedTemplate r:id="rId1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8193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7812"/>
    <w:rsid w:val="0000053F"/>
    <w:rsid w:val="00000AD3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4C7C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47339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37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0E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2EC7"/>
    <w:rsid w:val="000D3F1D"/>
    <w:rsid w:val="000D4EEA"/>
    <w:rsid w:val="000D50AF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01A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AD0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74E5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77DBA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405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828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453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83B"/>
    <w:rsid w:val="00266478"/>
    <w:rsid w:val="00266891"/>
    <w:rsid w:val="00267670"/>
    <w:rsid w:val="00267B99"/>
    <w:rsid w:val="00270062"/>
    <w:rsid w:val="00271A9E"/>
    <w:rsid w:val="00271D39"/>
    <w:rsid w:val="00273F90"/>
    <w:rsid w:val="00274FD1"/>
    <w:rsid w:val="00275A83"/>
    <w:rsid w:val="00277834"/>
    <w:rsid w:val="0028082E"/>
    <w:rsid w:val="00282755"/>
    <w:rsid w:val="002839BE"/>
    <w:rsid w:val="00283EDE"/>
    <w:rsid w:val="0028419B"/>
    <w:rsid w:val="00284C12"/>
    <w:rsid w:val="00285655"/>
    <w:rsid w:val="00285BA9"/>
    <w:rsid w:val="002876C7"/>
    <w:rsid w:val="00287812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505"/>
    <w:rsid w:val="002939EA"/>
    <w:rsid w:val="00293ADF"/>
    <w:rsid w:val="00294295"/>
    <w:rsid w:val="00296FFC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53E6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76BC"/>
    <w:rsid w:val="002E7812"/>
    <w:rsid w:val="002F023B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5FA1"/>
    <w:rsid w:val="002F698E"/>
    <w:rsid w:val="002F6ADE"/>
    <w:rsid w:val="002F73EA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347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470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5AC7"/>
    <w:rsid w:val="00385E94"/>
    <w:rsid w:val="00386818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B7940"/>
    <w:rsid w:val="003C0216"/>
    <w:rsid w:val="003C081F"/>
    <w:rsid w:val="003C1CB7"/>
    <w:rsid w:val="003C2538"/>
    <w:rsid w:val="003C2B3C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AF7"/>
    <w:rsid w:val="003D6541"/>
    <w:rsid w:val="003D6D24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DA5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5F2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295E"/>
    <w:rsid w:val="00443216"/>
    <w:rsid w:val="0044340E"/>
    <w:rsid w:val="00443859"/>
    <w:rsid w:val="00443B0A"/>
    <w:rsid w:val="00443CF9"/>
    <w:rsid w:val="004454D0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3E7E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A7E"/>
    <w:rsid w:val="00466DC3"/>
    <w:rsid w:val="00467342"/>
    <w:rsid w:val="004707BD"/>
    <w:rsid w:val="00470809"/>
    <w:rsid w:val="004729AA"/>
    <w:rsid w:val="0047311F"/>
    <w:rsid w:val="004733C3"/>
    <w:rsid w:val="00473C76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5E2C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9D4"/>
    <w:rsid w:val="004F7FDF"/>
    <w:rsid w:val="005005BE"/>
    <w:rsid w:val="00500917"/>
    <w:rsid w:val="00500A42"/>
    <w:rsid w:val="00501BC5"/>
    <w:rsid w:val="005023CA"/>
    <w:rsid w:val="0050408C"/>
    <w:rsid w:val="00504529"/>
    <w:rsid w:val="005046D4"/>
    <w:rsid w:val="0050488E"/>
    <w:rsid w:val="00504C19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5AC"/>
    <w:rsid w:val="0051476F"/>
    <w:rsid w:val="00514905"/>
    <w:rsid w:val="00516091"/>
    <w:rsid w:val="0051726A"/>
    <w:rsid w:val="00517818"/>
    <w:rsid w:val="005216EA"/>
    <w:rsid w:val="00521B48"/>
    <w:rsid w:val="00521C91"/>
    <w:rsid w:val="005227A2"/>
    <w:rsid w:val="00522A4B"/>
    <w:rsid w:val="00524154"/>
    <w:rsid w:val="005267B7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7DE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0DD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053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524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383B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4B3"/>
    <w:rsid w:val="005B29C3"/>
    <w:rsid w:val="005B2AA4"/>
    <w:rsid w:val="005B2C96"/>
    <w:rsid w:val="005B335F"/>
    <w:rsid w:val="005B355B"/>
    <w:rsid w:val="005B4093"/>
    <w:rsid w:val="005B432B"/>
    <w:rsid w:val="005B4BDD"/>
    <w:rsid w:val="005B4BEF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5A14"/>
    <w:rsid w:val="00606590"/>
    <w:rsid w:val="00606A9D"/>
    <w:rsid w:val="00606AD5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617A"/>
    <w:rsid w:val="006179E6"/>
    <w:rsid w:val="00617F78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103"/>
    <w:rsid w:val="00622BCC"/>
    <w:rsid w:val="00623CDE"/>
    <w:rsid w:val="00624361"/>
    <w:rsid w:val="00624908"/>
    <w:rsid w:val="00624D3A"/>
    <w:rsid w:val="00625489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6675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ADA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D6EDA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071"/>
    <w:rsid w:val="00740CAF"/>
    <w:rsid w:val="00741425"/>
    <w:rsid w:val="0074176F"/>
    <w:rsid w:val="007419B3"/>
    <w:rsid w:val="0074245C"/>
    <w:rsid w:val="00743413"/>
    <w:rsid w:val="0074373F"/>
    <w:rsid w:val="00743B9E"/>
    <w:rsid w:val="00744E4F"/>
    <w:rsid w:val="0074536D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2A84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DF"/>
    <w:rsid w:val="00773FF0"/>
    <w:rsid w:val="00774CC7"/>
    <w:rsid w:val="00775B65"/>
    <w:rsid w:val="00776543"/>
    <w:rsid w:val="007777EA"/>
    <w:rsid w:val="00777A39"/>
    <w:rsid w:val="00777D1F"/>
    <w:rsid w:val="00777E11"/>
    <w:rsid w:val="00780210"/>
    <w:rsid w:val="00781B7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629C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34E0"/>
    <w:rsid w:val="007B47C2"/>
    <w:rsid w:val="007B5262"/>
    <w:rsid w:val="007B5334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583"/>
    <w:rsid w:val="007F5977"/>
    <w:rsid w:val="007F6132"/>
    <w:rsid w:val="007F67BD"/>
    <w:rsid w:val="007F7058"/>
    <w:rsid w:val="007F7534"/>
    <w:rsid w:val="007F7A89"/>
    <w:rsid w:val="007F7C9C"/>
    <w:rsid w:val="00800036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25E7"/>
    <w:rsid w:val="008138DA"/>
    <w:rsid w:val="008138DF"/>
    <w:rsid w:val="00813D80"/>
    <w:rsid w:val="00815CCC"/>
    <w:rsid w:val="00816F05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327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6CFF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4FD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44C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B89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069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70F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A8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6DC4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AE6"/>
    <w:rsid w:val="009A5B15"/>
    <w:rsid w:val="009A6E5C"/>
    <w:rsid w:val="009A7C1C"/>
    <w:rsid w:val="009A7CE1"/>
    <w:rsid w:val="009B09DA"/>
    <w:rsid w:val="009B1865"/>
    <w:rsid w:val="009B1EF0"/>
    <w:rsid w:val="009B2CF1"/>
    <w:rsid w:val="009B2D72"/>
    <w:rsid w:val="009B2E96"/>
    <w:rsid w:val="009B3938"/>
    <w:rsid w:val="009B3A69"/>
    <w:rsid w:val="009B59DD"/>
    <w:rsid w:val="009B73CD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6A60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AFA"/>
    <w:rsid w:val="00A44C4D"/>
    <w:rsid w:val="00A451D4"/>
    <w:rsid w:val="00A46A65"/>
    <w:rsid w:val="00A475E3"/>
    <w:rsid w:val="00A47AE1"/>
    <w:rsid w:val="00A47AE2"/>
    <w:rsid w:val="00A5095A"/>
    <w:rsid w:val="00A51362"/>
    <w:rsid w:val="00A517EF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79B"/>
    <w:rsid w:val="00A641D7"/>
    <w:rsid w:val="00A646D2"/>
    <w:rsid w:val="00A6472B"/>
    <w:rsid w:val="00A64B00"/>
    <w:rsid w:val="00A65C47"/>
    <w:rsid w:val="00A67F1D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4518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273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90E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3384"/>
    <w:rsid w:val="00B9463E"/>
    <w:rsid w:val="00B9584C"/>
    <w:rsid w:val="00B958AA"/>
    <w:rsid w:val="00B969F4"/>
    <w:rsid w:val="00B971AC"/>
    <w:rsid w:val="00B97258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171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6AA1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435E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F0E9D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729"/>
    <w:rsid w:val="00C12B46"/>
    <w:rsid w:val="00C12E16"/>
    <w:rsid w:val="00C13F57"/>
    <w:rsid w:val="00C1456E"/>
    <w:rsid w:val="00C1464B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2FE"/>
    <w:rsid w:val="00C243DB"/>
    <w:rsid w:val="00C25034"/>
    <w:rsid w:val="00C30706"/>
    <w:rsid w:val="00C309E0"/>
    <w:rsid w:val="00C31853"/>
    <w:rsid w:val="00C31A76"/>
    <w:rsid w:val="00C31C45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A1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6CE7"/>
    <w:rsid w:val="00C573FD"/>
    <w:rsid w:val="00C6036E"/>
    <w:rsid w:val="00C60534"/>
    <w:rsid w:val="00C60C3F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975"/>
    <w:rsid w:val="00C81E87"/>
    <w:rsid w:val="00C82202"/>
    <w:rsid w:val="00C8221E"/>
    <w:rsid w:val="00C823E7"/>
    <w:rsid w:val="00C83E1E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0E3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21C7"/>
    <w:rsid w:val="00CD34D5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40774"/>
    <w:rsid w:val="00D40B01"/>
    <w:rsid w:val="00D40D99"/>
    <w:rsid w:val="00D41227"/>
    <w:rsid w:val="00D436DD"/>
    <w:rsid w:val="00D4384F"/>
    <w:rsid w:val="00D4395F"/>
    <w:rsid w:val="00D441FA"/>
    <w:rsid w:val="00D46258"/>
    <w:rsid w:val="00D4678A"/>
    <w:rsid w:val="00D46E52"/>
    <w:rsid w:val="00D47042"/>
    <w:rsid w:val="00D47171"/>
    <w:rsid w:val="00D47E63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75F5"/>
    <w:rsid w:val="00D97D68"/>
    <w:rsid w:val="00DA02C7"/>
    <w:rsid w:val="00DA0CC9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23A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2CA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4F9B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27D65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39F5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5B8A"/>
    <w:rsid w:val="00E75F8B"/>
    <w:rsid w:val="00E7602A"/>
    <w:rsid w:val="00E7686B"/>
    <w:rsid w:val="00E77144"/>
    <w:rsid w:val="00E778B3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13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535"/>
    <w:rsid w:val="00EA36A4"/>
    <w:rsid w:val="00EA3EF7"/>
    <w:rsid w:val="00EA4FF6"/>
    <w:rsid w:val="00EA5882"/>
    <w:rsid w:val="00EA59AC"/>
    <w:rsid w:val="00EA5EA2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076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1D1"/>
    <w:rsid w:val="00EE23E3"/>
    <w:rsid w:val="00EE3B1E"/>
    <w:rsid w:val="00EE3E17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0DB0"/>
    <w:rsid w:val="00F31BAB"/>
    <w:rsid w:val="00F31CFA"/>
    <w:rsid w:val="00F321C6"/>
    <w:rsid w:val="00F322E6"/>
    <w:rsid w:val="00F328E6"/>
    <w:rsid w:val="00F32BDA"/>
    <w:rsid w:val="00F32D7E"/>
    <w:rsid w:val="00F33751"/>
    <w:rsid w:val="00F347F9"/>
    <w:rsid w:val="00F34D83"/>
    <w:rsid w:val="00F34EA9"/>
    <w:rsid w:val="00F35D9E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340"/>
    <w:rsid w:val="00F60817"/>
    <w:rsid w:val="00F60A02"/>
    <w:rsid w:val="00F61E9D"/>
    <w:rsid w:val="00F61F9E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F19"/>
    <w:rsid w:val="00FD5F5D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1FF2"/>
    <w:rsid w:val="00FF25A2"/>
    <w:rsid w:val="00FF2AF5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o:colormru v:ext="edit" colors="white"/>
    </o:shapedefaults>
    <o:shapelayout v:ext="edit">
      <o:idmap v:ext="edit" data="1"/>
    </o:shapelayout>
  </w:shapeDefaults>
  <w:decimalSymbol w:val=","/>
  <w:listSeparator w:val=";"/>
  <w14:docId w14:val="6D9F8FF8"/>
  <w15:docId w15:val="{EC077A43-E1D4-45CC-BD8A-4FDE2104F8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rosib-td.ru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eurosib-td.ru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https://egrul.nalog.ru/index.htm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Docs\&#1047;&#1040;&#1050;&#1059;&#1055;&#1050;&#1048;\&#1054;&#1042;&#1055;%20&#1043;&#1050;_&#1044;&#1057;&#1055;\3%20&#1040;&#1083;&#1100;&#1073;&#1086;&#1084;%20&#1092;&#1086;&#1088;&#1084;\2.%20&#1044;&#1086;&#1082;&#1091;&#1084;&#1077;&#1085;&#1090;&#1072;&#1094;&#1080;&#1103;%20&#1086;%20&#1079;&#1072;&#1082;&#1091;&#1087;&#1082;&#1077;\223\&#1053;&#1077;-&#1057;&#1052;&#1057;&#1055;\&#1040;&#1055;%20&#1089;&#1072;&#1081;&#1090;\&#1064;&#1072;&#1073;&#1083;&#1086;&#1085;%20&#1076;&#1086;&#1082;&#1091;&#1084;&#1077;&#1085;&#1090;&#1072;&#1094;&#1080;&#1080;%20&#1086;%20&#1079;&#1072;&#1082;&#1091;&#1087;&#1082;&#1077;%20223%20(&#1040;&#1055;;%20&#1069;&#1060;;%20&#1089;&#1072;&#1081;&#1090;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0CFA25795B0420680E4B929503DEA1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85F020-72A1-4DBC-AC33-B99F97576E2C}"/>
      </w:docPartPr>
      <w:docPartBody>
        <w:p w:rsidR="000B6055" w:rsidRDefault="00E8148E">
          <w:pPr>
            <w:pStyle w:val="E0CFA25795B0420680E4B929503DEA1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6CF69A4D7641D19BDF5ABCC6AEFC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5526A0-1B08-49C4-9127-E13E5EE74D37}"/>
      </w:docPartPr>
      <w:docPartBody>
        <w:p w:rsidR="000B6055" w:rsidRDefault="00E8148E">
          <w:pPr>
            <w:pStyle w:val="6E6CF69A4D7641D19BDF5ABCC6AEFCD6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ABB888D1822E4D30B0EF8810D38789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0E6CBD-4F34-40E4-ACA5-2B6F9F8E2C9A}"/>
      </w:docPartPr>
      <w:docPartBody>
        <w:p w:rsidR="000B6055" w:rsidRDefault="00E8148E">
          <w:pPr>
            <w:pStyle w:val="ABB888D1822E4D30B0EF8810D387898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FFEE7A7CC7D42B6AECAC069BAAAD4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9944BD-2C8F-4C14-A4A0-60CA21CC70E0}"/>
      </w:docPartPr>
      <w:docPartBody>
        <w:p w:rsidR="000B6055" w:rsidRDefault="00E8148E">
          <w:pPr>
            <w:pStyle w:val="1FFEE7A7CC7D42B6AECAC069BAAAD407"/>
          </w:pPr>
          <w:bookmarkStart w:id="0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0"/>
        </w:p>
      </w:docPartBody>
    </w:docPart>
    <w:docPart>
      <w:docPartPr>
        <w:name w:val="00410E9E6AD7408D8BD43031083A5A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6FDA25-16BE-48F6-AF29-16E468F03369}"/>
      </w:docPartPr>
      <w:docPartBody>
        <w:p w:rsidR="000B6055" w:rsidRDefault="00E8148E">
          <w:pPr>
            <w:pStyle w:val="00410E9E6AD7408D8BD43031083A5AD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EEAAB1CD5F41FFB2B87CC1716251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C515E7-2922-4315-82A9-A72FCE73FEB5}"/>
      </w:docPartPr>
      <w:docPartBody>
        <w:p w:rsidR="000B6055" w:rsidRDefault="00E8148E">
          <w:pPr>
            <w:pStyle w:val="5DEEAAB1CD5F41FFB2B87CC17162514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E0DB1C438F4FEDB66E30B661E2AC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C0161F-6484-4C4B-9D97-0CA6CCCF4A62}"/>
      </w:docPartPr>
      <w:docPartBody>
        <w:p w:rsidR="000B6055" w:rsidRDefault="00E8148E">
          <w:pPr>
            <w:pStyle w:val="5AE0DB1C438F4FEDB66E30B661E2ACF3"/>
          </w:pPr>
          <w:r w:rsidRPr="00D75CE4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D11F5DD1EC4D16B486C91F2FAA90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9A420C-6F14-4416-880D-41E79D31AC6E}"/>
      </w:docPartPr>
      <w:docPartBody>
        <w:p w:rsidR="000B6055" w:rsidRDefault="00E8148E">
          <w:pPr>
            <w:pStyle w:val="12D11F5DD1EC4D16B486C91F2FAA90A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06151D53CF43F2A2942B6C2770CD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E387D6-8961-4254-AFE0-A67F8FF68DB5}"/>
      </w:docPartPr>
      <w:docPartBody>
        <w:p w:rsidR="000B6055" w:rsidRDefault="00E8148E">
          <w:pPr>
            <w:pStyle w:val="3406151D53CF43F2A2942B6C2770CD3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6E29BB180B44E0ADE179B39BEBD0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65833D-F12B-4F89-9CA2-A0F828C42E69}"/>
      </w:docPartPr>
      <w:docPartBody>
        <w:p w:rsidR="000B6055" w:rsidRDefault="00E8148E">
          <w:pPr>
            <w:pStyle w:val="2C6E29BB180B44E0ADE179B39BEBD0D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297570A2B846698A2F93766B4F81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E52CB2-A5A3-42F0-B380-59D729D5318A}"/>
      </w:docPartPr>
      <w:docPartBody>
        <w:p w:rsidR="000B6055" w:rsidRDefault="00E8148E">
          <w:pPr>
            <w:pStyle w:val="A3297570A2B846698A2F93766B4F812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440B81E5DA4F8791418B5FEA55EF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B9E57B-EA7B-43A6-BE3D-03F034E56494}"/>
      </w:docPartPr>
      <w:docPartBody>
        <w:p w:rsidR="000B6055" w:rsidRDefault="00E8148E">
          <w:pPr>
            <w:pStyle w:val="87440B81E5DA4F8791418B5FEA55EFC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1F58695220413583D31E791E1D5A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029215-38F5-4FA9-8C57-DCB3B79E5749}"/>
      </w:docPartPr>
      <w:docPartBody>
        <w:p w:rsidR="000B6055" w:rsidRDefault="00E8148E">
          <w:pPr>
            <w:pStyle w:val="941F58695220413583D31E791E1D5A0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9CE49B8F244E099DDCB7871354A8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839A61-9C34-4081-A604-C96A09163793}"/>
      </w:docPartPr>
      <w:docPartBody>
        <w:p w:rsidR="000B6055" w:rsidRDefault="00E8148E">
          <w:pPr>
            <w:pStyle w:val="029CE49B8F244E099DDCB7871354A82A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451BA588C14349948ECC5805D92E24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3A4576-5353-4C63-8155-AAD1B158E4E7}"/>
      </w:docPartPr>
      <w:docPartBody>
        <w:p w:rsidR="000B6055" w:rsidRDefault="00E8148E">
          <w:pPr>
            <w:pStyle w:val="451BA588C14349948ECC5805D92E24B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4DC31C9D134269A95052D3DE894D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6E7D07-CCA6-4AA0-AE17-09D478A58D07}"/>
      </w:docPartPr>
      <w:docPartBody>
        <w:p w:rsidR="000B6055" w:rsidRDefault="00E8148E">
          <w:pPr>
            <w:pStyle w:val="AB4DC31C9D134269A95052D3DE894DBD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E22122ED0EC44D5899065F6ECD756F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78A6E3-0D9A-46B0-A511-4514C696ECFC}"/>
      </w:docPartPr>
      <w:docPartBody>
        <w:p w:rsidR="000B6055" w:rsidRDefault="00E8148E">
          <w:pPr>
            <w:pStyle w:val="E22122ED0EC44D5899065F6ECD756F3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EB3519A1A74D89919E585067A375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7DB41B-B2C3-47CD-A14E-F8232AA6D4C1}"/>
      </w:docPartPr>
      <w:docPartBody>
        <w:p w:rsidR="000B6055" w:rsidRDefault="00E8148E">
          <w:pPr>
            <w:pStyle w:val="93EB3519A1A74D89919E585067A3759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3A9DA5BF8E41B0BCDDA9423019F1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890B7F-1394-4FFE-BDE4-8514FB4EC45D}"/>
      </w:docPartPr>
      <w:docPartBody>
        <w:p w:rsidR="000B6055" w:rsidRDefault="00E8148E">
          <w:pPr>
            <w:pStyle w:val="FB3A9DA5BF8E41B0BCDDA9423019F13D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D7EE0C97349A4974B7877103823926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28AE7F-56B5-43AA-A2FC-377DBC65762F}"/>
      </w:docPartPr>
      <w:docPartBody>
        <w:p w:rsidR="000B6055" w:rsidRDefault="00E8148E">
          <w:pPr>
            <w:pStyle w:val="D7EE0C97349A4974B7877103823926A7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2D21C52DCD324E14924096CF865184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102CF6-9AFE-4B3B-A250-7C0182D40AA7}"/>
      </w:docPartPr>
      <w:docPartBody>
        <w:p w:rsidR="000B6055" w:rsidRDefault="00E8148E">
          <w:pPr>
            <w:pStyle w:val="2D21C52DCD324E14924096CF865184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B0DC87B2584AC29CCACBAA8003A3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A5DB5F-C3D7-47B2-B9C1-675B26C12A3B}"/>
      </w:docPartPr>
      <w:docPartBody>
        <w:p w:rsidR="000B6055" w:rsidRDefault="00E8148E">
          <w:pPr>
            <w:pStyle w:val="1BB0DC87B2584AC29CCACBAA8003A3F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8E7214AB994B6CB08D231A0BA55C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B001EA-0185-4A23-B3C4-46DB343D3065}"/>
      </w:docPartPr>
      <w:docPartBody>
        <w:p w:rsidR="000B6055" w:rsidRDefault="00E8148E">
          <w:pPr>
            <w:pStyle w:val="8E8E7214AB994B6CB08D231A0BA55CE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8BA1C518454AE493EFC0DB737195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BAF04C-6CB3-4619-B9A9-3D548488873F}"/>
      </w:docPartPr>
      <w:docPartBody>
        <w:p w:rsidR="000B6055" w:rsidRDefault="00E8148E">
          <w:pPr>
            <w:pStyle w:val="A68BA1C518454AE493EFC0DB7371950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8C6E8726E148BCADD18139C06D24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0DE517-1E37-4777-B77F-4478200A6A40}"/>
      </w:docPartPr>
      <w:docPartBody>
        <w:p w:rsidR="000B6055" w:rsidRDefault="00E8148E">
          <w:pPr>
            <w:pStyle w:val="CD8C6E8726E148BCADD18139C06D243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684A56EB204483A145A5A9A216B5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2032DC-1B3D-4B07-815C-C8087EAC5F98}"/>
      </w:docPartPr>
      <w:docPartBody>
        <w:p w:rsidR="000B6055" w:rsidRDefault="00E8148E">
          <w:pPr>
            <w:pStyle w:val="57684A56EB204483A145A5A9A216B5D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7EFB7AD36643F6BC50DDEA091C53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5E8A33-D2EA-4D1A-A707-C8522EEB5EC7}"/>
      </w:docPartPr>
      <w:docPartBody>
        <w:p w:rsidR="000B6055" w:rsidRDefault="00E8148E">
          <w:pPr>
            <w:pStyle w:val="2A7EFB7AD36643F6BC50DDEA091C536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7BBAD3B5BD49789E6D66554C9F4D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801A2E-0E9E-455F-8146-D177472890BA}"/>
      </w:docPartPr>
      <w:docPartBody>
        <w:p w:rsidR="000B6055" w:rsidRDefault="00E8148E">
          <w:pPr>
            <w:pStyle w:val="437BBAD3B5BD49789E6D66554C9F4DF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6985049BB54CE5B892C14EF5BA64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DC582C-B907-4148-B59F-89017A8DB46B}"/>
      </w:docPartPr>
      <w:docPartBody>
        <w:p w:rsidR="000B6055" w:rsidRDefault="00E8148E">
          <w:pPr>
            <w:pStyle w:val="546985049BB54CE5B892C14EF5BA648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2389F2AC8D40389F131A934D9B30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726B64-6ECC-4D10-B648-4B227A223DFD}"/>
      </w:docPartPr>
      <w:docPartBody>
        <w:p w:rsidR="000B6055" w:rsidRDefault="00E8148E">
          <w:pPr>
            <w:pStyle w:val="802389F2AC8D40389F131A934D9B30F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0C5FBFE5E64C048F2FB57DD51C49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94B2A1-CA87-4859-9F9C-710B9FE21C19}"/>
      </w:docPartPr>
      <w:docPartBody>
        <w:p w:rsidR="000B6055" w:rsidRDefault="00E8148E">
          <w:pPr>
            <w:pStyle w:val="3B0C5FBFE5E64C048F2FB57DD51C49A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55B1B4D46FE467E8BF8022385067B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E9694B-8A9A-4F73-BDC2-3745729B94E4}"/>
      </w:docPartPr>
      <w:docPartBody>
        <w:p w:rsidR="000B6055" w:rsidRDefault="00E8148E">
          <w:pPr>
            <w:pStyle w:val="655B1B4D46FE467E8BF8022385067B4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FB8A7FF620C4438A6FC907A66AB51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3C9EB2-140B-4DF0-B1E5-FFA78C3DB572}"/>
      </w:docPartPr>
      <w:docPartBody>
        <w:p w:rsidR="000B6055" w:rsidRDefault="00E8148E">
          <w:pPr>
            <w:pStyle w:val="EFB8A7FF620C4438A6FC907A66AB51F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7D6417E38D446498D469400A0101C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7CCDEA-9ED8-4CEA-B5AA-5CAADE806AF9}"/>
      </w:docPartPr>
      <w:docPartBody>
        <w:p w:rsidR="000B6055" w:rsidRDefault="00E8148E">
          <w:pPr>
            <w:pStyle w:val="77D6417E38D446498D469400A0101C2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8A9AA64EB3745AAB9187C349495B5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91C5AE-5651-40BD-B6A4-05A59B28D2BC}"/>
      </w:docPartPr>
      <w:docPartBody>
        <w:p w:rsidR="000B6055" w:rsidRDefault="00E8148E">
          <w:pPr>
            <w:pStyle w:val="98A9AA64EB3745AAB9187C349495B5A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4931B11329342CFA7350C96486692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5021B7-373A-4AF8-8EA6-8AC08658BAD5}"/>
      </w:docPartPr>
      <w:docPartBody>
        <w:p w:rsidR="000B6055" w:rsidRDefault="00E8148E">
          <w:pPr>
            <w:pStyle w:val="D4931B11329342CFA7350C964866929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35E5E6A2D604F97BB469925E69EF8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1E7293-58DA-4000-A95D-D8D682384601}"/>
      </w:docPartPr>
      <w:docPartBody>
        <w:p w:rsidR="000B6055" w:rsidRDefault="00E8148E">
          <w:pPr>
            <w:pStyle w:val="D35E5E6A2D604F97BB469925E69EF8E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71EE7C453D64F1BA79BC2FADE6F3D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E48614-D4CE-42E3-B91C-81D853BC9E08}"/>
      </w:docPartPr>
      <w:docPartBody>
        <w:p w:rsidR="000B6055" w:rsidRDefault="00E8148E">
          <w:pPr>
            <w:pStyle w:val="171EE7C453D64F1BA79BC2FADE6F3D7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9BAF722E5A14733812D650D4E0A64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1F4802-5747-485F-B639-079E3A8BC14A}"/>
      </w:docPartPr>
      <w:docPartBody>
        <w:p w:rsidR="000B6055" w:rsidRDefault="00E8148E">
          <w:pPr>
            <w:pStyle w:val="79BAF722E5A14733812D650D4E0A645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BC4266938224E34A172AFEF52040C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3AFC22-CC66-4FFB-95F5-3E8516359B65}"/>
      </w:docPartPr>
      <w:docPartBody>
        <w:p w:rsidR="000B6055" w:rsidRDefault="00E8148E">
          <w:pPr>
            <w:pStyle w:val="2BC4266938224E34A172AFEF52040C3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29587AC54B0489E852A555E7110A8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60AC52-7C9C-4045-9723-CE88895338CF}"/>
      </w:docPartPr>
      <w:docPartBody>
        <w:p w:rsidR="000B6055" w:rsidRDefault="00E8148E">
          <w:pPr>
            <w:pStyle w:val="729587AC54B0489E852A555E7110A89A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89B34704AD041BFA34CC3D6925B43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254D9C-FB50-414E-AF25-7FD87CEDEA33}"/>
      </w:docPartPr>
      <w:docPartBody>
        <w:p w:rsidR="000B6055" w:rsidRDefault="00E8148E">
          <w:pPr>
            <w:pStyle w:val="289B34704AD041BFA34CC3D6925B43E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285316FDCA2404491D5F05DBCCE90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653EE4-DF11-4349-9036-6B5541A52A43}"/>
      </w:docPartPr>
      <w:docPartBody>
        <w:p w:rsidR="000B6055" w:rsidRDefault="00E8148E">
          <w:pPr>
            <w:pStyle w:val="3285316FDCA2404491D5F05DBCCE905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43CC520B4824EF09C1EB4AFB13BAB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FA5293-6726-4A46-A9B6-A6F5733B6B86}"/>
      </w:docPartPr>
      <w:docPartBody>
        <w:p w:rsidR="000B6055" w:rsidRDefault="00E8148E">
          <w:pPr>
            <w:pStyle w:val="F43CC520B4824EF09C1EB4AFB13BAB5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21DF33BE9B3461398DA83B31AF8D7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CEFC67-28E0-4F64-9E82-6077B0AB1940}"/>
      </w:docPartPr>
      <w:docPartBody>
        <w:p w:rsidR="000B6055" w:rsidRDefault="00E8148E">
          <w:pPr>
            <w:pStyle w:val="121DF33BE9B3461398DA83B31AF8D71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4C8A84CBA146CEA9B65D6E177435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577B7D-C59A-4462-AAB6-54335393B615}"/>
      </w:docPartPr>
      <w:docPartBody>
        <w:p w:rsidR="000B6055" w:rsidRDefault="00E8148E">
          <w:pPr>
            <w:pStyle w:val="7E4C8A84CBA146CEA9B65D6E177435C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A6897368A04B67832AF98C539D32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C32BCF-C2BB-4ACD-BA8B-78F1399E4F9D}"/>
      </w:docPartPr>
      <w:docPartBody>
        <w:p w:rsidR="000B6055" w:rsidRDefault="00E8148E">
          <w:pPr>
            <w:pStyle w:val="7BA6897368A04B67832AF98C539D32D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F60AA888844ED786E1EF7D9EBCCE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AD59D8-6C5A-4FE9-8DA4-137C7ED07493}"/>
      </w:docPartPr>
      <w:docPartBody>
        <w:p w:rsidR="000B6055" w:rsidRDefault="00E8148E">
          <w:pPr>
            <w:pStyle w:val="02F60AA888844ED786E1EF7D9EBCCEF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8D97D8FD5F6496D8BE8EE603AF9AF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FE1D9B-7641-4005-A7CF-41642376CA8E}"/>
      </w:docPartPr>
      <w:docPartBody>
        <w:p w:rsidR="000B6055" w:rsidRDefault="00E8148E">
          <w:pPr>
            <w:pStyle w:val="C8D97D8FD5F6496D8BE8EE603AF9AF2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300165243534B759256ADF87C04B9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F41D67-4F94-4C6E-81A2-F18A868E3D12}"/>
      </w:docPartPr>
      <w:docPartBody>
        <w:p w:rsidR="000B6055" w:rsidRDefault="00E8148E">
          <w:pPr>
            <w:pStyle w:val="6300165243534B759256ADF87C04B9A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3B22EA4D52429A9B2FFF3D3E2D3C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89FAD4-9F42-4023-8D17-A43E701C8A91}"/>
      </w:docPartPr>
      <w:docPartBody>
        <w:p w:rsidR="000B6055" w:rsidRDefault="00E8148E">
          <w:pPr>
            <w:pStyle w:val="873B22EA4D52429A9B2FFF3D3E2D3C27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F6CD5B274DFE4DC5A91526D8B22274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39450D-FD10-4BB8-9B49-873A47495EE2}"/>
      </w:docPartPr>
      <w:docPartBody>
        <w:p w:rsidR="000B6055" w:rsidRDefault="00E8148E">
          <w:pPr>
            <w:pStyle w:val="F6CD5B274DFE4DC5A91526D8B2227475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C1C9DC8A328041B39BC83A2D465DFE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EAF842-C5DE-4223-B5AD-AA6512538590}"/>
      </w:docPartPr>
      <w:docPartBody>
        <w:p w:rsidR="000B6055" w:rsidRDefault="00E8148E" w:rsidP="00E8148E">
          <w:pPr>
            <w:pStyle w:val="C1C9DC8A328041B39BC83A2D465DFE9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A511FE20034394B0B8B01E8D88AC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845566-62AB-4FC2-BCC4-3BC8F4D2D1F6}"/>
      </w:docPartPr>
      <w:docPartBody>
        <w:p w:rsidR="000B6055" w:rsidRDefault="00E8148E" w:rsidP="00E8148E">
          <w:pPr>
            <w:pStyle w:val="EAA511FE20034394B0B8B01E8D88AC0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1C9775349D4BE39292541AE6B9C9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E98476-495D-46E7-92F7-BCA00BF631CE}"/>
      </w:docPartPr>
      <w:docPartBody>
        <w:p w:rsidR="000B6055" w:rsidRDefault="00E8148E" w:rsidP="00E8148E">
          <w:pPr>
            <w:pStyle w:val="CB1C9775349D4BE39292541AE6B9C98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991BFF70A84E2DA37FB73BD8606A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D77324-7954-462E-A621-C9D80EAB0D0D}"/>
      </w:docPartPr>
      <w:docPartBody>
        <w:p w:rsidR="000B6055" w:rsidRDefault="00E8148E" w:rsidP="00E8148E">
          <w:pPr>
            <w:pStyle w:val="F9991BFF70A84E2DA37FB73BD8606A6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D7094916764EF29EDBC767601DAB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65204B-D77F-4C80-A501-36F158A3BB03}"/>
      </w:docPartPr>
      <w:docPartBody>
        <w:p w:rsidR="000B6055" w:rsidRDefault="00E8148E" w:rsidP="00E8148E">
          <w:pPr>
            <w:pStyle w:val="F5D7094916764EF29EDBC767601DAB3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7CC1476A664D56BF773534BBB87C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2E972E-FC51-46AD-8F58-DC24E929EFF6}"/>
      </w:docPartPr>
      <w:docPartBody>
        <w:p w:rsidR="000B6055" w:rsidRDefault="00E8148E" w:rsidP="00E8148E">
          <w:pPr>
            <w:pStyle w:val="9E7CC1476A664D56BF773534BBB87CE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F8B159812A4519B3E27566EF9D53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95C404-776F-4D93-98DF-A2A94C571EC1}"/>
      </w:docPartPr>
      <w:docPartBody>
        <w:p w:rsidR="000B6055" w:rsidRDefault="00E8148E" w:rsidP="00E8148E">
          <w:pPr>
            <w:pStyle w:val="38F8B159812A4519B3E27566EF9D532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564E82BC124995A217CA2E1C82E9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D31973-9C71-4411-895C-27BCC170DAC4}"/>
      </w:docPartPr>
      <w:docPartBody>
        <w:p w:rsidR="000B6055" w:rsidRDefault="00E8148E" w:rsidP="00E8148E">
          <w:pPr>
            <w:pStyle w:val="6B564E82BC124995A217CA2E1C82E95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561808D09A4C53A587A9A24A8039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1689FE-1D51-4FDD-9F15-C26AE5E443FC}"/>
      </w:docPartPr>
      <w:docPartBody>
        <w:p w:rsidR="000B6055" w:rsidRDefault="00E8148E" w:rsidP="00E8148E">
          <w:pPr>
            <w:pStyle w:val="72561808D09A4C53A587A9A24A8039F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B930DAA15547CAA9C0DD777E5999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D559FB-FC16-475D-BA91-3FCCC53FD9C3}"/>
      </w:docPartPr>
      <w:docPartBody>
        <w:p w:rsidR="000B6055" w:rsidRDefault="00E8148E" w:rsidP="00E8148E">
          <w:pPr>
            <w:pStyle w:val="50B930DAA15547CAA9C0DD777E59993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19520B88D24984BFA822BE09E1D1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B037A2-3889-4AA0-A575-CC4CB8C37870}"/>
      </w:docPartPr>
      <w:docPartBody>
        <w:p w:rsidR="000B6055" w:rsidRDefault="00E8148E" w:rsidP="00E8148E">
          <w:pPr>
            <w:pStyle w:val="5B19520B88D24984BFA822BE09E1D1C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7A16E9D39C4FE5BC1910E78A6DC3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FF311A-2767-4D34-B1F1-65E4C6EE3977}"/>
      </w:docPartPr>
      <w:docPartBody>
        <w:p w:rsidR="000B6055" w:rsidRDefault="00E8148E" w:rsidP="00E8148E">
          <w:pPr>
            <w:pStyle w:val="2C7A16E9D39C4FE5BC1910E78A6DC34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0772E0A1F3411D9A2F9E88FB15FD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335C9C-56AE-4E68-9A82-F2A19BE02A2D}"/>
      </w:docPartPr>
      <w:docPartBody>
        <w:p w:rsidR="000B6055" w:rsidRDefault="00E8148E" w:rsidP="00E8148E">
          <w:pPr>
            <w:pStyle w:val="520772E0A1F3411D9A2F9E88FB15FD4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B23B4B9D2B460C958BF9FD70CEAF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0AB80B-3A19-438B-9FE7-899C44500F7B}"/>
      </w:docPartPr>
      <w:docPartBody>
        <w:p w:rsidR="000B6055" w:rsidRDefault="00E8148E" w:rsidP="00E8148E">
          <w:pPr>
            <w:pStyle w:val="7AB23B4B9D2B460C958BF9FD70CEAF4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BD97E3481F4BDB823BF8FC450D64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CC7115-8653-4C9E-9CE1-FA1B8729434C}"/>
      </w:docPartPr>
      <w:docPartBody>
        <w:p w:rsidR="000B6055" w:rsidRDefault="00E8148E" w:rsidP="00E8148E">
          <w:pPr>
            <w:pStyle w:val="2DBD97E3481F4BDB823BF8FC450D648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E9B69E78334A80A05F9862242A06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56FE09-012C-4606-A690-8CBAC6A4EABD}"/>
      </w:docPartPr>
      <w:docPartBody>
        <w:p w:rsidR="000B6055" w:rsidRDefault="00E8148E" w:rsidP="00E8148E">
          <w:pPr>
            <w:pStyle w:val="43E9B69E78334A80A05F9862242A0680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4E86BB18E440948CDB4577C464F2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EC35F1-7039-485D-ACBB-9E26CF2B2268}"/>
      </w:docPartPr>
      <w:docPartBody>
        <w:p w:rsidR="000B6055" w:rsidRDefault="00E8148E" w:rsidP="00E8148E">
          <w:pPr>
            <w:pStyle w:val="954E86BB18E440948CDB4577C464F2E3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771C8CF7AF42739A66EF2DE04660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0CB91E-797F-4C68-996A-4D02AC4D9C70}"/>
      </w:docPartPr>
      <w:docPartBody>
        <w:p w:rsidR="000B6055" w:rsidRDefault="00E8148E" w:rsidP="00E8148E">
          <w:pPr>
            <w:pStyle w:val="DD771C8CF7AF42739A66EF2DE04660B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7EA820B45C44EF994F6BB5FE65F7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A554B7-D45D-442E-AB35-3214D00AE0B7}"/>
      </w:docPartPr>
      <w:docPartBody>
        <w:p w:rsidR="000B6055" w:rsidRDefault="00E8148E" w:rsidP="00E8148E">
          <w:pPr>
            <w:pStyle w:val="0D7EA820B45C44EF994F6BB5FE65F78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944CA3ABF64ECA8AEAA101FE9D1D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5279C4-C386-4896-8208-1857D9542A1D}"/>
      </w:docPartPr>
      <w:docPartBody>
        <w:p w:rsidR="000B6055" w:rsidRDefault="00E8148E" w:rsidP="00E8148E">
          <w:pPr>
            <w:pStyle w:val="11944CA3ABF64ECA8AEAA101FE9D1D4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E2CC5EA04C4C35B82FF8B0B04B64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802911-350C-4CEE-9102-552C87E433BC}"/>
      </w:docPartPr>
      <w:docPartBody>
        <w:p w:rsidR="000B6055" w:rsidRDefault="00E8148E" w:rsidP="00E8148E">
          <w:pPr>
            <w:pStyle w:val="07E2CC5EA04C4C35B82FF8B0B04B64C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28D657BED2428FB7CF539F9B93B8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CC25DE-CCD6-4A88-B7D4-D2FE6BC06CB5}"/>
      </w:docPartPr>
      <w:docPartBody>
        <w:p w:rsidR="000B6055" w:rsidRDefault="00E8148E" w:rsidP="00E8148E">
          <w:pPr>
            <w:pStyle w:val="7528D657BED2428FB7CF539F9B93B8F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1B518E877254B6B8C6A1D2B19BADE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B9B8C4-9E03-4BE7-8BAF-4EF37766CC85}"/>
      </w:docPartPr>
      <w:docPartBody>
        <w:p w:rsidR="001713FF" w:rsidRDefault="000B6055" w:rsidP="000B6055">
          <w:pPr>
            <w:pStyle w:val="81B518E877254B6B8C6A1D2B19BADE21"/>
          </w:pPr>
          <w:bookmarkStart w:id="1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1"/>
        </w:p>
      </w:docPartBody>
    </w:docPart>
    <w:docPart>
      <w:docPartPr>
        <w:name w:val="5D2EEB718268433080AF6B4C4D3004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6B4824-EEE3-413E-B1E9-3085F1E09F43}"/>
      </w:docPartPr>
      <w:docPartBody>
        <w:p w:rsidR="00000000" w:rsidRDefault="001A00F3" w:rsidP="001A00F3">
          <w:pPr>
            <w:pStyle w:val="5D2EEB718268433080AF6B4C4D300481"/>
          </w:pPr>
          <w:bookmarkStart w:id="2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2"/>
        </w:p>
      </w:docPartBody>
    </w:docPart>
    <w:docPart>
      <w:docPartPr>
        <w:name w:val="7610570A29164639B9B34639E397D1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07F191-AF64-4FF8-A628-AA74E8B68934}"/>
      </w:docPartPr>
      <w:docPartBody>
        <w:p w:rsidR="00000000" w:rsidRDefault="001A00F3" w:rsidP="001A00F3">
          <w:pPr>
            <w:pStyle w:val="7610570A29164639B9B34639E397D151"/>
          </w:pPr>
          <w:bookmarkStart w:id="3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3"/>
        </w:p>
      </w:docPartBody>
    </w:docPart>
    <w:docPart>
      <w:docPartPr>
        <w:name w:val="9ACD9667D3904D7E9A654D3ABCDD06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1454DC-5E7C-4F4C-845D-67B119DAD5C4}"/>
      </w:docPartPr>
      <w:docPartBody>
        <w:p w:rsidR="00000000" w:rsidRDefault="001A00F3" w:rsidP="001A00F3">
          <w:pPr>
            <w:pStyle w:val="9ACD9667D3904D7E9A654D3ABCDD066C"/>
          </w:pPr>
          <w:bookmarkStart w:id="4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4"/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148E"/>
    <w:rsid w:val="000B6055"/>
    <w:rsid w:val="001713FF"/>
    <w:rsid w:val="001A00F3"/>
    <w:rsid w:val="00E81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1A00F3"/>
    <w:rPr>
      <w:color w:val="808080"/>
    </w:rPr>
  </w:style>
  <w:style w:type="paragraph" w:customStyle="1" w:styleId="E0CFA25795B0420680E4B929503DEA19">
    <w:name w:val="E0CFA25795B0420680E4B929503DEA19"/>
  </w:style>
  <w:style w:type="paragraph" w:customStyle="1" w:styleId="6E6CF69A4D7641D19BDF5ABCC6AEFCD6">
    <w:name w:val="6E6CF69A4D7641D19BDF5ABCC6AEFCD6"/>
  </w:style>
  <w:style w:type="paragraph" w:customStyle="1" w:styleId="ABB888D1822E4D30B0EF8810D3878989">
    <w:name w:val="ABB888D1822E4D30B0EF8810D3878989"/>
  </w:style>
  <w:style w:type="paragraph" w:customStyle="1" w:styleId="1FFEE7A7CC7D42B6AECAC069BAAAD407">
    <w:name w:val="1FFEE7A7CC7D42B6AECAC069BAAAD407"/>
  </w:style>
  <w:style w:type="paragraph" w:customStyle="1" w:styleId="00410E9E6AD7408D8BD43031083A5ADE">
    <w:name w:val="00410E9E6AD7408D8BD43031083A5ADE"/>
  </w:style>
  <w:style w:type="paragraph" w:customStyle="1" w:styleId="5DEEAAB1CD5F41FFB2B87CC17162514E">
    <w:name w:val="5DEEAAB1CD5F41FFB2B87CC17162514E"/>
  </w:style>
  <w:style w:type="paragraph" w:customStyle="1" w:styleId="5AE0DB1C438F4FEDB66E30B661E2ACF3">
    <w:name w:val="5AE0DB1C438F4FEDB66E30B661E2ACF3"/>
  </w:style>
  <w:style w:type="paragraph" w:customStyle="1" w:styleId="12D11F5DD1EC4D16B486C91F2FAA90A1">
    <w:name w:val="12D11F5DD1EC4D16B486C91F2FAA90A1"/>
  </w:style>
  <w:style w:type="paragraph" w:customStyle="1" w:styleId="CF4EBD97CA7140DFADE3FB387D68DD9A">
    <w:name w:val="CF4EBD97CA7140DFADE3FB387D68DD9A"/>
  </w:style>
  <w:style w:type="paragraph" w:customStyle="1" w:styleId="3406151D53CF43F2A2942B6C2770CD3E">
    <w:name w:val="3406151D53CF43F2A2942B6C2770CD3E"/>
  </w:style>
  <w:style w:type="paragraph" w:customStyle="1" w:styleId="2C6E29BB180B44E0ADE179B39BEBD0DD">
    <w:name w:val="2C6E29BB180B44E0ADE179B39BEBD0DD"/>
  </w:style>
  <w:style w:type="paragraph" w:customStyle="1" w:styleId="A3297570A2B846698A2F93766B4F812A">
    <w:name w:val="A3297570A2B846698A2F93766B4F812A"/>
  </w:style>
  <w:style w:type="paragraph" w:customStyle="1" w:styleId="87440B81E5DA4F8791418B5FEA55EFC6">
    <w:name w:val="87440B81E5DA4F8791418B5FEA55EFC6"/>
  </w:style>
  <w:style w:type="paragraph" w:customStyle="1" w:styleId="941F58695220413583D31E791E1D5A0F">
    <w:name w:val="941F58695220413583D31E791E1D5A0F"/>
  </w:style>
  <w:style w:type="paragraph" w:customStyle="1" w:styleId="AD2F29FD3E5142668C6E574A9517E2A6">
    <w:name w:val="AD2F29FD3E5142668C6E574A9517E2A6"/>
  </w:style>
  <w:style w:type="paragraph" w:customStyle="1" w:styleId="DBEF3CF4FB8046EEAEC61B9A6F9EBB33">
    <w:name w:val="DBEF3CF4FB8046EEAEC61B9A6F9EBB33"/>
  </w:style>
  <w:style w:type="paragraph" w:customStyle="1" w:styleId="77ACE3C28CA240BFA0E1F1FFCF5B1313">
    <w:name w:val="77ACE3C28CA240BFA0E1F1FFCF5B1313"/>
  </w:style>
  <w:style w:type="paragraph" w:customStyle="1" w:styleId="1D27433F05EE47FA804B78274AF6A195">
    <w:name w:val="1D27433F05EE47FA804B78274AF6A195"/>
  </w:style>
  <w:style w:type="paragraph" w:customStyle="1" w:styleId="8F917F454F214A54A3D2B41763BDA425">
    <w:name w:val="8F917F454F214A54A3D2B41763BDA425"/>
  </w:style>
  <w:style w:type="paragraph" w:customStyle="1" w:styleId="ADAC0B7DA67447F6A4C1BF9111E6295D">
    <w:name w:val="ADAC0B7DA67447F6A4C1BF9111E6295D"/>
  </w:style>
  <w:style w:type="paragraph" w:customStyle="1" w:styleId="029CE49B8F244E099DDCB7871354A82A">
    <w:name w:val="029CE49B8F244E099DDCB7871354A82A"/>
  </w:style>
  <w:style w:type="paragraph" w:customStyle="1" w:styleId="451BA588C14349948ECC5805D92E24B6">
    <w:name w:val="451BA588C14349948ECC5805D92E24B6"/>
  </w:style>
  <w:style w:type="paragraph" w:customStyle="1" w:styleId="AB4DC31C9D134269A95052D3DE894DBD">
    <w:name w:val="AB4DC31C9D134269A95052D3DE894DBD"/>
  </w:style>
  <w:style w:type="paragraph" w:customStyle="1" w:styleId="E22122ED0EC44D5899065F6ECD756F30">
    <w:name w:val="E22122ED0EC44D5899065F6ECD756F30"/>
  </w:style>
  <w:style w:type="paragraph" w:customStyle="1" w:styleId="93EB3519A1A74D89919E585067A37593">
    <w:name w:val="93EB3519A1A74D89919E585067A37593"/>
  </w:style>
  <w:style w:type="paragraph" w:customStyle="1" w:styleId="FB3A9DA5BF8E41B0BCDDA9423019F13D">
    <w:name w:val="FB3A9DA5BF8E41B0BCDDA9423019F13D"/>
  </w:style>
  <w:style w:type="paragraph" w:customStyle="1" w:styleId="D7EE0C97349A4974B7877103823926A7">
    <w:name w:val="D7EE0C97349A4974B7877103823926A7"/>
  </w:style>
  <w:style w:type="paragraph" w:customStyle="1" w:styleId="2D21C52DCD324E14924096CF8651845B">
    <w:name w:val="2D21C52DCD324E14924096CF8651845B"/>
  </w:style>
  <w:style w:type="paragraph" w:customStyle="1" w:styleId="1BB0DC87B2584AC29CCACBAA8003A3FA">
    <w:name w:val="1BB0DC87B2584AC29CCACBAA8003A3FA"/>
  </w:style>
  <w:style w:type="paragraph" w:customStyle="1" w:styleId="AC904865361E4AF6A6FE95712391D6CF">
    <w:name w:val="AC904865361E4AF6A6FE95712391D6CF"/>
  </w:style>
  <w:style w:type="paragraph" w:customStyle="1" w:styleId="8E8E7214AB994B6CB08D231A0BA55CE1">
    <w:name w:val="8E8E7214AB994B6CB08D231A0BA55CE1"/>
  </w:style>
  <w:style w:type="paragraph" w:customStyle="1" w:styleId="A68BA1C518454AE493EFC0DB73719502">
    <w:name w:val="A68BA1C518454AE493EFC0DB73719502"/>
  </w:style>
  <w:style w:type="paragraph" w:customStyle="1" w:styleId="CD8C6E8726E148BCADD18139C06D2437">
    <w:name w:val="CD8C6E8726E148BCADD18139C06D2437"/>
  </w:style>
  <w:style w:type="paragraph" w:customStyle="1" w:styleId="57684A56EB204483A145A5A9A216B5DF">
    <w:name w:val="57684A56EB204483A145A5A9A216B5DF"/>
  </w:style>
  <w:style w:type="paragraph" w:customStyle="1" w:styleId="2A7EFB7AD36643F6BC50DDEA091C536D">
    <w:name w:val="2A7EFB7AD36643F6BC50DDEA091C536D"/>
  </w:style>
  <w:style w:type="paragraph" w:customStyle="1" w:styleId="437BBAD3B5BD49789E6D66554C9F4DFF">
    <w:name w:val="437BBAD3B5BD49789E6D66554C9F4DFF"/>
  </w:style>
  <w:style w:type="paragraph" w:customStyle="1" w:styleId="546985049BB54CE5B892C14EF5BA648E">
    <w:name w:val="546985049BB54CE5B892C14EF5BA648E"/>
  </w:style>
  <w:style w:type="paragraph" w:customStyle="1" w:styleId="802389F2AC8D40389F131A934D9B30F4">
    <w:name w:val="802389F2AC8D40389F131A934D9B30F4"/>
  </w:style>
  <w:style w:type="paragraph" w:customStyle="1" w:styleId="3B0C5FBFE5E64C048F2FB57DD51C49AB">
    <w:name w:val="3B0C5FBFE5E64C048F2FB57DD51C49AB"/>
  </w:style>
  <w:style w:type="paragraph" w:customStyle="1" w:styleId="655B1B4D46FE467E8BF8022385067B4C">
    <w:name w:val="655B1B4D46FE467E8BF8022385067B4C"/>
  </w:style>
  <w:style w:type="paragraph" w:customStyle="1" w:styleId="EFB8A7FF620C4438A6FC907A66AB51F8">
    <w:name w:val="EFB8A7FF620C4438A6FC907A66AB51F8"/>
  </w:style>
  <w:style w:type="paragraph" w:customStyle="1" w:styleId="77D6417E38D446498D469400A0101C2F">
    <w:name w:val="77D6417E38D446498D469400A0101C2F"/>
  </w:style>
  <w:style w:type="paragraph" w:customStyle="1" w:styleId="98A9AA64EB3745AAB9187C349495B5A2">
    <w:name w:val="98A9AA64EB3745AAB9187C349495B5A2"/>
  </w:style>
  <w:style w:type="paragraph" w:customStyle="1" w:styleId="D4931B11329342CFA7350C9648669293">
    <w:name w:val="D4931B11329342CFA7350C9648669293"/>
  </w:style>
  <w:style w:type="paragraph" w:customStyle="1" w:styleId="D35E5E6A2D604F97BB469925E69EF8E4">
    <w:name w:val="D35E5E6A2D604F97BB469925E69EF8E4"/>
  </w:style>
  <w:style w:type="paragraph" w:customStyle="1" w:styleId="171EE7C453D64F1BA79BC2FADE6F3D72">
    <w:name w:val="171EE7C453D64F1BA79BC2FADE6F3D72"/>
  </w:style>
  <w:style w:type="paragraph" w:customStyle="1" w:styleId="79BAF722E5A14733812D650D4E0A645F">
    <w:name w:val="79BAF722E5A14733812D650D4E0A645F"/>
  </w:style>
  <w:style w:type="paragraph" w:customStyle="1" w:styleId="2BC4266938224E34A172AFEF52040C33">
    <w:name w:val="2BC4266938224E34A172AFEF52040C33"/>
  </w:style>
  <w:style w:type="paragraph" w:customStyle="1" w:styleId="729587AC54B0489E852A555E7110A89A">
    <w:name w:val="729587AC54B0489E852A555E7110A89A"/>
  </w:style>
  <w:style w:type="paragraph" w:customStyle="1" w:styleId="289B34704AD041BFA34CC3D6925B43E2">
    <w:name w:val="289B34704AD041BFA34CC3D6925B43E2"/>
  </w:style>
  <w:style w:type="paragraph" w:customStyle="1" w:styleId="3285316FDCA2404491D5F05DBCCE905E">
    <w:name w:val="3285316FDCA2404491D5F05DBCCE905E"/>
  </w:style>
  <w:style w:type="paragraph" w:customStyle="1" w:styleId="F43CC520B4824EF09C1EB4AFB13BAB51">
    <w:name w:val="F43CC520B4824EF09C1EB4AFB13BAB51"/>
  </w:style>
  <w:style w:type="paragraph" w:customStyle="1" w:styleId="121DF33BE9B3461398DA83B31AF8D713">
    <w:name w:val="121DF33BE9B3461398DA83B31AF8D713"/>
  </w:style>
  <w:style w:type="paragraph" w:customStyle="1" w:styleId="7E4C8A84CBA146CEA9B65D6E177435CE">
    <w:name w:val="7E4C8A84CBA146CEA9B65D6E177435CE"/>
  </w:style>
  <w:style w:type="paragraph" w:customStyle="1" w:styleId="7BA6897368A04B67832AF98C539D32D5">
    <w:name w:val="7BA6897368A04B67832AF98C539D32D5"/>
  </w:style>
  <w:style w:type="paragraph" w:customStyle="1" w:styleId="02F60AA888844ED786E1EF7D9EBCCEF1">
    <w:name w:val="02F60AA888844ED786E1EF7D9EBCCEF1"/>
  </w:style>
  <w:style w:type="paragraph" w:customStyle="1" w:styleId="B7565789A79748CDAEADA3C04A51FBBC">
    <w:name w:val="B7565789A79748CDAEADA3C04A51FBBC"/>
  </w:style>
  <w:style w:type="paragraph" w:customStyle="1" w:styleId="EAEEFE2DA49C4154B926C57F8581A963">
    <w:name w:val="EAEEFE2DA49C4154B926C57F8581A963"/>
  </w:style>
  <w:style w:type="paragraph" w:customStyle="1" w:styleId="C8D97D8FD5F6496D8BE8EE603AF9AF25">
    <w:name w:val="C8D97D8FD5F6496D8BE8EE603AF9AF25"/>
  </w:style>
  <w:style w:type="paragraph" w:customStyle="1" w:styleId="29B766D26F314267A674CE968A3FCD7A">
    <w:name w:val="29B766D26F314267A674CE968A3FCD7A"/>
  </w:style>
  <w:style w:type="paragraph" w:customStyle="1" w:styleId="4790F2C647A641288C8EA7E3018F448C">
    <w:name w:val="4790F2C647A641288C8EA7E3018F448C"/>
  </w:style>
  <w:style w:type="paragraph" w:customStyle="1" w:styleId="52ED507D5A0344638CE51434D1EADEF3">
    <w:name w:val="52ED507D5A0344638CE51434D1EADEF3"/>
  </w:style>
  <w:style w:type="paragraph" w:customStyle="1" w:styleId="6300165243534B759256ADF87C04B9A8">
    <w:name w:val="6300165243534B759256ADF87C04B9A8"/>
  </w:style>
  <w:style w:type="paragraph" w:customStyle="1" w:styleId="873B22EA4D52429A9B2FFF3D3E2D3C27">
    <w:name w:val="873B22EA4D52429A9B2FFF3D3E2D3C27"/>
  </w:style>
  <w:style w:type="paragraph" w:customStyle="1" w:styleId="F6CD5B274DFE4DC5A91526D8B2227475">
    <w:name w:val="F6CD5B274DFE4DC5A91526D8B2227475"/>
  </w:style>
  <w:style w:type="paragraph" w:customStyle="1" w:styleId="CDD04E33378045A3ABC1B48C8120D34C">
    <w:name w:val="CDD04E33378045A3ABC1B48C8120D34C"/>
  </w:style>
  <w:style w:type="paragraph" w:customStyle="1" w:styleId="3A525D4EB92D48CF9FACE6ED0A7C6F47">
    <w:name w:val="3A525D4EB92D48CF9FACE6ED0A7C6F47"/>
  </w:style>
  <w:style w:type="paragraph" w:customStyle="1" w:styleId="F89D21E1734E4A688E4102EB63190D40">
    <w:name w:val="F89D21E1734E4A688E4102EB63190D40"/>
  </w:style>
  <w:style w:type="paragraph" w:customStyle="1" w:styleId="AA7E9C4D81884D60806A6BB79B1290E8">
    <w:name w:val="AA7E9C4D81884D60806A6BB79B1290E8"/>
    <w:rsid w:val="00E8148E"/>
  </w:style>
  <w:style w:type="paragraph" w:customStyle="1" w:styleId="566471D1828D4CB4AE1F8E6AF9851D1C">
    <w:name w:val="566471D1828D4CB4AE1F8E6AF9851D1C"/>
    <w:rsid w:val="00E8148E"/>
  </w:style>
  <w:style w:type="paragraph" w:customStyle="1" w:styleId="7F331CD856DE415692C1E4DE2CC92194">
    <w:name w:val="7F331CD856DE415692C1E4DE2CC92194"/>
    <w:rsid w:val="00E8148E"/>
  </w:style>
  <w:style w:type="paragraph" w:customStyle="1" w:styleId="AEB6B66FC9354956A6608E7DCFDB9C08">
    <w:name w:val="AEB6B66FC9354956A6608E7DCFDB9C08"/>
    <w:rsid w:val="00E8148E"/>
  </w:style>
  <w:style w:type="paragraph" w:customStyle="1" w:styleId="BDE09568282B4EBB81D7E284102E70E2">
    <w:name w:val="BDE09568282B4EBB81D7E284102E70E2"/>
    <w:rsid w:val="00E8148E"/>
  </w:style>
  <w:style w:type="paragraph" w:customStyle="1" w:styleId="B6D2CD98F0A8406E9F640E673060987D">
    <w:name w:val="B6D2CD98F0A8406E9F640E673060987D"/>
    <w:rsid w:val="00E8148E"/>
  </w:style>
  <w:style w:type="paragraph" w:customStyle="1" w:styleId="24D95EB0137F44C6B826E4B11388ED7D">
    <w:name w:val="24D95EB0137F44C6B826E4B11388ED7D"/>
    <w:rsid w:val="00E8148E"/>
  </w:style>
  <w:style w:type="paragraph" w:customStyle="1" w:styleId="430914572C8B4BAFA36A76D50367AA14">
    <w:name w:val="430914572C8B4BAFA36A76D50367AA14"/>
    <w:rsid w:val="00E8148E"/>
  </w:style>
  <w:style w:type="paragraph" w:customStyle="1" w:styleId="C325124518A4498B861A7B910EBB5795">
    <w:name w:val="C325124518A4498B861A7B910EBB5795"/>
    <w:rsid w:val="00E8148E"/>
  </w:style>
  <w:style w:type="paragraph" w:customStyle="1" w:styleId="B328E8A2CADB445A8D20E745C48DF151">
    <w:name w:val="B328E8A2CADB445A8D20E745C48DF151"/>
    <w:rsid w:val="00E8148E"/>
  </w:style>
  <w:style w:type="paragraph" w:customStyle="1" w:styleId="11CF821E7EE046CBBB623D067747AD29">
    <w:name w:val="11CF821E7EE046CBBB623D067747AD29"/>
    <w:rsid w:val="00E8148E"/>
  </w:style>
  <w:style w:type="paragraph" w:customStyle="1" w:styleId="89D00F318BF64C679041438DD907ED71">
    <w:name w:val="89D00F318BF64C679041438DD907ED71"/>
    <w:rsid w:val="00E8148E"/>
  </w:style>
  <w:style w:type="paragraph" w:customStyle="1" w:styleId="C1C9DC8A328041B39BC83A2D465DFE91">
    <w:name w:val="C1C9DC8A328041B39BC83A2D465DFE91"/>
    <w:rsid w:val="00E8148E"/>
  </w:style>
  <w:style w:type="paragraph" w:customStyle="1" w:styleId="EAA511FE20034394B0B8B01E8D88AC0B">
    <w:name w:val="EAA511FE20034394B0B8B01E8D88AC0B"/>
    <w:rsid w:val="00E8148E"/>
  </w:style>
  <w:style w:type="paragraph" w:customStyle="1" w:styleId="9FEF92BCD94F40129B2FD8B590BD4A38">
    <w:name w:val="9FEF92BCD94F40129B2FD8B590BD4A38"/>
    <w:rsid w:val="00E8148E"/>
  </w:style>
  <w:style w:type="paragraph" w:customStyle="1" w:styleId="1928326398EE408889256445ED99391A">
    <w:name w:val="1928326398EE408889256445ED99391A"/>
    <w:rsid w:val="00E8148E"/>
  </w:style>
  <w:style w:type="paragraph" w:customStyle="1" w:styleId="584EE48B42254F22A9DBEBEAB82583B5">
    <w:name w:val="584EE48B42254F22A9DBEBEAB82583B5"/>
    <w:rsid w:val="00E8148E"/>
  </w:style>
  <w:style w:type="paragraph" w:customStyle="1" w:styleId="CB1C9775349D4BE39292541AE6B9C987">
    <w:name w:val="CB1C9775349D4BE39292541AE6B9C987"/>
    <w:rsid w:val="00E8148E"/>
  </w:style>
  <w:style w:type="paragraph" w:customStyle="1" w:styleId="F9991BFF70A84E2DA37FB73BD8606A67">
    <w:name w:val="F9991BFF70A84E2DA37FB73BD8606A67"/>
    <w:rsid w:val="00E8148E"/>
  </w:style>
  <w:style w:type="paragraph" w:customStyle="1" w:styleId="5FB42E8A8FAC4F2E8AE468C17864574E">
    <w:name w:val="5FB42E8A8FAC4F2E8AE468C17864574E"/>
    <w:rsid w:val="00E8148E"/>
  </w:style>
  <w:style w:type="paragraph" w:customStyle="1" w:styleId="221C89DF7AC1413CB161EF2D89E05B31">
    <w:name w:val="221C89DF7AC1413CB161EF2D89E05B31"/>
    <w:rsid w:val="00E8148E"/>
  </w:style>
  <w:style w:type="paragraph" w:customStyle="1" w:styleId="03FB856C8F884A489C2F3710164A17A7">
    <w:name w:val="03FB856C8F884A489C2F3710164A17A7"/>
    <w:rsid w:val="00E8148E"/>
  </w:style>
  <w:style w:type="paragraph" w:customStyle="1" w:styleId="4A359F71FBD949B9B792084A29AF7A52">
    <w:name w:val="4A359F71FBD949B9B792084A29AF7A52"/>
    <w:rsid w:val="00E8148E"/>
  </w:style>
  <w:style w:type="paragraph" w:customStyle="1" w:styleId="8947125A6E094A26B02025387DE95810">
    <w:name w:val="8947125A6E094A26B02025387DE95810"/>
    <w:rsid w:val="00E8148E"/>
  </w:style>
  <w:style w:type="paragraph" w:customStyle="1" w:styleId="E414C1308D9249E5BAB675E9CB3FD8E9">
    <w:name w:val="E414C1308D9249E5BAB675E9CB3FD8E9"/>
    <w:rsid w:val="00E8148E"/>
  </w:style>
  <w:style w:type="paragraph" w:customStyle="1" w:styleId="D70150EB0930457FAE69E2F568E70F27">
    <w:name w:val="D70150EB0930457FAE69E2F568E70F27"/>
    <w:rsid w:val="00E8148E"/>
  </w:style>
  <w:style w:type="paragraph" w:customStyle="1" w:styleId="8A63E121395449EAB4B39873B2E4FE6C">
    <w:name w:val="8A63E121395449EAB4B39873B2E4FE6C"/>
    <w:rsid w:val="00E8148E"/>
  </w:style>
  <w:style w:type="paragraph" w:customStyle="1" w:styleId="7235FC43F1034006B54572C07CA1D541">
    <w:name w:val="7235FC43F1034006B54572C07CA1D541"/>
    <w:rsid w:val="00E8148E"/>
  </w:style>
  <w:style w:type="paragraph" w:customStyle="1" w:styleId="B1C6663D20A34B57AE48522A7EC88191">
    <w:name w:val="B1C6663D20A34B57AE48522A7EC88191"/>
    <w:rsid w:val="00E8148E"/>
  </w:style>
  <w:style w:type="paragraph" w:customStyle="1" w:styleId="4436861226A84DAA8484813CA82D7798">
    <w:name w:val="4436861226A84DAA8484813CA82D7798"/>
    <w:rsid w:val="00E8148E"/>
  </w:style>
  <w:style w:type="paragraph" w:customStyle="1" w:styleId="2F4D70CC55D3478A8722A90AF65578F6">
    <w:name w:val="2F4D70CC55D3478A8722A90AF65578F6"/>
    <w:rsid w:val="00E8148E"/>
  </w:style>
  <w:style w:type="paragraph" w:customStyle="1" w:styleId="F072F2EB7E7F4FF0AA9E946A9EAC2FB4">
    <w:name w:val="F072F2EB7E7F4FF0AA9E946A9EAC2FB4"/>
    <w:rsid w:val="00E8148E"/>
  </w:style>
  <w:style w:type="paragraph" w:customStyle="1" w:styleId="4987060F6DDA46CBAB02A75FC0F72FB4">
    <w:name w:val="4987060F6DDA46CBAB02A75FC0F72FB4"/>
    <w:rsid w:val="00E8148E"/>
  </w:style>
  <w:style w:type="paragraph" w:customStyle="1" w:styleId="0A9A90386DBD4A16AF2DE48BC54C951A">
    <w:name w:val="0A9A90386DBD4A16AF2DE48BC54C951A"/>
    <w:rsid w:val="00E8148E"/>
  </w:style>
  <w:style w:type="paragraph" w:customStyle="1" w:styleId="F5D7094916764EF29EDBC767601DAB3F">
    <w:name w:val="F5D7094916764EF29EDBC767601DAB3F"/>
    <w:rsid w:val="00E8148E"/>
  </w:style>
  <w:style w:type="paragraph" w:customStyle="1" w:styleId="6F06CD1722F6420A929BD8AE261FF47F">
    <w:name w:val="6F06CD1722F6420A929BD8AE261FF47F"/>
    <w:rsid w:val="00E8148E"/>
  </w:style>
  <w:style w:type="paragraph" w:customStyle="1" w:styleId="E35F57BF955F44FD8D118D6875031814">
    <w:name w:val="E35F57BF955F44FD8D118D6875031814"/>
    <w:rsid w:val="00E8148E"/>
  </w:style>
  <w:style w:type="paragraph" w:customStyle="1" w:styleId="013B5868D7D34AA7B051109845110AF8">
    <w:name w:val="013B5868D7D34AA7B051109845110AF8"/>
    <w:rsid w:val="00E8148E"/>
  </w:style>
  <w:style w:type="paragraph" w:customStyle="1" w:styleId="C946ABAC32BE40AF88F31CFD24AA879D">
    <w:name w:val="C946ABAC32BE40AF88F31CFD24AA879D"/>
    <w:rsid w:val="00E8148E"/>
  </w:style>
  <w:style w:type="paragraph" w:customStyle="1" w:styleId="CC23E5B11BBA4E2CA4FFA7F810DF3D57">
    <w:name w:val="CC23E5B11BBA4E2CA4FFA7F810DF3D57"/>
    <w:rsid w:val="00E8148E"/>
  </w:style>
  <w:style w:type="paragraph" w:customStyle="1" w:styleId="CF6DC0FF33D54D658CED739791530883">
    <w:name w:val="CF6DC0FF33D54D658CED739791530883"/>
    <w:rsid w:val="00E8148E"/>
  </w:style>
  <w:style w:type="paragraph" w:customStyle="1" w:styleId="9E7CC1476A664D56BF773534BBB87CEC">
    <w:name w:val="9E7CC1476A664D56BF773534BBB87CEC"/>
    <w:rsid w:val="00E8148E"/>
  </w:style>
  <w:style w:type="paragraph" w:customStyle="1" w:styleId="38F8B159812A4519B3E27566EF9D532C">
    <w:name w:val="38F8B159812A4519B3E27566EF9D532C"/>
    <w:rsid w:val="00E8148E"/>
  </w:style>
  <w:style w:type="paragraph" w:customStyle="1" w:styleId="6B564E82BC124995A217CA2E1C82E957">
    <w:name w:val="6B564E82BC124995A217CA2E1C82E957"/>
    <w:rsid w:val="00E8148E"/>
  </w:style>
  <w:style w:type="paragraph" w:customStyle="1" w:styleId="72561808D09A4C53A587A9A24A8039F4">
    <w:name w:val="72561808D09A4C53A587A9A24A8039F4"/>
    <w:rsid w:val="00E8148E"/>
  </w:style>
  <w:style w:type="paragraph" w:customStyle="1" w:styleId="50B930DAA15547CAA9C0DD777E599932">
    <w:name w:val="50B930DAA15547CAA9C0DD777E599932"/>
    <w:rsid w:val="00E8148E"/>
  </w:style>
  <w:style w:type="paragraph" w:customStyle="1" w:styleId="5B19520B88D24984BFA822BE09E1D1CC">
    <w:name w:val="5B19520B88D24984BFA822BE09E1D1CC"/>
    <w:rsid w:val="00E8148E"/>
  </w:style>
  <w:style w:type="paragraph" w:customStyle="1" w:styleId="2C7A16E9D39C4FE5BC1910E78A6DC340">
    <w:name w:val="2C7A16E9D39C4FE5BC1910E78A6DC340"/>
    <w:rsid w:val="00E8148E"/>
  </w:style>
  <w:style w:type="paragraph" w:customStyle="1" w:styleId="520772E0A1F3411D9A2F9E88FB15FD43">
    <w:name w:val="520772E0A1F3411D9A2F9E88FB15FD43"/>
    <w:rsid w:val="00E8148E"/>
  </w:style>
  <w:style w:type="paragraph" w:customStyle="1" w:styleId="7AB23B4B9D2B460C958BF9FD70CEAF49">
    <w:name w:val="7AB23B4B9D2B460C958BF9FD70CEAF49"/>
    <w:rsid w:val="00E8148E"/>
  </w:style>
  <w:style w:type="paragraph" w:customStyle="1" w:styleId="2DBD97E3481F4BDB823BF8FC450D6486">
    <w:name w:val="2DBD97E3481F4BDB823BF8FC450D6486"/>
    <w:rsid w:val="00E8148E"/>
  </w:style>
  <w:style w:type="paragraph" w:customStyle="1" w:styleId="2B41104A62DE4A5798E5736C2ED21237">
    <w:name w:val="2B41104A62DE4A5798E5736C2ED21237"/>
    <w:rsid w:val="00E8148E"/>
  </w:style>
  <w:style w:type="paragraph" w:customStyle="1" w:styleId="77CB084C2EE142439CA9C1356DA11930">
    <w:name w:val="77CB084C2EE142439CA9C1356DA11930"/>
    <w:rsid w:val="00E8148E"/>
  </w:style>
  <w:style w:type="paragraph" w:customStyle="1" w:styleId="6920C49EC3F047FDB45F38E23521C4E9">
    <w:name w:val="6920C49EC3F047FDB45F38E23521C4E9"/>
    <w:rsid w:val="00E8148E"/>
  </w:style>
  <w:style w:type="paragraph" w:customStyle="1" w:styleId="82BCC853BC88488E989D6AC4E52AF8C7">
    <w:name w:val="82BCC853BC88488E989D6AC4E52AF8C7"/>
    <w:rsid w:val="00E8148E"/>
  </w:style>
  <w:style w:type="paragraph" w:customStyle="1" w:styleId="43E9B69E78334A80A05F9862242A0680">
    <w:name w:val="43E9B69E78334A80A05F9862242A0680"/>
    <w:rsid w:val="00E8148E"/>
  </w:style>
  <w:style w:type="paragraph" w:customStyle="1" w:styleId="954E86BB18E440948CDB4577C464F2E3">
    <w:name w:val="954E86BB18E440948CDB4577C464F2E3"/>
    <w:rsid w:val="00E8148E"/>
  </w:style>
  <w:style w:type="paragraph" w:customStyle="1" w:styleId="DD771C8CF7AF42739A66EF2DE04660B3">
    <w:name w:val="DD771C8CF7AF42739A66EF2DE04660B3"/>
    <w:rsid w:val="00E8148E"/>
  </w:style>
  <w:style w:type="paragraph" w:customStyle="1" w:styleId="0D7EA820B45C44EF994F6BB5FE65F785">
    <w:name w:val="0D7EA820B45C44EF994F6BB5FE65F785"/>
    <w:rsid w:val="00E8148E"/>
  </w:style>
  <w:style w:type="paragraph" w:customStyle="1" w:styleId="11944CA3ABF64ECA8AEAA101FE9D1D49">
    <w:name w:val="11944CA3ABF64ECA8AEAA101FE9D1D49"/>
    <w:rsid w:val="00E8148E"/>
  </w:style>
  <w:style w:type="paragraph" w:customStyle="1" w:styleId="3E1AD7D803A64A4CA7BF151FDC516381">
    <w:name w:val="3E1AD7D803A64A4CA7BF151FDC516381"/>
    <w:rsid w:val="00E8148E"/>
  </w:style>
  <w:style w:type="paragraph" w:customStyle="1" w:styleId="AA738CB726D34C728306419300DD3090">
    <w:name w:val="AA738CB726D34C728306419300DD3090"/>
    <w:rsid w:val="00E8148E"/>
  </w:style>
  <w:style w:type="paragraph" w:customStyle="1" w:styleId="07E2CC5EA04C4C35B82FF8B0B04B64C2">
    <w:name w:val="07E2CC5EA04C4C35B82FF8B0B04B64C2"/>
    <w:rsid w:val="00E8148E"/>
  </w:style>
  <w:style w:type="paragraph" w:customStyle="1" w:styleId="7528D657BED2428FB7CF539F9B93B8FA">
    <w:name w:val="7528D657BED2428FB7CF539F9B93B8FA"/>
    <w:rsid w:val="00E8148E"/>
  </w:style>
  <w:style w:type="paragraph" w:customStyle="1" w:styleId="81B518E877254B6B8C6A1D2B19BADE21">
    <w:name w:val="81B518E877254B6B8C6A1D2B19BADE21"/>
    <w:rsid w:val="000B6055"/>
  </w:style>
  <w:style w:type="paragraph" w:customStyle="1" w:styleId="E027529CA99548389D5DEB17A76544AE">
    <w:name w:val="E027529CA99548389D5DEB17A76544AE"/>
    <w:rsid w:val="000B6055"/>
  </w:style>
  <w:style w:type="paragraph" w:customStyle="1" w:styleId="4ED31F2994F34FCEB0DDE2EAC072CA14">
    <w:name w:val="4ED31F2994F34FCEB0DDE2EAC072CA14"/>
    <w:rsid w:val="000B6055"/>
  </w:style>
  <w:style w:type="paragraph" w:customStyle="1" w:styleId="FAAF5EA2E19E476E93711EA57E14216D">
    <w:name w:val="FAAF5EA2E19E476E93711EA57E14216D"/>
    <w:rsid w:val="001713FF"/>
  </w:style>
  <w:style w:type="paragraph" w:customStyle="1" w:styleId="FBED8BE972554D9DBC8C8FE3F2AB50E6">
    <w:name w:val="FBED8BE972554D9DBC8C8FE3F2AB50E6"/>
    <w:rsid w:val="001713FF"/>
  </w:style>
  <w:style w:type="paragraph" w:customStyle="1" w:styleId="09ED07FF6BE34A73AAA864789BBE61F4">
    <w:name w:val="09ED07FF6BE34A73AAA864789BBE61F4"/>
    <w:rsid w:val="001A00F3"/>
  </w:style>
  <w:style w:type="paragraph" w:customStyle="1" w:styleId="5D2EEB718268433080AF6B4C4D300481">
    <w:name w:val="5D2EEB718268433080AF6B4C4D300481"/>
    <w:rsid w:val="001A00F3"/>
  </w:style>
  <w:style w:type="paragraph" w:customStyle="1" w:styleId="7610570A29164639B9B34639E397D151">
    <w:name w:val="7610570A29164639B9B34639E397D151"/>
    <w:rsid w:val="001A00F3"/>
  </w:style>
  <w:style w:type="paragraph" w:customStyle="1" w:styleId="9ACD9667D3904D7E9A654D3ABCDD066C">
    <w:name w:val="9ACD9667D3904D7E9A654D3ABCDD066C"/>
    <w:rsid w:val="001A00F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E098F9-90EB-430A-91D1-20F0AD3C1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документации о закупке 223 (АП; ЭФ; сайт).dotx</Template>
  <TotalTime>19</TotalTime>
  <Pages>20</Pages>
  <Words>6238</Words>
  <Characters>35557</Characters>
  <Application>Microsoft Office Word</Application>
  <DocSecurity>0</DocSecurity>
  <Lines>296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41712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Овчаркин Артём</dc:creator>
  <cp:keywords>Шаблон; Шаблон документации о закупке; АП; ЭФ; Почта</cp:keywords>
  <dc:description/>
  <cp:lastModifiedBy>Овчаркин Артём</cp:lastModifiedBy>
  <cp:revision>11</cp:revision>
  <cp:lastPrinted>2021-07-29T02:18:00Z</cp:lastPrinted>
  <dcterms:created xsi:type="dcterms:W3CDTF">2021-07-28T02:35:00Z</dcterms:created>
  <dcterms:modified xsi:type="dcterms:W3CDTF">2021-07-29T02:18:00Z</dcterms:modified>
  <cp:category>Шаблоны</cp:category>
</cp:coreProperties>
</file>