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512"/>
        <w:gridCol w:w="4842"/>
      </w:tblGrid>
      <w:tr w:rsidR="002E30A6" w:rsidRPr="002E30A6" w:rsidTr="001C3A0F">
        <w:trPr>
          <w:trHeight w:val="2551"/>
        </w:trPr>
        <w:tc>
          <w:tcPr>
            <w:tcW w:w="4677" w:type="dxa"/>
            <w:vAlign w:val="center"/>
          </w:tcPr>
          <w:p w:rsidR="00A02C54" w:rsidRPr="002E30A6" w:rsidRDefault="00A02C54" w:rsidP="00CE74EB">
            <w:pPr>
              <w:pStyle w:val="af9"/>
              <w:rPr>
                <w:color w:val="auto"/>
              </w:rPr>
            </w:pPr>
          </w:p>
        </w:tc>
        <w:tc>
          <w:tcPr>
            <w:tcW w:w="4677" w:type="dxa"/>
            <w:vAlign w:val="center"/>
          </w:tcPr>
          <w:p w:rsidR="00A02C54" w:rsidRPr="001C3A0F" w:rsidRDefault="001C3A0F" w:rsidP="003F1C15">
            <w:pPr>
              <w:pStyle w:val="af4"/>
              <w:rPr>
                <w:color w:val="auto"/>
                <w:sz w:val="22"/>
              </w:rPr>
            </w:pPr>
            <w:r w:rsidRPr="001C3A0F">
              <w:rPr>
                <w:color w:val="auto"/>
                <w:sz w:val="22"/>
              </w:rPr>
              <w:t>УТВЕРЖДАЮ:</w:t>
            </w:r>
          </w:p>
          <w:p w:rsidR="001C3A0F" w:rsidRPr="001C3A0F" w:rsidRDefault="001C3A0F" w:rsidP="003F1C15">
            <w:pPr>
              <w:pStyle w:val="af4"/>
              <w:rPr>
                <w:color w:val="auto"/>
                <w:sz w:val="22"/>
              </w:rPr>
            </w:pPr>
            <w:r w:rsidRPr="001C3A0F">
              <w:rPr>
                <w:color w:val="auto"/>
                <w:sz w:val="22"/>
              </w:rPr>
              <w:t>Генеральный директор</w:t>
            </w:r>
          </w:p>
          <w:p w:rsidR="001C3A0F" w:rsidRDefault="001C3A0F" w:rsidP="003F1C15">
            <w:pPr>
              <w:pStyle w:val="af4"/>
              <w:rPr>
                <w:color w:val="auto"/>
                <w:sz w:val="22"/>
              </w:rPr>
            </w:pPr>
            <w:r w:rsidRPr="001C3A0F">
              <w:rPr>
                <w:color w:val="auto"/>
                <w:sz w:val="22"/>
              </w:rPr>
              <w:t>ООО «ЕвроСибЭнерго – тепловая энергия»</w:t>
            </w:r>
          </w:p>
          <w:p w:rsidR="001C3A0F" w:rsidRDefault="001C3A0F" w:rsidP="003F1C15">
            <w:pPr>
              <w:pStyle w:val="af4"/>
              <w:rPr>
                <w:color w:val="auto"/>
                <w:sz w:val="22"/>
              </w:rPr>
            </w:pPr>
            <w:r>
              <w:rPr>
                <w:color w:val="auto"/>
                <w:sz w:val="22"/>
              </w:rPr>
              <w:t>_______________________А.В. Виговский</w:t>
            </w:r>
          </w:p>
          <w:p w:rsidR="001C3A0F" w:rsidRPr="002E30A6" w:rsidRDefault="001C3A0F" w:rsidP="003F1C15">
            <w:pPr>
              <w:pStyle w:val="af4"/>
              <w:rPr>
                <w:color w:val="auto"/>
              </w:rPr>
            </w:pPr>
            <w:r>
              <w:rPr>
                <w:color w:val="auto"/>
                <w:sz w:val="22"/>
              </w:rPr>
              <w:t>«_____» _______________ 2023 г.</w:t>
            </w:r>
          </w:p>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D61628"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54E6E6EE2053445AA9CD78F2DC49B2C1"/>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867ACA">
                  <w:rPr>
                    <w:color w:val="auto"/>
                  </w:rPr>
                  <w:t>об оказании услуг</w:t>
                </w:r>
              </w:sdtContent>
            </w:sdt>
            <w:r w:rsidR="00A02C54" w:rsidRPr="002E30A6">
              <w:rPr>
                <w:color w:val="auto"/>
              </w:rPr>
              <w:t xml:space="preserve"> </w:t>
            </w:r>
          </w:p>
          <w:p w:rsidR="00A02C54" w:rsidRPr="002E30A6" w:rsidRDefault="00A02C54" w:rsidP="00A02C54">
            <w:pPr>
              <w:pStyle w:val="af1"/>
              <w:rPr>
                <w:color w:val="auto"/>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9BFD34FB05C4423FB3D85BB9644C66AC"/>
                </w:placeholder>
                <w15:color w:val="FFFF00"/>
              </w:sdtPr>
              <w:sdtEndPr>
                <w:rPr>
                  <w:noProof/>
                </w:rPr>
              </w:sdtEndPr>
              <w:sdtContent>
                <w:r w:rsidR="00867ACA">
                  <w:rPr>
                    <w:noProof/>
                    <w:color w:val="auto"/>
                  </w:rPr>
                  <w:t>ООО «ЕвроСибЭнерго – тепловая энергия»</w:t>
                </w:r>
              </w:sdtContent>
            </w:sdt>
          </w:p>
          <w:p w:rsidR="00A02C54" w:rsidRPr="002E30A6" w:rsidRDefault="00A02C54" w:rsidP="001C3A0F">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D2C02FB2EA2148D094C1F5DF97D40830"/>
                </w:placeholder>
                <w15:color w:val="FFFF00"/>
              </w:sdtPr>
              <w:sdtEndPr/>
              <w:sdtContent>
                <w:r w:rsidR="00273930">
                  <w:rPr>
                    <w:noProof/>
                    <w:color w:val="auto"/>
                  </w:rPr>
                  <w:t>«</w:t>
                </w:r>
                <w:r w:rsidR="001C3A0F">
                  <w:rPr>
                    <w:noProof/>
                    <w:color w:val="auto"/>
                  </w:rPr>
                  <w:t>29</w:t>
                </w:r>
                <w:r w:rsidR="00273930">
                  <w:rPr>
                    <w:noProof/>
                    <w:color w:val="auto"/>
                  </w:rPr>
                  <w:t>»</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C94B8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43608053" w:history="1">
        <w:r w:rsidR="00C94B87" w:rsidRPr="004010ED">
          <w:rPr>
            <w:rStyle w:val="ae"/>
            <w:noProof/>
          </w:rPr>
          <w:t>1. Основная информация закупки</w:t>
        </w:r>
        <w:r w:rsidR="00C94B87">
          <w:rPr>
            <w:noProof/>
            <w:webHidden/>
          </w:rPr>
          <w:tab/>
        </w:r>
        <w:r w:rsidR="00C94B87">
          <w:rPr>
            <w:noProof/>
            <w:webHidden/>
          </w:rPr>
          <w:fldChar w:fldCharType="begin"/>
        </w:r>
        <w:r w:rsidR="00C94B87">
          <w:rPr>
            <w:noProof/>
            <w:webHidden/>
          </w:rPr>
          <w:instrText xml:space="preserve"> PAGEREF _Toc143608053 \h </w:instrText>
        </w:r>
        <w:r w:rsidR="00C94B87">
          <w:rPr>
            <w:noProof/>
            <w:webHidden/>
          </w:rPr>
        </w:r>
        <w:r w:rsidR="00C94B87">
          <w:rPr>
            <w:noProof/>
            <w:webHidden/>
          </w:rPr>
          <w:fldChar w:fldCharType="separate"/>
        </w:r>
        <w:r w:rsidR="00273930">
          <w:rPr>
            <w:noProof/>
            <w:webHidden/>
          </w:rPr>
          <w:t>2</w:t>
        </w:r>
        <w:r w:rsidR="00C94B87">
          <w:rPr>
            <w:noProof/>
            <w:webHidden/>
          </w:rPr>
          <w:fldChar w:fldCharType="end"/>
        </w:r>
      </w:hyperlink>
    </w:p>
    <w:p w:rsidR="00C94B87" w:rsidRDefault="00D61628">
      <w:pPr>
        <w:pStyle w:val="15"/>
        <w:tabs>
          <w:tab w:val="right" w:leader="dot" w:pos="9629"/>
        </w:tabs>
        <w:rPr>
          <w:noProof/>
          <w:sz w:val="22"/>
          <w:szCs w:val="22"/>
          <w:lang w:eastAsia="ru-RU"/>
        </w:rPr>
      </w:pPr>
      <w:hyperlink w:anchor="_Toc143608054" w:history="1">
        <w:r w:rsidR="00C94B87" w:rsidRPr="004010ED">
          <w:rPr>
            <w:rStyle w:val="ae"/>
            <w:noProof/>
          </w:rPr>
          <w:t>2. Основная информация проведения процедуры</w:t>
        </w:r>
        <w:r w:rsidR="00C94B87">
          <w:rPr>
            <w:noProof/>
            <w:webHidden/>
          </w:rPr>
          <w:tab/>
        </w:r>
        <w:r w:rsidR="00C94B87">
          <w:rPr>
            <w:noProof/>
            <w:webHidden/>
          </w:rPr>
          <w:fldChar w:fldCharType="begin"/>
        </w:r>
        <w:r w:rsidR="00C94B87">
          <w:rPr>
            <w:noProof/>
            <w:webHidden/>
          </w:rPr>
          <w:instrText xml:space="preserve"> PAGEREF _Toc143608054 \h </w:instrText>
        </w:r>
        <w:r w:rsidR="00C94B87">
          <w:rPr>
            <w:noProof/>
            <w:webHidden/>
          </w:rPr>
        </w:r>
        <w:r w:rsidR="00C94B87">
          <w:rPr>
            <w:noProof/>
            <w:webHidden/>
          </w:rPr>
          <w:fldChar w:fldCharType="separate"/>
        </w:r>
        <w:r w:rsidR="00273930">
          <w:rPr>
            <w:noProof/>
            <w:webHidden/>
          </w:rPr>
          <w:t>2</w:t>
        </w:r>
        <w:r w:rsidR="00C94B87">
          <w:rPr>
            <w:noProof/>
            <w:webHidden/>
          </w:rPr>
          <w:fldChar w:fldCharType="end"/>
        </w:r>
      </w:hyperlink>
    </w:p>
    <w:p w:rsidR="00C94B87" w:rsidRDefault="00D61628">
      <w:pPr>
        <w:pStyle w:val="15"/>
        <w:tabs>
          <w:tab w:val="right" w:leader="dot" w:pos="9629"/>
        </w:tabs>
        <w:rPr>
          <w:noProof/>
          <w:sz w:val="22"/>
          <w:szCs w:val="22"/>
          <w:lang w:eastAsia="ru-RU"/>
        </w:rPr>
      </w:pPr>
      <w:hyperlink w:anchor="_Toc143608055" w:history="1">
        <w:r w:rsidR="00C94B87" w:rsidRPr="004010ED">
          <w:rPr>
            <w:rStyle w:val="ae"/>
            <w:noProof/>
          </w:rPr>
          <w:t>3. Требования к предложению участника</w:t>
        </w:r>
        <w:r w:rsidR="00C94B87">
          <w:rPr>
            <w:noProof/>
            <w:webHidden/>
          </w:rPr>
          <w:tab/>
        </w:r>
        <w:r w:rsidR="00C94B87">
          <w:rPr>
            <w:noProof/>
            <w:webHidden/>
          </w:rPr>
          <w:fldChar w:fldCharType="begin"/>
        </w:r>
        <w:r w:rsidR="00C94B87">
          <w:rPr>
            <w:noProof/>
            <w:webHidden/>
          </w:rPr>
          <w:instrText xml:space="preserve"> PAGEREF _Toc143608055 \h </w:instrText>
        </w:r>
        <w:r w:rsidR="00C94B87">
          <w:rPr>
            <w:noProof/>
            <w:webHidden/>
          </w:rPr>
        </w:r>
        <w:r w:rsidR="00C94B87">
          <w:rPr>
            <w:noProof/>
            <w:webHidden/>
          </w:rPr>
          <w:fldChar w:fldCharType="separate"/>
        </w:r>
        <w:r w:rsidR="00273930">
          <w:rPr>
            <w:noProof/>
            <w:webHidden/>
          </w:rPr>
          <w:t>2</w:t>
        </w:r>
        <w:r w:rsidR="00C94B87">
          <w:rPr>
            <w:noProof/>
            <w:webHidden/>
          </w:rPr>
          <w:fldChar w:fldCharType="end"/>
        </w:r>
      </w:hyperlink>
    </w:p>
    <w:p w:rsidR="00C94B87" w:rsidRDefault="00D61628">
      <w:pPr>
        <w:pStyle w:val="15"/>
        <w:tabs>
          <w:tab w:val="right" w:leader="dot" w:pos="9629"/>
        </w:tabs>
        <w:rPr>
          <w:noProof/>
          <w:sz w:val="22"/>
          <w:szCs w:val="22"/>
          <w:lang w:eastAsia="ru-RU"/>
        </w:rPr>
      </w:pPr>
      <w:hyperlink w:anchor="_Toc143608056" w:history="1">
        <w:r w:rsidR="00C94B87" w:rsidRPr="004010ED">
          <w:rPr>
            <w:rStyle w:val="ae"/>
            <w:noProof/>
          </w:rPr>
          <w:t>4. Требования к участникам закупки</w:t>
        </w:r>
        <w:r w:rsidR="00C94B87">
          <w:rPr>
            <w:noProof/>
            <w:webHidden/>
          </w:rPr>
          <w:tab/>
        </w:r>
        <w:r w:rsidR="00C94B87">
          <w:rPr>
            <w:noProof/>
            <w:webHidden/>
          </w:rPr>
          <w:fldChar w:fldCharType="begin"/>
        </w:r>
        <w:r w:rsidR="00C94B87">
          <w:rPr>
            <w:noProof/>
            <w:webHidden/>
          </w:rPr>
          <w:instrText xml:space="preserve"> PAGEREF _Toc143608056 \h </w:instrText>
        </w:r>
        <w:r w:rsidR="00C94B87">
          <w:rPr>
            <w:noProof/>
            <w:webHidden/>
          </w:rPr>
        </w:r>
        <w:r w:rsidR="00C94B87">
          <w:rPr>
            <w:noProof/>
            <w:webHidden/>
          </w:rPr>
          <w:fldChar w:fldCharType="separate"/>
        </w:r>
        <w:r w:rsidR="00273930">
          <w:rPr>
            <w:noProof/>
            <w:webHidden/>
          </w:rPr>
          <w:t>2</w:t>
        </w:r>
        <w:r w:rsidR="00C94B87">
          <w:rPr>
            <w:noProof/>
            <w:webHidden/>
          </w:rPr>
          <w:fldChar w:fldCharType="end"/>
        </w:r>
      </w:hyperlink>
    </w:p>
    <w:p w:rsidR="00C94B87" w:rsidRDefault="00D61628">
      <w:pPr>
        <w:pStyle w:val="15"/>
        <w:tabs>
          <w:tab w:val="right" w:leader="dot" w:pos="9629"/>
        </w:tabs>
        <w:rPr>
          <w:noProof/>
          <w:sz w:val="22"/>
          <w:szCs w:val="22"/>
          <w:lang w:eastAsia="ru-RU"/>
        </w:rPr>
      </w:pPr>
      <w:hyperlink w:anchor="_Toc143608057" w:history="1">
        <w:r w:rsidR="00C94B87" w:rsidRPr="004010ED">
          <w:rPr>
            <w:rStyle w:val="ae"/>
            <w:noProof/>
          </w:rPr>
          <w:t>5. Требования к заявке на участие в закупке</w:t>
        </w:r>
        <w:r w:rsidR="00C94B87">
          <w:rPr>
            <w:noProof/>
            <w:webHidden/>
          </w:rPr>
          <w:tab/>
        </w:r>
        <w:r w:rsidR="00C94B87">
          <w:rPr>
            <w:noProof/>
            <w:webHidden/>
          </w:rPr>
          <w:fldChar w:fldCharType="begin"/>
        </w:r>
        <w:r w:rsidR="00C94B87">
          <w:rPr>
            <w:noProof/>
            <w:webHidden/>
          </w:rPr>
          <w:instrText xml:space="preserve"> PAGEREF _Toc143608057 \h </w:instrText>
        </w:r>
        <w:r w:rsidR="00C94B87">
          <w:rPr>
            <w:noProof/>
            <w:webHidden/>
          </w:rPr>
        </w:r>
        <w:r w:rsidR="00C94B87">
          <w:rPr>
            <w:noProof/>
            <w:webHidden/>
          </w:rPr>
          <w:fldChar w:fldCharType="separate"/>
        </w:r>
        <w:r w:rsidR="00273930">
          <w:rPr>
            <w:noProof/>
            <w:webHidden/>
          </w:rPr>
          <w:t>2</w:t>
        </w:r>
        <w:r w:rsidR="00C94B87">
          <w:rPr>
            <w:noProof/>
            <w:webHidden/>
          </w:rPr>
          <w:fldChar w:fldCharType="end"/>
        </w:r>
      </w:hyperlink>
    </w:p>
    <w:p w:rsidR="00C94B87" w:rsidRDefault="00D61628">
      <w:pPr>
        <w:pStyle w:val="15"/>
        <w:tabs>
          <w:tab w:val="right" w:leader="dot" w:pos="9629"/>
        </w:tabs>
        <w:rPr>
          <w:noProof/>
          <w:sz w:val="22"/>
          <w:szCs w:val="22"/>
          <w:lang w:eastAsia="ru-RU"/>
        </w:rPr>
      </w:pPr>
      <w:hyperlink w:anchor="_Toc143608058" w:history="1">
        <w:r w:rsidR="00C94B87" w:rsidRPr="004010ED">
          <w:rPr>
            <w:rStyle w:val="ae"/>
            <w:noProof/>
          </w:rPr>
          <w:t>6. Обзор процедуры, участие в закупке</w:t>
        </w:r>
        <w:r w:rsidR="00C94B87">
          <w:rPr>
            <w:noProof/>
            <w:webHidden/>
          </w:rPr>
          <w:tab/>
        </w:r>
        <w:r w:rsidR="00C94B87">
          <w:rPr>
            <w:noProof/>
            <w:webHidden/>
          </w:rPr>
          <w:fldChar w:fldCharType="begin"/>
        </w:r>
        <w:r w:rsidR="00C94B87">
          <w:rPr>
            <w:noProof/>
            <w:webHidden/>
          </w:rPr>
          <w:instrText xml:space="preserve"> PAGEREF _Toc143608058 \h </w:instrText>
        </w:r>
        <w:r w:rsidR="00C94B87">
          <w:rPr>
            <w:noProof/>
            <w:webHidden/>
          </w:rPr>
        </w:r>
        <w:r w:rsidR="00C94B87">
          <w:rPr>
            <w:noProof/>
            <w:webHidden/>
          </w:rPr>
          <w:fldChar w:fldCharType="separate"/>
        </w:r>
        <w:r w:rsidR="00273930">
          <w:rPr>
            <w:noProof/>
            <w:webHidden/>
          </w:rPr>
          <w:t>2</w:t>
        </w:r>
        <w:r w:rsidR="00C94B87">
          <w:rPr>
            <w:noProof/>
            <w:webHidden/>
          </w:rPr>
          <w:fldChar w:fldCharType="end"/>
        </w:r>
      </w:hyperlink>
    </w:p>
    <w:p w:rsidR="00C94B87" w:rsidRDefault="00D61628">
      <w:pPr>
        <w:pStyle w:val="15"/>
        <w:tabs>
          <w:tab w:val="right" w:leader="dot" w:pos="9629"/>
        </w:tabs>
        <w:rPr>
          <w:noProof/>
          <w:sz w:val="22"/>
          <w:szCs w:val="22"/>
          <w:lang w:eastAsia="ru-RU"/>
        </w:rPr>
      </w:pPr>
      <w:hyperlink w:anchor="_Toc143608059" w:history="1">
        <w:r w:rsidR="00C94B87" w:rsidRPr="004010ED">
          <w:rPr>
            <w:rStyle w:val="ae"/>
            <w:noProof/>
          </w:rPr>
          <w:t>7. Рассмотрение заявок, выбор победителя, заключение договора</w:t>
        </w:r>
        <w:r w:rsidR="00C94B87">
          <w:rPr>
            <w:noProof/>
            <w:webHidden/>
          </w:rPr>
          <w:tab/>
        </w:r>
        <w:r w:rsidR="00C94B87">
          <w:rPr>
            <w:noProof/>
            <w:webHidden/>
          </w:rPr>
          <w:fldChar w:fldCharType="begin"/>
        </w:r>
        <w:r w:rsidR="00C94B87">
          <w:rPr>
            <w:noProof/>
            <w:webHidden/>
          </w:rPr>
          <w:instrText xml:space="preserve"> PAGEREF _Toc143608059 \h </w:instrText>
        </w:r>
        <w:r w:rsidR="00C94B87">
          <w:rPr>
            <w:noProof/>
            <w:webHidden/>
          </w:rPr>
        </w:r>
        <w:r w:rsidR="00C94B87">
          <w:rPr>
            <w:noProof/>
            <w:webHidden/>
          </w:rPr>
          <w:fldChar w:fldCharType="separate"/>
        </w:r>
        <w:r w:rsidR="00273930">
          <w:rPr>
            <w:noProof/>
            <w:webHidden/>
          </w:rPr>
          <w:t>2</w:t>
        </w:r>
        <w:r w:rsidR="00C94B8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C94B87">
      <w:pPr>
        <w:pStyle w:val="1"/>
        <w:numPr>
          <w:ilvl w:val="0"/>
          <w:numId w:val="15"/>
        </w:numPr>
        <w:rPr>
          <w:color w:val="auto"/>
        </w:rPr>
      </w:pPr>
      <w:bookmarkStart w:id="1" w:name="_Toc143608053"/>
      <w:r w:rsidRPr="002E30A6">
        <w:rPr>
          <w:color w:val="auto"/>
        </w:rPr>
        <w:lastRenderedPageBreak/>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tc>
          <w:tcPr>
            <w:tcW w:w="4395" w:type="dxa"/>
          </w:tcPr>
          <w:p w:rsidR="00EF1AD5" w:rsidRPr="002E30A6" w:rsidRDefault="00D324E1" w:rsidP="00E828B0">
            <w:r>
              <w:t>ООО «ЕвроСибЭнерго – тепловая энергия»</w:t>
            </w:r>
          </w:p>
        </w:tc>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tc>
          <w:tcPr>
            <w:tcW w:w="4395" w:type="dxa"/>
          </w:tcPr>
          <w:p w:rsidR="008F603B" w:rsidRPr="002E30A6" w:rsidRDefault="00D324E1" w:rsidP="00E828B0">
            <w:r>
              <w:t>Ондская ГЭС</w:t>
            </w:r>
          </w:p>
        </w:tc>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tc>
          <w:tcPr>
            <w:tcW w:w="4395" w:type="dxa"/>
            <w:shd w:val="clear" w:color="auto" w:fill="FFFFCD" w:themeFill="background2"/>
          </w:tcPr>
          <w:p w:rsidR="0056005A" w:rsidRPr="00D324E1" w:rsidRDefault="00D324E1" w:rsidP="00E828B0">
            <w:r w:rsidRPr="00D324E1">
              <w:t>Комплексное обследование ЗС ГО</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bookmarkStart w:id="2" w:name="_GoBack" w:colFirst="2" w:colLast="2"/>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A51E54" w:rsidRDefault="00CD5D27" w:rsidP="00A51E54">
            <w:r>
              <w:rPr>
                <w:noProof/>
              </w:rPr>
              <w:t>575 000,00 рублей без НДС</w:t>
            </w:r>
          </w:p>
          <w:p w:rsidR="0056005A" w:rsidRPr="002E30A6" w:rsidRDefault="00CD5D27" w:rsidP="00CD5D27">
            <w:r>
              <w:t>Возможно превышение НМЦД (п. 1.6)</w:t>
            </w:r>
          </w:p>
        </w:tc>
      </w:tr>
      <w:bookmarkEnd w:id="2"/>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CD5D27" w:rsidRDefault="0056005A" w:rsidP="00984AB2">
            <w:r w:rsidRPr="002E30A6">
              <w:t>НДС, рублей</w:t>
            </w:r>
          </w:p>
        </w:tc>
        <w:tc>
          <w:tcPr>
            <w:tcW w:w="4395" w:type="dxa"/>
            <w:shd w:val="clear" w:color="auto" w:fill="FFFFCD" w:themeFill="background2"/>
          </w:tcPr>
          <w:p w:rsidR="0056005A" w:rsidRPr="002E30A6" w:rsidRDefault="00CD5D27" w:rsidP="00CD5D27">
            <w:r>
              <w:rPr>
                <w:noProof/>
              </w:rPr>
              <w:t>115 000,00</w:t>
            </w:r>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D324E1" w:rsidP="00FF7EB5">
            <w:pPr>
              <w:rPr>
                <w:noProof/>
              </w:rPr>
            </w:pPr>
            <w:r>
              <w:rPr>
                <w:noProof/>
              </w:rPr>
              <w:t>При превышении НМЦД участник НМЦД должен приложить документы (сметный расчет/калькуляцию затрат), обосновывающий превышение НМЦД</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D324E1" w:rsidP="00E62872">
            <w:pPr>
              <w:rPr>
                <w:noProof/>
              </w:rPr>
            </w:pPr>
            <w:r>
              <w:rPr>
                <w:noProof/>
              </w:rPr>
              <w:t>0</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395" w:type="dxa"/>
            <w:shd w:val="clear" w:color="auto" w:fill="FFFFCD" w:themeFill="background2"/>
          </w:tcPr>
          <w:p w:rsidR="00D324E1" w:rsidRDefault="00D324E1" w:rsidP="00E62872">
            <w:pPr>
              <w:rPr>
                <w:noProof/>
              </w:rPr>
            </w:pPr>
            <w:r>
              <w:rPr>
                <w:noProof/>
              </w:rPr>
              <w:t>-</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6232EB" w:rsidP="00E62872">
            <w:r w:rsidRPr="006232EB">
              <w:t>Кроме того цена материалов (в т.ч. оборудования), предоставляемых заказчиком</w:t>
            </w:r>
          </w:p>
        </w:tc>
        <w:tc>
          <w:tcPr>
            <w:tcW w:w="4395" w:type="dxa"/>
            <w:shd w:val="clear" w:color="auto" w:fill="FFFFCD" w:themeFill="background2"/>
          </w:tcPr>
          <w:p w:rsidR="00E62872" w:rsidRDefault="00D324E1" w:rsidP="00E62872">
            <w:pPr>
              <w:rPr>
                <w:noProof/>
              </w:rPr>
            </w:pPr>
            <w:r>
              <w:rPr>
                <w:noProof/>
              </w:rPr>
              <w:t>0</w:t>
            </w:r>
          </w:p>
        </w:tc>
      </w:tr>
      <w:tr w:rsidR="00E62872" w:rsidRPr="002E30A6" w:rsidTr="000E3344">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tc>
          <w:tcPr>
            <w:tcW w:w="4395" w:type="dxa"/>
          </w:tcPr>
          <w:p w:rsidR="00E62872" w:rsidRPr="002E30A6" w:rsidRDefault="00D324E1" w:rsidP="00E62872">
            <w:pPr>
              <w:rPr>
                <w:noProof/>
              </w:rPr>
            </w:pPr>
            <w:r>
              <w:t>К</w:t>
            </w:r>
            <w:r w:rsidRPr="00A63E50">
              <w:t>омплексн</w:t>
            </w:r>
            <w:r>
              <w:t>ая</w:t>
            </w:r>
            <w:r w:rsidRPr="00A63E50">
              <w:t xml:space="preserve"> оценк</w:t>
            </w:r>
            <w:r>
              <w:t>а</w:t>
            </w:r>
            <w:r w:rsidRPr="00A63E50">
              <w:t xml:space="preserve"> технического состояния инженерно-технического и специального оборудования защитного сооружения гражданской обороны</w:t>
            </w:r>
            <w:r>
              <w:t>, его строительных конструкций и элементов.</w:t>
            </w:r>
          </w:p>
        </w:tc>
      </w:tr>
      <w:tr w:rsidR="0097533B" w:rsidRPr="002E30A6" w:rsidTr="008B7720">
        <w:trPr>
          <w:trHeight w:val="567"/>
        </w:trPr>
        <w:tc>
          <w:tcPr>
            <w:tcW w:w="851" w:type="dxa"/>
          </w:tcPr>
          <w:p w:rsidR="0097533B" w:rsidRPr="002E30A6" w:rsidRDefault="0097533B" w:rsidP="0097533B">
            <w:pPr>
              <w:pStyle w:val="119"/>
              <w:rPr>
                <w:color w:val="auto"/>
              </w:rPr>
            </w:pPr>
          </w:p>
        </w:tc>
        <w:tc>
          <w:tcPr>
            <w:tcW w:w="4394" w:type="dxa"/>
          </w:tcPr>
          <w:p w:rsidR="0097533B" w:rsidRPr="0097533B" w:rsidRDefault="0097533B" w:rsidP="0097533B">
            <w:r w:rsidRPr="0097533B">
              <w:t>Рассмотрение альтернативных предложений</w:t>
            </w:r>
          </w:p>
        </w:tc>
        <w:tc>
          <w:tcPr>
            <w:tcW w:w="4395" w:type="dxa"/>
          </w:tcPr>
          <w:p w:rsidR="0097533B" w:rsidRPr="0097533B" w:rsidRDefault="00D324E1" w:rsidP="0097533B">
            <w:pPr>
              <w:rPr>
                <w:noProof/>
              </w:rPr>
            </w:pPr>
            <w:r>
              <w:rPr>
                <w:noProof/>
              </w:rPr>
              <w:t>Альтернативные предложения не рассматриваются</w:t>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tc>
          <w:tcPr>
            <w:tcW w:w="4395" w:type="dxa"/>
          </w:tcPr>
          <w:p w:rsidR="00E62872" w:rsidRPr="002E30A6" w:rsidRDefault="00D324E1" w:rsidP="00E62872">
            <w:pPr>
              <w:rPr>
                <w:noProof/>
              </w:rPr>
            </w:pPr>
            <w:r>
              <w:rPr>
                <w:noProof/>
              </w:rPr>
              <w:t>Предмет закупки не делим</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tc>
          <w:tcPr>
            <w:tcW w:w="4395" w:type="dxa"/>
          </w:tcPr>
          <w:p w:rsidR="00E62872" w:rsidRPr="002E30A6" w:rsidRDefault="00D324E1" w:rsidP="00E62872">
            <w:pPr>
              <w:rPr>
                <w:noProof/>
              </w:rPr>
            </w:pPr>
            <w:r>
              <w:rPr>
                <w:noProof/>
              </w:rPr>
              <w:t>Анализ предложений</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tc>
          <w:tcPr>
            <w:tcW w:w="4395" w:type="dxa"/>
          </w:tcPr>
          <w:p w:rsidR="00E62872" w:rsidRPr="002E30A6" w:rsidRDefault="00D324E1" w:rsidP="00E62872">
            <w:r>
              <w:t>Тихонов Александр Сергеевич</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tc>
          <w:tcPr>
            <w:tcW w:w="4395" w:type="dxa"/>
          </w:tcPr>
          <w:p w:rsidR="00E62872" w:rsidRPr="002E30A6" w:rsidRDefault="00D324E1" w:rsidP="00E62872">
            <w:r>
              <w:t>+7 (921) 017 65 75</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tc>
          <w:tcPr>
            <w:tcW w:w="4395" w:type="dxa"/>
          </w:tcPr>
          <w:p w:rsidR="00E62872" w:rsidRPr="00D324E1" w:rsidRDefault="00D324E1" w:rsidP="00E62872">
            <w:pPr>
              <w:rPr>
                <w:lang w:val="en-US"/>
              </w:rPr>
            </w:pPr>
            <w:r>
              <w:rPr>
                <w:lang w:val="en-US"/>
              </w:rPr>
              <w:t>Tihonov_AS@irkutskenergo.ru</w:t>
            </w:r>
          </w:p>
        </w:tc>
      </w:tr>
      <w:tr w:rsidR="00D324E1" w:rsidRPr="002E30A6" w:rsidTr="009A2CC4">
        <w:trPr>
          <w:trHeight w:val="20"/>
        </w:trPr>
        <w:tc>
          <w:tcPr>
            <w:tcW w:w="851" w:type="dxa"/>
          </w:tcPr>
          <w:p w:rsidR="00D324E1" w:rsidRPr="002E30A6" w:rsidRDefault="00D324E1" w:rsidP="00D324E1">
            <w:pPr>
              <w:pStyle w:val="119"/>
              <w:rPr>
                <w:color w:val="auto"/>
              </w:rPr>
            </w:pPr>
          </w:p>
        </w:tc>
        <w:tc>
          <w:tcPr>
            <w:tcW w:w="4394" w:type="dxa"/>
          </w:tcPr>
          <w:p w:rsidR="00D324E1" w:rsidRPr="002E30A6" w:rsidRDefault="00D324E1" w:rsidP="00D324E1">
            <w:r w:rsidRPr="002E30A6">
              <w:t>Куратор закупки (для вопросов о процедуре закупки)</w:t>
            </w:r>
          </w:p>
        </w:tc>
        <w:tc>
          <w:tcPr>
            <w:tcW w:w="4395" w:type="dxa"/>
          </w:tcPr>
          <w:p w:rsidR="00D324E1" w:rsidRPr="002E30A6" w:rsidRDefault="00D324E1" w:rsidP="00D324E1">
            <w:r>
              <w:t>Тихонов Александр Сергеевич</w:t>
            </w:r>
          </w:p>
        </w:tc>
      </w:tr>
      <w:tr w:rsidR="00D324E1" w:rsidRPr="002E30A6" w:rsidTr="009A2CC4">
        <w:trPr>
          <w:trHeight w:val="20"/>
        </w:trPr>
        <w:tc>
          <w:tcPr>
            <w:tcW w:w="851" w:type="dxa"/>
          </w:tcPr>
          <w:p w:rsidR="00D324E1" w:rsidRPr="002E30A6" w:rsidRDefault="00D324E1" w:rsidP="00D324E1">
            <w:pPr>
              <w:pStyle w:val="119"/>
              <w:rPr>
                <w:color w:val="auto"/>
              </w:rPr>
            </w:pPr>
          </w:p>
        </w:tc>
        <w:tc>
          <w:tcPr>
            <w:tcW w:w="4394" w:type="dxa"/>
          </w:tcPr>
          <w:p w:rsidR="00D324E1" w:rsidRPr="002E30A6" w:rsidRDefault="00D324E1" w:rsidP="00D324E1">
            <w:r w:rsidRPr="002E30A6">
              <w:t xml:space="preserve">Телефон куратора закупки </w:t>
            </w:r>
          </w:p>
        </w:tc>
        <w:tc>
          <w:tcPr>
            <w:tcW w:w="4395" w:type="dxa"/>
          </w:tcPr>
          <w:p w:rsidR="00D324E1" w:rsidRPr="002E30A6" w:rsidRDefault="00D324E1" w:rsidP="00D324E1">
            <w:r>
              <w:t>+7 (921) 017 65 75</w:t>
            </w:r>
          </w:p>
        </w:tc>
      </w:tr>
      <w:tr w:rsidR="00D324E1" w:rsidRPr="002E30A6" w:rsidTr="009A2CC4">
        <w:trPr>
          <w:trHeight w:val="20"/>
        </w:trPr>
        <w:tc>
          <w:tcPr>
            <w:tcW w:w="851" w:type="dxa"/>
          </w:tcPr>
          <w:p w:rsidR="00D324E1" w:rsidRPr="002E30A6" w:rsidRDefault="00D324E1" w:rsidP="00D324E1">
            <w:pPr>
              <w:pStyle w:val="119"/>
              <w:rPr>
                <w:color w:val="auto"/>
              </w:rPr>
            </w:pPr>
            <w:bookmarkStart w:id="3" w:name="_Ref135041453"/>
          </w:p>
        </w:tc>
        <w:bookmarkEnd w:id="3"/>
        <w:tc>
          <w:tcPr>
            <w:tcW w:w="4394" w:type="dxa"/>
          </w:tcPr>
          <w:p w:rsidR="00D324E1" w:rsidRPr="002E30A6" w:rsidRDefault="00D324E1" w:rsidP="00D324E1">
            <w:r w:rsidRPr="002E30A6">
              <w:t>Электронная почта куратора закупки</w:t>
            </w:r>
          </w:p>
        </w:tc>
        <w:tc>
          <w:tcPr>
            <w:tcW w:w="4395" w:type="dxa"/>
          </w:tcPr>
          <w:p w:rsidR="00D324E1" w:rsidRPr="00D324E1" w:rsidRDefault="00D324E1" w:rsidP="00D324E1">
            <w:pPr>
              <w:rPr>
                <w:lang w:val="en-US"/>
              </w:rPr>
            </w:pPr>
            <w:r>
              <w:rPr>
                <w:lang w:val="en-US"/>
              </w:rPr>
              <w:t>Tihonov_AS@irkutskenergo.ru</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tc>
          <w:tcPr>
            <w:tcW w:w="4395" w:type="dxa"/>
          </w:tcPr>
          <w:p w:rsidR="00E62872" w:rsidRPr="002E30A6" w:rsidRDefault="00DE639E" w:rsidP="00E62872">
            <w:r>
              <w:t>Республика Карелия, Сегежский р-н, д. Каменный Бор, ул. Набережная, д 1В</w:t>
            </w:r>
          </w:p>
        </w:tc>
      </w:tr>
      <w:tr w:rsidR="00DE639E" w:rsidRPr="002E30A6" w:rsidTr="009A2CC4">
        <w:trPr>
          <w:trHeight w:val="20"/>
        </w:trPr>
        <w:tc>
          <w:tcPr>
            <w:tcW w:w="851" w:type="dxa"/>
          </w:tcPr>
          <w:p w:rsidR="00DE639E" w:rsidRPr="002E30A6" w:rsidRDefault="00DE639E" w:rsidP="00DE639E">
            <w:pPr>
              <w:pStyle w:val="119"/>
              <w:rPr>
                <w:color w:val="auto"/>
              </w:rPr>
            </w:pPr>
          </w:p>
        </w:tc>
        <w:tc>
          <w:tcPr>
            <w:tcW w:w="4394" w:type="dxa"/>
          </w:tcPr>
          <w:p w:rsidR="00DE639E" w:rsidRPr="002E30A6" w:rsidRDefault="00DE639E" w:rsidP="00DE639E">
            <w:r w:rsidRPr="002E30A6">
              <w:t>Почтовый адрес заказчика</w:t>
            </w:r>
          </w:p>
        </w:tc>
        <w:tc>
          <w:tcPr>
            <w:tcW w:w="4395" w:type="dxa"/>
          </w:tcPr>
          <w:p w:rsidR="00DE639E" w:rsidRPr="002E30A6" w:rsidRDefault="00DE639E" w:rsidP="00DE639E">
            <w:r>
              <w:t>186435, Республика Карелия, Сегежский р-н, д. Каменный Бор, ул. Набережная, д 1В</w:t>
            </w:r>
          </w:p>
        </w:tc>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Адрес электронной почты заказчика</w:t>
            </w:r>
          </w:p>
        </w:tc>
        <w:tc>
          <w:tcPr>
            <w:tcW w:w="4395" w:type="dxa"/>
          </w:tcPr>
          <w:p w:rsidR="00E62872" w:rsidRPr="00DE639E" w:rsidRDefault="00DE639E" w:rsidP="00E62872">
            <w:pPr>
              <w:rPr>
                <w:lang w:val="en-US"/>
              </w:rPr>
            </w:pPr>
            <w:r>
              <w:rPr>
                <w:lang w:val="en-US"/>
              </w:rPr>
              <w:t>ese_te2@irkutskenergo.ru</w:t>
            </w:r>
          </w:p>
        </w:tc>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4" w:name="_Toc143608054"/>
      <w:r w:rsidRPr="002E30A6">
        <w:rPr>
          <w:color w:val="auto"/>
        </w:rPr>
        <w:lastRenderedPageBreak/>
        <w:t xml:space="preserve">Основная информация </w:t>
      </w:r>
      <w:r w:rsidR="00CA0E14" w:rsidRPr="002E30A6">
        <w:rPr>
          <w:color w:val="auto"/>
        </w:rPr>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08308C59A9934E60AFE1AB5B9B1A8CB2"/>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347755C72A6D4953A7F00890D766ABE5"/>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1900DB" w:rsidRPr="002E30A6" w:rsidTr="00287C2C">
            <w:trPr>
              <w:trHeight w:val="20"/>
            </w:trPr>
            <w:tc>
              <w:tcPr>
                <w:tcW w:w="851" w:type="dxa"/>
                <w:shd w:val="clear" w:color="auto" w:fill="FFFFCD" w:themeFill="background2"/>
              </w:tcPr>
              <w:p w:rsidR="001900DB" w:rsidRPr="002E30A6" w:rsidRDefault="001900DB" w:rsidP="001900DB">
                <w:pPr>
                  <w:pStyle w:val="119"/>
                  <w:rPr>
                    <w:color w:val="auto"/>
                  </w:rPr>
                </w:pPr>
              </w:p>
            </w:tc>
            <w:tc>
              <w:tcPr>
                <w:tcW w:w="4111" w:type="dxa"/>
                <w:shd w:val="clear" w:color="auto" w:fill="FFFFCD" w:themeFill="background2"/>
              </w:tcPr>
              <w:p w:rsidR="001900DB" w:rsidRPr="002E30A6" w:rsidRDefault="001900DB" w:rsidP="001900DB">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1900DB" w:rsidRPr="000713B0" w:rsidRDefault="00DE6F4B" w:rsidP="00DE6F4B">
                <w:r>
                  <w:t>01.12.2023</w:t>
                </w:r>
                <w:r w:rsidR="001900DB">
                  <w:t xml:space="preserve"> </w:t>
                </w:r>
                <w:r w:rsidR="00877190">
                  <w:t xml:space="preserve">17:00 </w:t>
                </w:r>
                <w:r w:rsidR="001C534F">
                  <w:t>МСК</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D556E46421614DC78BC1EBC0563C300F"/>
                  </w:placeholder>
                  <w15:color w:val="FFFF00"/>
                </w:sdtPr>
                <w:sdtEndPr/>
                <w:sdtContent>
                  <w:p w:rsidR="003275C3" w:rsidRPr="002E30A6" w:rsidRDefault="00D748C0" w:rsidP="003275C3">
                    <w:r>
                      <w:rPr>
                        <w:noProof/>
                      </w:rPr>
                      <w:t>Сайт организатора</w:t>
                    </w:r>
                    <w:r w:rsidRPr="000167AC">
                      <w:rPr>
                        <w:noProof/>
                      </w:rPr>
                      <w:t xml:space="preserve"> закупки — </w:t>
                    </w:r>
                    <w:hyperlink r:id="rId10"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1"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p>
            </w:tc>
          </w:tr>
          <w:tr w:rsidR="001900DB" w:rsidRPr="002E30A6" w:rsidTr="00287C2C">
            <w:trPr>
              <w:trHeight w:val="567"/>
            </w:trPr>
            <w:tc>
              <w:tcPr>
                <w:tcW w:w="851" w:type="dxa"/>
              </w:tcPr>
              <w:p w:rsidR="001900DB" w:rsidRPr="002E30A6" w:rsidRDefault="001900DB" w:rsidP="001900DB">
                <w:pPr>
                  <w:pStyle w:val="119"/>
                  <w:rPr>
                    <w:color w:val="auto"/>
                  </w:rPr>
                </w:pPr>
              </w:p>
            </w:tc>
            <w:tc>
              <w:tcPr>
                <w:tcW w:w="4111" w:type="dxa"/>
              </w:tcPr>
              <w:p w:rsidR="001900DB" w:rsidRPr="00AB4D85" w:rsidRDefault="001900DB" w:rsidP="001900DB">
                <w:pPr>
                  <w:rPr>
                    <w:highlight w:val="green"/>
                  </w:rPr>
                </w:pPr>
                <w:r w:rsidRPr="009A00B8">
                  <w:t>Запланированная дата и время рассмотрения заявок и подведения итогов не ранее</w:t>
                </w:r>
              </w:p>
            </w:tc>
            <w:tc>
              <w:tcPr>
                <w:tcW w:w="4678" w:type="dxa"/>
              </w:tcPr>
              <w:p w:rsidR="001900DB" w:rsidRPr="001C534F" w:rsidRDefault="00DE6F4B" w:rsidP="00DE6F4B">
                <w:r>
                  <w:t>08.12.2023</w:t>
                </w:r>
                <w:r w:rsidR="001900DB">
                  <w:t xml:space="preserve"> по </w:t>
                </w:r>
                <w:r w:rsidR="001C534F">
                  <w:t>МСК</w:t>
                </w:r>
              </w:p>
            </w:tc>
          </w:tr>
          <w:tr w:rsidR="001C534F"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1C534F" w:rsidRPr="002E30A6" w:rsidRDefault="001C534F" w:rsidP="001C534F">
                <w:pPr>
                  <w:pStyle w:val="119"/>
                  <w:rPr>
                    <w:color w:val="auto"/>
                  </w:rPr>
                </w:pPr>
              </w:p>
            </w:tc>
            <w:tc>
              <w:tcPr>
                <w:tcW w:w="4111" w:type="dxa"/>
              </w:tcPr>
              <w:p w:rsidR="001C534F" w:rsidRPr="002E30A6" w:rsidRDefault="001C534F" w:rsidP="001C534F">
                <w:r w:rsidRPr="002E30A6">
                  <w:t>Место рассмотрения заявок участников закупки и подведения итогов закупки</w:t>
                </w:r>
              </w:p>
            </w:tc>
            <w:tc>
              <w:tcPr>
                <w:tcW w:w="4678" w:type="dxa"/>
              </w:tcPr>
              <w:p w:rsidR="001C534F" w:rsidRPr="002E30A6" w:rsidRDefault="001C534F" w:rsidP="001C534F">
                <w:r>
                  <w:t>Республика Карелия, Сегежский р-н, д. Каменный Бор, ул. Набережная, д 1В (Ондская ГЭС)</w:t>
                </w:r>
              </w:p>
            </w:tc>
          </w:tr>
        </w:tbl>
        <w:p w:rsidR="002440E7" w:rsidRPr="002E30A6" w:rsidRDefault="00D61628"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3"/>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5" w:name="_Toc143608055"/>
      <w:r w:rsidRPr="002E30A6">
        <w:rPr>
          <w:color w:val="auto"/>
        </w:rPr>
        <w:lastRenderedPageBreak/>
        <w:t>Требования к предложению участника</w:t>
      </w:r>
      <w:bookmarkEnd w:id="5"/>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41EA0D5A41E5434CBBB99FAD9D84DACA"/>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C1461B"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Комплексная проверка ЗС ГО</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C1461B" w:rsidP="00635929">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1 усл. ед.</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C1461B" w:rsidP="00173337">
                <w:pPr>
                  <w:pStyle w:val="111"/>
                  <w:numPr>
                    <w:ilvl w:val="0"/>
                    <w:numId w:val="0"/>
                  </w:numPr>
                  <w:spacing w:after="0" w:line="240" w:lineRule="auto"/>
                  <w:jc w:val="left"/>
                  <w:rPr>
                    <w:rFonts w:asciiTheme="minorHAnsi" w:hAnsiTheme="minorHAnsi"/>
                    <w:color w:val="auto"/>
                  </w:rPr>
                </w:pPr>
                <w:r w:rsidRPr="00C1461B">
                  <w:rPr>
                    <w:rFonts w:asciiTheme="minorHAnsi" w:hAnsiTheme="minorHAnsi"/>
                    <w:color w:val="auto"/>
                  </w:rPr>
                  <w:t>Республика Карелия, Сегежский р-н, д. Каменный Бор, ул. Набережная, д 1В</w:t>
                </w:r>
              </w:p>
            </w:tc>
          </w:tr>
          <w:tr w:rsidR="0097533B" w:rsidRPr="0097533B" w:rsidTr="00867ACA">
            <w:trPr>
              <w:tblCellSpacing w:w="42" w:type="dxa"/>
            </w:trPr>
            <w:tc>
              <w:tcPr>
                <w:tcW w:w="775" w:type="dxa"/>
                <w:vAlign w:val="center"/>
              </w:tcPr>
              <w:p w:rsidR="0097533B" w:rsidRPr="00B56B74" w:rsidRDefault="0097533B" w:rsidP="00867ACA">
                <w:pPr>
                  <w:pStyle w:val="111"/>
                  <w:rPr>
                    <w:rFonts w:asciiTheme="minorHAnsi" w:hAnsiTheme="minorHAnsi"/>
                  </w:rPr>
                </w:pPr>
              </w:p>
            </w:tc>
            <w:tc>
              <w:tcPr>
                <w:tcW w:w="2893" w:type="dxa"/>
                <w:tcMar>
                  <w:left w:w="85" w:type="dxa"/>
                </w:tcMar>
                <w:vAlign w:val="center"/>
              </w:tcPr>
              <w:p w:rsidR="0097533B" w:rsidRPr="0097533B" w:rsidRDefault="0097533B" w:rsidP="00867ACA">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97533B" w:rsidRDefault="00C1461B" w:rsidP="00867ACA">
                <w:pPr>
                  <w:pStyle w:val="111"/>
                  <w:numPr>
                    <w:ilvl w:val="0"/>
                    <w:numId w:val="0"/>
                  </w:numPr>
                  <w:spacing w:after="0" w:line="240" w:lineRule="auto"/>
                  <w:jc w:val="left"/>
                  <w:rPr>
                    <w:rFonts w:asciiTheme="minorHAnsi" w:hAnsiTheme="minorHAnsi"/>
                  </w:rPr>
                </w:pPr>
                <w:r>
                  <w:t>С даты подписания по 31.12.2023</w:t>
                </w:r>
              </w:p>
            </w:tc>
          </w:tr>
          <w:tr w:rsidR="0097533B" w:rsidRPr="00B56B74" w:rsidTr="00867ACA">
            <w:trPr>
              <w:tblCellSpacing w:w="42" w:type="dxa"/>
            </w:trPr>
            <w:tc>
              <w:tcPr>
                <w:tcW w:w="775" w:type="dxa"/>
                <w:vAlign w:val="center"/>
              </w:tcPr>
              <w:p w:rsidR="0097533B" w:rsidRPr="0097533B" w:rsidRDefault="0097533B" w:rsidP="00867ACA">
                <w:pPr>
                  <w:pStyle w:val="111"/>
                  <w:rPr>
                    <w:rFonts w:asciiTheme="minorHAnsi" w:hAnsiTheme="minorHAnsi"/>
                  </w:rPr>
                </w:pPr>
              </w:p>
            </w:tc>
            <w:tc>
              <w:tcPr>
                <w:tcW w:w="2893" w:type="dxa"/>
                <w:tcMar>
                  <w:left w:w="85" w:type="dxa"/>
                </w:tcMar>
                <w:vAlign w:val="center"/>
              </w:tcPr>
              <w:p w:rsidR="0097533B" w:rsidRPr="0097533B" w:rsidRDefault="0097533B" w:rsidP="00867ACA">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сроки)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C1461B" w:rsidP="00867ACA">
                <w:pPr>
                  <w:pStyle w:val="111"/>
                  <w:numPr>
                    <w:ilvl w:val="0"/>
                    <w:numId w:val="0"/>
                  </w:numPr>
                  <w:spacing w:after="0" w:line="240" w:lineRule="auto"/>
                  <w:jc w:val="left"/>
                  <w:rPr>
                    <w:rFonts w:asciiTheme="minorHAnsi" w:hAnsiTheme="minorHAnsi"/>
                  </w:rPr>
                </w:pPr>
                <w:r>
                  <w:rPr>
                    <w:rFonts w:asciiTheme="minorHAnsi" w:hAnsiTheme="minorHAnsi"/>
                  </w:rPr>
                  <w:t>до 31.12.2023</w:t>
                </w:r>
              </w:p>
            </w:tc>
          </w:tr>
          <w:tr w:rsidR="006C49BC" w:rsidRPr="004A11C7" w:rsidTr="00C307BB">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C1461B" w:rsidP="00C307BB">
                <w:pPr>
                  <w:pStyle w:val="111"/>
                  <w:numPr>
                    <w:ilvl w:val="0"/>
                    <w:numId w:val="0"/>
                  </w:numPr>
                  <w:spacing w:after="0" w:line="240" w:lineRule="auto"/>
                  <w:jc w:val="left"/>
                  <w:rPr>
                    <w:rFonts w:asciiTheme="minorHAnsi" w:hAnsiTheme="minorHAnsi"/>
                  </w:rPr>
                </w:pPr>
                <w:r>
                  <w:rPr>
                    <w:rFonts w:asciiTheme="minorHAnsi" w:hAnsiTheme="minorHAnsi"/>
                  </w:rPr>
                  <w:t>В соответствии с Техническим заданием</w:t>
                </w:r>
              </w:p>
            </w:tc>
          </w:tr>
          <w:tr w:rsidR="00A51E54" w:rsidRPr="004A11C7" w:rsidTr="00C307BB">
            <w:trPr>
              <w:tblCellSpacing w:w="42" w:type="dxa"/>
            </w:trPr>
            <w:tc>
              <w:tcPr>
                <w:tcW w:w="775" w:type="dxa"/>
                <w:vAlign w:val="center"/>
              </w:tcPr>
              <w:p w:rsidR="00A51E54" w:rsidRPr="00B56B74" w:rsidRDefault="00A51E54" w:rsidP="00C307BB">
                <w:pPr>
                  <w:pStyle w:val="111"/>
                </w:pPr>
              </w:p>
            </w:tc>
            <w:tc>
              <w:tcPr>
                <w:tcW w:w="2893"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A51E54" w:rsidP="00A51E54">
                <w:pPr>
                  <w:pStyle w:val="111"/>
                  <w:numPr>
                    <w:ilvl w:val="0"/>
                    <w:numId w:val="0"/>
                  </w:numPr>
                  <w:spacing w:after="0" w:line="240" w:lineRule="auto"/>
                  <w:jc w:val="left"/>
                </w:pP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C1461B"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Безналичный расчет, путем переведения денежных средств на расчетный счет исполнителя</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C1461B" w:rsidP="00C1461B">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 xml:space="preserve">30 календарных дней </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C1461B"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с даты подписания актов оказанных услуг</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C1461B"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проектом Договора</w:t>
                </w:r>
              </w:p>
            </w:tc>
          </w:tr>
          <w:tr w:rsidR="00584D23" w:rsidRPr="00B56B74" w:rsidTr="00867ACA">
            <w:trPr>
              <w:tblCellSpacing w:w="42" w:type="dxa"/>
            </w:trPr>
            <w:tc>
              <w:tcPr>
                <w:tcW w:w="775" w:type="dxa"/>
                <w:vAlign w:val="center"/>
              </w:tcPr>
              <w:p w:rsidR="00584D23" w:rsidRPr="00B56B74" w:rsidRDefault="00584D23" w:rsidP="00867ACA">
                <w:pPr>
                  <w:pStyle w:val="111"/>
                  <w:rPr>
                    <w:rFonts w:asciiTheme="minorHAnsi" w:hAnsiTheme="minorHAnsi"/>
                  </w:rPr>
                </w:pPr>
              </w:p>
            </w:tc>
            <w:tc>
              <w:tcPr>
                <w:tcW w:w="2893" w:type="dxa"/>
                <w:tcMar>
                  <w:left w:w="85" w:type="dxa"/>
                </w:tcMar>
                <w:vAlign w:val="center"/>
              </w:tcPr>
              <w:p w:rsidR="00584D23" w:rsidRPr="00B56B74" w:rsidRDefault="00584D23" w:rsidP="00867ACA">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C1461B" w:rsidP="00C1461B">
                <w:pPr>
                  <w:pStyle w:val="111"/>
                  <w:numPr>
                    <w:ilvl w:val="0"/>
                    <w:numId w:val="0"/>
                  </w:numPr>
                  <w:spacing w:after="0" w:line="240" w:lineRule="auto"/>
                  <w:jc w:val="left"/>
                  <w:rPr>
                    <w:rFonts w:asciiTheme="minorHAnsi" w:hAnsiTheme="minorHAnsi"/>
                  </w:rPr>
                </w:pPr>
                <w:r>
                  <w:t>12 месяцев</w:t>
                </w:r>
              </w:p>
            </w:tc>
          </w:tr>
          <w:tr w:rsidR="0097533B" w:rsidRPr="00B56B74" w:rsidTr="00867ACA">
            <w:trPr>
              <w:tblCellSpacing w:w="42" w:type="dxa"/>
            </w:trPr>
            <w:tc>
              <w:tcPr>
                <w:tcW w:w="775" w:type="dxa"/>
                <w:vAlign w:val="center"/>
              </w:tcPr>
              <w:p w:rsidR="0097533B" w:rsidRPr="00B56B74" w:rsidRDefault="0097533B" w:rsidP="0097533B">
                <w:pPr>
                  <w:pStyle w:val="111"/>
                </w:pPr>
              </w:p>
            </w:tc>
            <w:tc>
              <w:tcPr>
                <w:tcW w:w="2893" w:type="dxa"/>
                <w:tcMar>
                  <w:left w:w="85" w:type="dxa"/>
                </w:tcMar>
                <w:vAlign w:val="center"/>
              </w:tcPr>
              <w:p w:rsidR="0097533B" w:rsidRPr="0097533B" w:rsidRDefault="0097533B" w:rsidP="0097533B">
                <w:pPr>
                  <w:pStyle w:val="afffff"/>
                  <w:jc w:val="both"/>
                  <w:rPr>
                    <w:rFonts w:asciiTheme="minorHAnsi" w:hAnsiTheme="minorHAnsi"/>
                    <w:sz w:val="20"/>
                  </w:rPr>
                </w:pPr>
                <w:r w:rsidRPr="0097533B">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C1461B" w:rsidP="0097533B">
                <w:pPr>
                  <w:pStyle w:val="111"/>
                  <w:numPr>
                    <w:ilvl w:val="0"/>
                    <w:numId w:val="0"/>
                  </w:numPr>
                  <w:spacing w:after="0" w:line="240" w:lineRule="auto"/>
                  <w:jc w:val="left"/>
                  <w:rPr>
                    <w:rFonts w:asciiTheme="minorHAnsi" w:hAnsiTheme="minorHAnsi"/>
                    <w:noProof/>
                  </w:rPr>
                </w:pPr>
                <w:r>
                  <w:rPr>
                    <w:rFonts w:asciiTheme="minorHAnsi" w:hAnsiTheme="minorHAnsi"/>
                    <w:noProof/>
                  </w:rPr>
                  <w:t>Не менее 50 %</w:t>
                </w:r>
              </w:p>
            </w:tc>
          </w:tr>
          <w:tr w:rsidR="00F33D34" w:rsidRPr="00B56B74" w:rsidTr="00C307BB">
            <w:trPr>
              <w:tblCellSpacing w:w="42" w:type="dxa"/>
            </w:trPr>
            <w:tc>
              <w:tcPr>
                <w:tcW w:w="775"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676349" w:rsidP="00F33D34">
                <w:pPr>
                  <w:pStyle w:val="111"/>
                  <w:numPr>
                    <w:ilvl w:val="0"/>
                    <w:numId w:val="0"/>
                  </w:numPr>
                  <w:spacing w:after="0" w:line="240" w:lineRule="auto"/>
                  <w:jc w:val="left"/>
                </w:pPr>
                <w:r>
                  <w:t>Требование не установлено</w:t>
                </w:r>
              </w:p>
            </w:tc>
          </w:tr>
        </w:tbl>
      </w:sdtContent>
    </w:sdt>
    <w:p w:rsidR="00BC611E" w:rsidRPr="002E30A6" w:rsidRDefault="00BC611E" w:rsidP="00BC611E">
      <w:pPr>
        <w:pStyle w:val="113"/>
        <w:rPr>
          <w:color w:val="auto"/>
        </w:rPr>
      </w:pPr>
      <w:r w:rsidRPr="002E30A6">
        <w:rPr>
          <w:color w:val="auto"/>
        </w:rPr>
        <w:t>Требования безопасности</w:t>
      </w:r>
    </w:p>
    <w:p w:rsidR="00BC611E" w:rsidRPr="002E30A6" w:rsidRDefault="00676349" w:rsidP="00BC611E">
      <w:pPr>
        <w:pStyle w:val="111"/>
        <w:rPr>
          <w:color w:val="auto"/>
        </w:rPr>
      </w:pPr>
      <w:r>
        <w:rPr>
          <w:color w:val="auto"/>
        </w:rPr>
        <w:t>В соответствии с Проектом Договора</w:t>
      </w:r>
    </w:p>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41EA0D5A41E5434CBBB99FAD9D84DACA"/>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lastRenderedPageBreak/>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4"/>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6" w:name="_Ref534988715"/>
      <w:bookmarkStart w:id="7" w:name="_Toc143608056"/>
      <w:r w:rsidRPr="002E30A6">
        <w:rPr>
          <w:color w:val="auto"/>
        </w:rPr>
        <w:lastRenderedPageBreak/>
        <w:t>Требования к участникам закупки</w:t>
      </w:r>
      <w:bookmarkEnd w:id="6"/>
      <w:bookmarkEnd w:id="7"/>
    </w:p>
    <w:p w:rsidR="00BE3194" w:rsidRPr="002E30A6" w:rsidRDefault="006F2981" w:rsidP="002B3785">
      <w:pPr>
        <w:pStyle w:val="113"/>
        <w:rPr>
          <w:color w:val="auto"/>
        </w:rPr>
      </w:pPr>
      <w:bookmarkStart w:id="8"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8"/>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41EA0D5A41E5434CBBB99FAD9D84DACA"/>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273930">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C7D088EABB3540FEA26D9642F931DCF2"/>
            </w:placeholder>
            <w15:color w:val="FFFF00"/>
          </w:sdtPr>
          <w:sdtEnd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r w:rsidRPr="002E30A6">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091E455E463941E28837B65AC3122648"/>
            </w:placeholder>
            <w15:color w:val="FFFF00"/>
          </w:sdtPr>
          <w:sdtEndPr/>
          <w:sdtContent>
            <w:sdt>
              <w:sdtPr>
                <w:id w:val="-1825498209"/>
                <w:placeholder>
                  <w:docPart w:val="9D11885AA98642D688C8224BF8BBE7C7"/>
                </w:placeholder>
                <w15:color w:val="FFFF00"/>
              </w:sdtPr>
              <w:sdtEndPr/>
              <w:sdtContent>
                <w:sdt>
                  <w:sdtPr>
                    <w:id w:val="-588309584"/>
                    <w:placeholder>
                      <w:docPart w:val="37C8EF718C76453E9E6DDE3D1E4B9610"/>
                    </w:placeholder>
                    <w15:color w:val="FFFF00"/>
                  </w:sdtPr>
                  <w:sdtEnd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08B3F92AB9324F4AAF984A046B001F01"/>
            </w:placeholder>
            <w15:color w:val="FFFF00"/>
          </w:sdtPr>
          <w:sdtEndPr/>
          <w:sdtContent>
            <w:sdt>
              <w:sdtPr>
                <w:id w:val="1734434407"/>
                <w:placeholder>
                  <w:docPart w:val="C31296E33744454195E8F495081624CD"/>
                </w:placeholder>
                <w15:color w:val="FFFF00"/>
              </w:sdtPr>
              <w:sdtEndPr/>
              <w:sdtContent>
                <w:sdt>
                  <w:sdtPr>
                    <w:id w:val="128986883"/>
                    <w:placeholder>
                      <w:docPart w:val="09DFDEF3307843E59AA07D4366F301D2"/>
                    </w:placeholder>
                    <w15:color w:val="FFFF00"/>
                  </w:sdtPr>
                  <w:sdtEnd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BDB6B4C0B96844CB82CB0EC6A88C8513"/>
            </w:placeholder>
            <w15:color w:val="FFFF00"/>
          </w:sdtPr>
          <w:sdtEndPr/>
          <w:sdtContent>
            <w:sdt>
              <w:sdtPr>
                <w:id w:val="1486978902"/>
                <w:placeholder>
                  <w:docPart w:val="9B0D302B2AA44D978D4A2430521073FD"/>
                </w:placeholder>
                <w15:color w:val="FFFF00"/>
              </w:sdtPr>
              <w:sdtEndPr/>
              <w:sdtContent>
                <w:sdt>
                  <w:sdtPr>
                    <w:id w:val="1587262142"/>
                    <w:placeholder>
                      <w:docPart w:val="27A98A4C47A14453B557CA371A6CDFF2"/>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E31F86408B8041D0B91B73D6493DDB01"/>
            </w:placeholder>
            <w15:color w:val="FFFF00"/>
          </w:sdtPr>
          <w:sdtEndPr/>
          <w:sdtContent>
            <w:sdt>
              <w:sdtPr>
                <w:id w:val="-1227372339"/>
                <w:placeholder>
                  <w:docPart w:val="6DEC5DEFD26946EE8AE032C37465E001"/>
                </w:placeholder>
                <w15:color w:val="FFFF00"/>
              </w:sdtPr>
              <w:sdtEndPr/>
              <w:sdtContent>
                <w:sdt>
                  <w:sdtPr>
                    <w:id w:val="-85692800"/>
                    <w:placeholder>
                      <w:docPart w:val="9994BB0C214647E1BD33226A6E074A49"/>
                    </w:placeholder>
                    <w15:color w:val="FFFF00"/>
                  </w:sdtPr>
                  <w:sdtEnd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3EAAE6A8C397432291CEC64FF6C1C4CE"/>
            </w:placeholder>
            <w15:color w:val="FFFF00"/>
          </w:sdtPr>
          <w:sdtEndPr/>
          <w:sdtContent>
            <w:sdt>
              <w:sdtPr>
                <w:id w:val="2013024472"/>
                <w:placeholder>
                  <w:docPart w:val="12342F59619C4D998D704E43521FCC44"/>
                </w:placeholder>
                <w15:color w:val="FFFF00"/>
              </w:sdtPr>
              <w:sdtEndPr/>
              <w:sdtContent>
                <w:sdt>
                  <w:sdtPr>
                    <w:id w:val="-1950388802"/>
                    <w:placeholder>
                      <w:docPart w:val="AC1F0455973D401EB34C086D3A1E3CEF"/>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100FAEBFCEF24BB2BD708A6E3CCE8728"/>
            </w:placeholder>
            <w15:color w:val="FFFF00"/>
          </w:sdtPr>
          <w:sdtEnd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w:t>
                </w:r>
                <w:r w:rsidR="006C0041">
                  <w:t xml:space="preserve"> и документ по форме </w:t>
                </w:r>
                <w:r w:rsidR="00457E53">
                  <w:t xml:space="preserve">КНД 1160080 или </w:t>
                </w:r>
                <w:r w:rsidR="006C0041">
                  <w:t>КНД 116008</w:t>
                </w:r>
                <w:r w:rsidR="006C0041" w:rsidRPr="006C0041">
                  <w:t>2</w:t>
                </w:r>
                <w:r w:rsidRPr="002E30A6">
                  <w:t>,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7F84B59E1EDD46ECBF45A1D98AE7F031"/>
              </w:placeholder>
              <w15:color w:val="FFFF00"/>
            </w:sdtPr>
            <w:sdtEnd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7F84B59E1EDD46ECBF45A1D98AE7F031"/>
              </w:placeholder>
              <w15:color w:val="FFFF00"/>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1336D4184B3C4EB09E517C967944CE62"/>
              </w:placeholder>
              <w15:color w:val="FFFF00"/>
            </w:sdtPr>
            <w:sdtEndPr/>
            <w:sdtContent>
              <w:p w:rsidR="00472482" w:rsidRPr="008A5D69" w:rsidRDefault="00472482" w:rsidP="003D168C">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минимум на</w:t>
                </w:r>
                <w:r w:rsidR="003D168C">
                  <w:t xml:space="preserve"> 1 </w:t>
                </w:r>
                <w:r w:rsidRPr="003C6F93">
                  <w:t xml:space="preserve">договор </w:t>
                </w:r>
                <w:r>
                  <w:t xml:space="preserve">(по форме заявки на участие закупки), </w:t>
                </w:r>
                <w:r w:rsidRPr="003D168C">
                  <w:rPr>
                    <w:b/>
                  </w:rPr>
                  <w:t>копия этого договора</w:t>
                </w:r>
                <w:r>
                  <w:t xml:space="preserve">,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273930">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9C279F07BC9647569EF82D6466A43EC7"/>
              </w:placeholder>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p w:rsidR="009B58B7" w:rsidRPr="002E30A6" w:rsidRDefault="003D168C" w:rsidP="009B58B7">
            <w:pPr>
              <w:suppressAutoHyphens/>
              <w:cnfStyle w:val="000000100000" w:firstRow="0" w:lastRow="0" w:firstColumn="0" w:lastColumn="0" w:oddVBand="0" w:evenVBand="0" w:oddHBand="1" w:evenHBand="0" w:firstRowFirstColumn="0" w:firstRowLastColumn="0" w:lastRowFirstColumn="0" w:lastRowLastColumn="0"/>
            </w:pPr>
            <w:r>
              <w:t>Справка о кадровых ресурсах</w:t>
            </w:r>
          </w:p>
        </w:tc>
      </w:tr>
      <w:tr w:rsidR="009B58B7" w:rsidRPr="002E30A6"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4394" w:type="dxa"/>
            <w:vAlign w:val="center"/>
          </w:tcPr>
          <w:p w:rsidR="003D168C" w:rsidRPr="002E30A6" w:rsidRDefault="003D168C" w:rsidP="003D168C">
            <w:pPr>
              <w:suppressAutoHyphens/>
              <w:cnfStyle w:val="000000010000" w:firstRow="0" w:lastRow="0" w:firstColumn="0" w:lastColumn="0" w:oddVBand="0" w:evenVBand="0" w:oddHBand="0" w:evenHBand="1" w:firstRowFirstColumn="0" w:firstRowLastColumn="0" w:lastRowFirstColumn="0" w:lastRowLastColumn="0"/>
            </w:pPr>
            <w:r>
              <w:t>Справка о материально-технических ресурсах по форме из заявки на участие в закупке.</w:t>
            </w:r>
          </w:p>
        </w:tc>
      </w:tr>
      <w:tr w:rsidR="00BF4C11" w:rsidRPr="002E30A6" w:rsidTr="00B766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C11" w:rsidRPr="002E30A6" w:rsidRDefault="00BF4C11" w:rsidP="00BF4C11">
            <w:pPr>
              <w:pStyle w:val="ac"/>
              <w:numPr>
                <w:ilvl w:val="0"/>
                <w:numId w:val="6"/>
              </w:numPr>
              <w:suppressAutoHyphens/>
            </w:pPr>
          </w:p>
        </w:tc>
        <w:tc>
          <w:tcPr>
            <w:tcW w:w="3706" w:type="dxa"/>
            <w:vAlign w:val="center"/>
          </w:tcPr>
          <w:p w:rsidR="00BF4C11" w:rsidRPr="007F44C2" w:rsidRDefault="00BF4C11" w:rsidP="003D168C">
            <w:pPr>
              <w:pStyle w:val="afffff"/>
              <w:jc w:val="both"/>
              <w:cnfStyle w:val="000000100000" w:firstRow="0" w:lastRow="0" w:firstColumn="0" w:lastColumn="0" w:oddVBand="0" w:evenVBand="0" w:oddHBand="1" w:evenHBand="0" w:firstRowFirstColumn="0" w:firstRowLastColumn="0" w:lastRowFirstColumn="0" w:lastRowLastColumn="0"/>
            </w:pPr>
            <w:r>
              <w:rPr>
                <w:noProof/>
              </w:rPr>
              <w:t>Членство в саморегулируемой организации:</w:t>
            </w:r>
          </w:p>
        </w:tc>
        <w:tc>
          <w:tcPr>
            <w:tcW w:w="4394" w:type="dxa"/>
            <w:vAlign w:val="center"/>
          </w:tcPr>
          <w:p w:rsidR="00BF4C11" w:rsidRDefault="003D168C" w:rsidP="00BF4C11">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Требование не установленно</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12" w:type="dxa"/>
        <w:tblLook w:val="04A0" w:firstRow="1" w:lastRow="0" w:firstColumn="1" w:lastColumn="0" w:noHBand="0" w:noVBand="1"/>
      </w:tblPr>
      <w:tblGrid>
        <w:gridCol w:w="452"/>
        <w:gridCol w:w="10"/>
        <w:gridCol w:w="3108"/>
        <w:gridCol w:w="10"/>
        <w:gridCol w:w="4809"/>
        <w:gridCol w:w="123"/>
      </w:tblGrid>
      <w:tr w:rsidR="002E30A6" w:rsidRPr="002E30A6" w:rsidTr="00E57F0A">
        <w:trPr>
          <w:gridAfter w:val="1"/>
          <w:cnfStyle w:val="100000000000" w:firstRow="1" w:lastRow="0" w:firstColumn="0" w:lastColumn="0" w:oddVBand="0" w:evenVBand="0" w:oddHBand="0" w:evenHBand="0" w:firstRowFirstColumn="0" w:firstRowLastColumn="0" w:lastRowFirstColumn="0" w:lastRowLastColumn="0"/>
          <w:wAfter w:w="123"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E57F0A">
        <w:trPr>
          <w:gridAfter w:val="1"/>
          <w:cnfStyle w:val="000000100000" w:firstRow="0" w:lastRow="0" w:firstColumn="0" w:lastColumn="0" w:oddVBand="0" w:evenVBand="0" w:oddHBand="1" w:evenHBand="0"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gridSpan w:val="2"/>
            <w:vAlign w:val="center"/>
          </w:tcPr>
          <w:p w:rsidR="007A32D2" w:rsidRPr="002E30A6" w:rsidRDefault="003D168C"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Субподряд допустим, при условии выполнения подрядчиком не менее 50% от объема услуг по договору</w:t>
            </w:r>
          </w:p>
        </w:tc>
      </w:tr>
      <w:tr w:rsidR="002E30A6" w:rsidRPr="002E30A6" w:rsidTr="00E57F0A">
        <w:trPr>
          <w:gridAfter w:val="1"/>
          <w:cnfStyle w:val="000000010000" w:firstRow="0" w:lastRow="0" w:firstColumn="0" w:lastColumn="0" w:oddVBand="0" w:evenVBand="0" w:oddHBand="0" w:evenHBand="1"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Разрешение на выполнение работ, оказание услуг</w:t>
            </w:r>
          </w:p>
        </w:tc>
        <w:tc>
          <w:tcPr>
            <w:tcW w:w="4819" w:type="dxa"/>
            <w:gridSpan w:val="2"/>
            <w:vAlign w:val="center"/>
          </w:tcPr>
          <w:p w:rsidR="007A5C59" w:rsidRPr="002E30A6" w:rsidRDefault="004859B1"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r w:rsidR="004859B1" w:rsidRPr="002E30A6" w:rsidTr="00E57F0A">
        <w:trPr>
          <w:gridAfter w:val="1"/>
          <w:cnfStyle w:val="000000100000" w:firstRow="0" w:lastRow="0" w:firstColumn="0" w:lastColumn="0" w:oddVBand="0" w:evenVBand="0" w:oddHBand="1" w:evenHBand="0"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2E30A6" w:rsidRDefault="004859B1" w:rsidP="004859B1">
            <w:pPr>
              <w:pStyle w:val="ac"/>
              <w:numPr>
                <w:ilvl w:val="0"/>
                <w:numId w:val="6"/>
              </w:numPr>
              <w:suppressAutoHyphens/>
            </w:pPr>
          </w:p>
        </w:tc>
        <w:tc>
          <w:tcPr>
            <w:tcW w:w="3118" w:type="dxa"/>
            <w:gridSpan w:val="2"/>
            <w:vAlign w:val="center"/>
          </w:tcPr>
          <w:sdt>
            <w:sdtPr>
              <w:rPr>
                <w:color w:val="auto"/>
              </w:rPr>
              <w:id w:val="347765857"/>
              <w:placeholder>
                <w:docPart w:val="2F776CDE641D499B871FBCB886B80430"/>
              </w:placeholder>
              <w15:color w:val="FFFF00"/>
            </w:sdtPr>
            <w:sdtEndPr>
              <w:rPr>
                <w:noProof/>
              </w:rPr>
            </w:sdtEndPr>
            <w:sdtContent>
              <w:p w:rsidR="004859B1" w:rsidRPr="002E30A6" w:rsidRDefault="004859B1" w:rsidP="004859B1">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Аттестация НАКС</w:t>
                </w:r>
              </w:p>
            </w:sdtContent>
          </w:sdt>
        </w:tc>
        <w:tc>
          <w:tcPr>
            <w:tcW w:w="4819" w:type="dxa"/>
            <w:gridSpan w:val="2"/>
            <w:vAlign w:val="center"/>
          </w:tcPr>
          <w:p w:rsidR="004859B1" w:rsidRPr="002E30A6" w:rsidRDefault="004859B1" w:rsidP="004859B1">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Требование не установлено</w:t>
            </w:r>
          </w:p>
        </w:tc>
      </w:tr>
      <w:tr w:rsidR="004859B1" w:rsidTr="00E57F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4859B1" w:rsidRPr="0057727C" w:rsidRDefault="004859B1" w:rsidP="004859B1">
            <w:pPr>
              <w:pStyle w:val="ac"/>
              <w:numPr>
                <w:ilvl w:val="0"/>
                <w:numId w:val="6"/>
              </w:numPr>
              <w:suppressAutoHyphens/>
              <w:jc w:val="both"/>
            </w:pPr>
          </w:p>
        </w:tc>
        <w:tc>
          <w:tcPr>
            <w:tcW w:w="3118" w:type="dxa"/>
            <w:gridSpan w:val="2"/>
            <w:vAlign w:val="center"/>
          </w:tcPr>
          <w:p w:rsidR="004859B1" w:rsidRPr="00E6737E" w:rsidRDefault="004859B1" w:rsidP="004859B1">
            <w:pPr>
              <w:pStyle w:val="afffff"/>
              <w:cnfStyle w:val="000000010000" w:firstRow="0" w:lastRow="0" w:firstColumn="0" w:lastColumn="0" w:oddVBand="0" w:evenVBand="0" w:oddHBand="0" w:evenHBand="1" w:firstRowFirstColumn="0" w:firstRowLastColumn="0" w:lastRowFirstColumn="0" w:lastRowLastColumn="0"/>
            </w:pPr>
            <w:r w:rsidRPr="00553EB5">
              <w:rPr>
                <w:rFonts w:cstheme="minorHAnsi"/>
              </w:rPr>
              <w:t xml:space="preserve">Информация и документы об </w:t>
            </w:r>
            <w:r>
              <w:rPr>
                <w:rFonts w:cstheme="minorHAnsi"/>
              </w:rPr>
              <w:t xml:space="preserve">обеспечении </w:t>
            </w:r>
            <w:r w:rsidRPr="008D724D">
              <w:rPr>
                <w:rFonts w:cstheme="minorHAnsi"/>
              </w:rPr>
              <w:t>исполнения обязательств</w:t>
            </w:r>
            <w:r w:rsidRPr="00553EB5">
              <w:rPr>
                <w:rFonts w:cstheme="minorHAnsi"/>
              </w:rPr>
              <w:t xml:space="preserve"> </w:t>
            </w:r>
            <w:r>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4932" w:type="dxa"/>
            <w:gridSpan w:val="2"/>
            <w:vAlign w:val="center"/>
          </w:tcPr>
          <w:p w:rsidR="004859B1" w:rsidRPr="002E30A6" w:rsidRDefault="004859B1" w:rsidP="004859B1">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1739661196" w:edGrp="everyone" w:displacedByCustomXml="next"/>
    <w:sdt>
      <w:sdtPr>
        <w:rPr>
          <w:rFonts w:eastAsia="Times New Roman" w:cs="Arial"/>
          <w:b w:val="0"/>
          <w:color w:val="000000" w:themeColor="text1"/>
          <w:lang w:eastAsia="ru-RU"/>
        </w:rPr>
        <w:alias w:val="Специальные требования"/>
        <w:tag w:val="Специальные требования"/>
        <w:id w:val="798342438"/>
        <w:placeholder>
          <w:docPart w:val="BCCC5CADF5B640918312A7A058F00BF4"/>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867AC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867ACA">
                <w:pPr>
                  <w:suppressAutoHyphens/>
                </w:pPr>
                <w:r w:rsidRPr="00C736AB">
                  <w:t>№</w:t>
                </w:r>
              </w:p>
            </w:tc>
            <w:tc>
              <w:tcPr>
                <w:tcW w:w="3118" w:type="dxa"/>
                <w:vAlign w:val="center"/>
              </w:tcPr>
              <w:p w:rsidR="00F75094" w:rsidRPr="00C736AB" w:rsidRDefault="00F75094" w:rsidP="00867ACA">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867ACA">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4859B1" w:rsidRPr="00C736AB" w:rsidTr="00867AC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C736AB" w:rsidRDefault="004859B1" w:rsidP="004859B1">
                <w:pPr>
                  <w:pStyle w:val="ac"/>
                  <w:numPr>
                    <w:ilvl w:val="0"/>
                    <w:numId w:val="6"/>
                  </w:numPr>
                  <w:suppressAutoHyphens/>
                  <w:jc w:val="both"/>
                </w:pPr>
              </w:p>
            </w:tc>
            <w:tc>
              <w:tcPr>
                <w:tcW w:w="3118" w:type="dxa"/>
                <w:vAlign w:val="center"/>
              </w:tcPr>
              <w:p w:rsidR="004859B1" w:rsidRPr="00C736AB" w:rsidRDefault="004859B1" w:rsidP="004859B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rsidR="004859B1" w:rsidRPr="002E30A6" w:rsidRDefault="004859B1" w:rsidP="004859B1">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Требование не установлено</w:t>
                </w:r>
              </w:p>
            </w:tc>
          </w:tr>
          <w:tr w:rsidR="004859B1" w:rsidRPr="00C736AB" w:rsidTr="00867AC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C736AB" w:rsidRDefault="004859B1" w:rsidP="004859B1">
                <w:pPr>
                  <w:pStyle w:val="ac"/>
                  <w:numPr>
                    <w:ilvl w:val="0"/>
                    <w:numId w:val="6"/>
                  </w:numPr>
                  <w:suppressAutoHyphens/>
                  <w:jc w:val="both"/>
                </w:pPr>
              </w:p>
            </w:tc>
            <w:tc>
              <w:tcPr>
                <w:tcW w:w="3118" w:type="dxa"/>
                <w:vAlign w:val="center"/>
              </w:tcPr>
              <w:p w:rsidR="004859B1" w:rsidRPr="00C736AB" w:rsidRDefault="004859B1" w:rsidP="004859B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rsidR="004859B1" w:rsidRPr="002E30A6" w:rsidRDefault="004859B1" w:rsidP="004859B1">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bl>
      </w:sdtContent>
    </w:sdt>
    <w:permEnd w:id="1739661196"/>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894528023" w:edGrp="everyone" w:displacedByCustomXml="next"/>
    <w:sdt>
      <w:sdtPr>
        <w:rPr>
          <w:rFonts w:eastAsia="Times New Roman" w:cs="Arial"/>
          <w:b w:val="0"/>
          <w:color w:val="000000" w:themeColor="text1"/>
          <w:lang w:eastAsia="ru-RU"/>
        </w:rPr>
        <w:alias w:val="Специальные требования"/>
        <w:tag w:val="Специальные требования"/>
        <w:id w:val="-692846911"/>
        <w:placeholder>
          <w:docPart w:val="ED66CDB35DAF4F94AC4C08B2E142A46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867AC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867ACA">
                <w:pPr>
                  <w:suppressAutoHyphens/>
                </w:pPr>
                <w:r w:rsidRPr="00C736AB">
                  <w:t>№</w:t>
                </w:r>
              </w:p>
            </w:tc>
            <w:tc>
              <w:tcPr>
                <w:tcW w:w="3118" w:type="dxa"/>
                <w:vAlign w:val="center"/>
              </w:tcPr>
              <w:p w:rsidR="00F75094" w:rsidRPr="00C736AB" w:rsidRDefault="00F75094" w:rsidP="00867ACA">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867ACA">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4859B1" w:rsidRPr="00C736AB" w:rsidTr="00867AC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C736AB" w:rsidRDefault="004859B1" w:rsidP="004859B1">
                <w:pPr>
                  <w:pStyle w:val="ac"/>
                  <w:numPr>
                    <w:ilvl w:val="0"/>
                    <w:numId w:val="6"/>
                  </w:numPr>
                  <w:suppressAutoHyphens/>
                  <w:jc w:val="both"/>
                </w:pPr>
              </w:p>
            </w:tc>
            <w:tc>
              <w:tcPr>
                <w:tcW w:w="3118" w:type="dxa"/>
                <w:vAlign w:val="center"/>
              </w:tcPr>
              <w:p w:rsidR="004859B1" w:rsidRPr="00C736AB" w:rsidRDefault="004859B1" w:rsidP="004859B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rsidR="004859B1" w:rsidRPr="002E30A6" w:rsidRDefault="004859B1" w:rsidP="004859B1">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Требование не установлено</w:t>
                </w:r>
              </w:p>
            </w:tc>
          </w:tr>
          <w:tr w:rsidR="004859B1" w:rsidRPr="00C736AB" w:rsidTr="00867AC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C736AB" w:rsidRDefault="004859B1" w:rsidP="004859B1">
                <w:pPr>
                  <w:pStyle w:val="ac"/>
                  <w:numPr>
                    <w:ilvl w:val="0"/>
                    <w:numId w:val="6"/>
                  </w:numPr>
                  <w:suppressAutoHyphens/>
                  <w:jc w:val="both"/>
                </w:pPr>
              </w:p>
            </w:tc>
            <w:tc>
              <w:tcPr>
                <w:tcW w:w="3118" w:type="dxa"/>
                <w:vAlign w:val="center"/>
              </w:tcPr>
              <w:p w:rsidR="004859B1" w:rsidRPr="00C736AB" w:rsidRDefault="004859B1" w:rsidP="004859B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rsidR="004859B1" w:rsidRPr="002E30A6" w:rsidRDefault="004859B1" w:rsidP="004859B1">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r w:rsidR="004859B1" w:rsidRPr="00C736AB" w:rsidTr="00867AC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633AC2" w:rsidRDefault="004859B1" w:rsidP="004859B1">
                <w:pPr>
                  <w:pStyle w:val="ac"/>
                  <w:numPr>
                    <w:ilvl w:val="0"/>
                    <w:numId w:val="6"/>
                  </w:numPr>
                  <w:suppressAutoHyphens/>
                  <w:jc w:val="both"/>
                </w:pPr>
              </w:p>
            </w:tc>
            <w:tc>
              <w:tcPr>
                <w:tcW w:w="3118" w:type="dxa"/>
                <w:vAlign w:val="center"/>
              </w:tcPr>
              <w:p w:rsidR="004859B1" w:rsidRPr="0097533B" w:rsidRDefault="004859B1" w:rsidP="004859B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7533B">
                  <w:rPr>
                    <w:rFonts w:cstheme="minorHAnsi"/>
                  </w:rPr>
                  <w:t>Обеспечиваемые обязательства</w:t>
                </w:r>
              </w:p>
            </w:tc>
            <w:tc>
              <w:tcPr>
                <w:tcW w:w="4932" w:type="dxa"/>
                <w:vAlign w:val="center"/>
              </w:tcPr>
              <w:p w:rsidR="004859B1" w:rsidRPr="002E30A6" w:rsidRDefault="004859B1" w:rsidP="004859B1">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Требование не установлено</w:t>
                </w:r>
              </w:p>
            </w:tc>
          </w:tr>
          <w:tr w:rsidR="004859B1" w:rsidRPr="00D01CAB" w:rsidTr="00867AC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C736AB" w:rsidRDefault="004859B1" w:rsidP="004859B1">
                <w:pPr>
                  <w:pStyle w:val="ac"/>
                  <w:numPr>
                    <w:ilvl w:val="0"/>
                    <w:numId w:val="6"/>
                  </w:numPr>
                  <w:suppressAutoHyphens/>
                  <w:jc w:val="both"/>
                </w:pPr>
              </w:p>
            </w:tc>
            <w:tc>
              <w:tcPr>
                <w:tcW w:w="3118" w:type="dxa"/>
                <w:vAlign w:val="center"/>
              </w:tcPr>
              <w:p w:rsidR="004859B1" w:rsidRPr="00C736AB" w:rsidRDefault="004859B1" w:rsidP="004859B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rsidR="004859B1" w:rsidRPr="002E30A6" w:rsidRDefault="004859B1" w:rsidP="004859B1">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bl>
      </w:sdtContent>
    </w:sdt>
    <w:permEnd w:id="894528023"/>
    <w:p w:rsidR="00C307BB" w:rsidRPr="00736283" w:rsidRDefault="00C307BB" w:rsidP="00C307BB">
      <w:pPr>
        <w:pStyle w:val="113"/>
        <w:spacing w:line="240" w:lineRule="auto"/>
        <w:jc w:val="both"/>
      </w:pPr>
      <w:r w:rsidRPr="00736283">
        <w:t>Требования по обеспечению аванса</w:t>
      </w:r>
    </w:p>
    <w:permStart w:id="1957523139" w:edGrp="everyone" w:displacedByCustomXml="next"/>
    <w:sdt>
      <w:sdtPr>
        <w:rPr>
          <w:rFonts w:eastAsia="Times New Roman" w:cs="Arial"/>
          <w:b w:val="0"/>
          <w:color w:val="000000" w:themeColor="text1"/>
          <w:lang w:eastAsia="ru-RU"/>
        </w:rPr>
        <w:alias w:val="Специальные требования"/>
        <w:tag w:val="Специальные требования"/>
        <w:id w:val="-582680519"/>
        <w:placeholder>
          <w:docPart w:val="4A405C4C6B304E95906ACC4536D3468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307BB" w:rsidRPr="00736283"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4859B1" w:rsidRPr="00736283"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736283" w:rsidRDefault="004859B1" w:rsidP="004859B1">
                <w:pPr>
                  <w:pStyle w:val="ac"/>
                  <w:numPr>
                    <w:ilvl w:val="0"/>
                    <w:numId w:val="6"/>
                  </w:numPr>
                  <w:suppressAutoHyphens/>
                  <w:jc w:val="both"/>
                </w:pPr>
              </w:p>
            </w:tc>
            <w:tc>
              <w:tcPr>
                <w:tcW w:w="3118" w:type="dxa"/>
                <w:vAlign w:val="center"/>
              </w:tcPr>
              <w:p w:rsidR="004859B1" w:rsidRPr="00736283" w:rsidRDefault="004859B1" w:rsidP="004859B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4859B1" w:rsidRPr="002E30A6" w:rsidRDefault="004859B1" w:rsidP="004859B1">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Требование не установлено</w:t>
                </w:r>
              </w:p>
            </w:tc>
          </w:tr>
          <w:tr w:rsidR="004859B1" w:rsidRPr="00C736AB" w:rsidTr="00C307B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736283" w:rsidRDefault="004859B1" w:rsidP="004859B1">
                <w:pPr>
                  <w:pStyle w:val="ac"/>
                  <w:numPr>
                    <w:ilvl w:val="0"/>
                    <w:numId w:val="6"/>
                  </w:numPr>
                  <w:suppressAutoHyphens/>
                  <w:jc w:val="both"/>
                </w:pPr>
              </w:p>
            </w:tc>
            <w:tc>
              <w:tcPr>
                <w:tcW w:w="3118" w:type="dxa"/>
                <w:vAlign w:val="center"/>
              </w:tcPr>
              <w:p w:rsidR="004859B1" w:rsidRPr="00736283" w:rsidRDefault="004859B1" w:rsidP="004859B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4859B1" w:rsidRPr="002E30A6" w:rsidRDefault="004859B1" w:rsidP="004859B1">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bl>
      </w:sdtContent>
    </w:sdt>
    <w:permEnd w:id="1957523139"/>
    <w:p w:rsidR="0084050C" w:rsidRDefault="0084050C" w:rsidP="0084050C">
      <w:pPr>
        <w:pStyle w:val="113"/>
        <w:spacing w:line="240" w:lineRule="auto"/>
        <w:jc w:val="both"/>
      </w:pPr>
      <w:r w:rsidRPr="00C736AB">
        <w:t xml:space="preserve">Требование </w:t>
      </w:r>
      <w:r>
        <w:t>по безопасности и охране труда</w:t>
      </w:r>
    </w:p>
    <w:permStart w:id="2119118506" w:edGrp="everyone" w:displacedByCustomXml="next"/>
    <w:sdt>
      <w:sdtPr>
        <w:rPr>
          <w:b w:val="0"/>
        </w:rPr>
        <w:alias w:val="Специальные требования"/>
        <w:tag w:val="Специальные требования"/>
        <w:id w:val="1860858097"/>
        <w:placeholder>
          <w:docPart w:val="466796BC2A544C8DBCA43323FBBFA1B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867AC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67ACA">
                <w:pPr>
                  <w:suppressAutoHyphens/>
                </w:pPr>
                <w:r w:rsidRPr="00736283">
                  <w:t>№</w:t>
                </w:r>
              </w:p>
            </w:tc>
            <w:tc>
              <w:tcPr>
                <w:tcW w:w="3118" w:type="dxa"/>
                <w:vAlign w:val="center"/>
              </w:tcPr>
              <w:p w:rsidR="0084050C" w:rsidRPr="00736283" w:rsidRDefault="0084050C" w:rsidP="00867ACA">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867ACA">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867AC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867AC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4859B1" w:rsidP="00867AC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4859B1" w:rsidRPr="00C736AB" w:rsidTr="00867AC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736283" w:rsidRDefault="004859B1" w:rsidP="004859B1">
                <w:pPr>
                  <w:pStyle w:val="ac"/>
                  <w:numPr>
                    <w:ilvl w:val="0"/>
                    <w:numId w:val="6"/>
                  </w:numPr>
                  <w:suppressAutoHyphens/>
                  <w:jc w:val="both"/>
                </w:pPr>
              </w:p>
            </w:tc>
            <w:tc>
              <w:tcPr>
                <w:tcW w:w="3118" w:type="dxa"/>
              </w:tcPr>
              <w:p w:rsidR="004859B1" w:rsidRPr="00C113B4" w:rsidRDefault="004859B1" w:rsidP="004859B1">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4859B1" w:rsidRPr="00736283" w:rsidRDefault="004859B1" w:rsidP="004859B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4859B1" w:rsidRPr="00C736AB" w:rsidTr="00867AC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736283" w:rsidRDefault="004859B1" w:rsidP="004859B1">
                <w:pPr>
                  <w:pStyle w:val="ac"/>
                  <w:numPr>
                    <w:ilvl w:val="0"/>
                    <w:numId w:val="6"/>
                  </w:numPr>
                  <w:suppressAutoHyphens/>
                  <w:jc w:val="both"/>
                </w:pPr>
              </w:p>
            </w:tc>
            <w:tc>
              <w:tcPr>
                <w:tcW w:w="3118" w:type="dxa"/>
              </w:tcPr>
              <w:p w:rsidR="004859B1" w:rsidRPr="00C113B4" w:rsidRDefault="004859B1" w:rsidP="004859B1">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4859B1" w:rsidRPr="00736283" w:rsidRDefault="004859B1" w:rsidP="004859B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4859B1" w:rsidRPr="00C736AB" w:rsidTr="00867AC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736283" w:rsidRDefault="004859B1" w:rsidP="004859B1">
                <w:pPr>
                  <w:pStyle w:val="ac"/>
                  <w:numPr>
                    <w:ilvl w:val="0"/>
                    <w:numId w:val="6"/>
                  </w:numPr>
                  <w:suppressAutoHyphens/>
                  <w:jc w:val="both"/>
                </w:pPr>
              </w:p>
            </w:tc>
            <w:tc>
              <w:tcPr>
                <w:tcW w:w="3118" w:type="dxa"/>
              </w:tcPr>
              <w:p w:rsidR="004859B1" w:rsidRPr="00C113B4" w:rsidRDefault="004859B1" w:rsidP="004859B1">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4859B1" w:rsidRPr="00736283" w:rsidRDefault="004859B1" w:rsidP="004859B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4859B1" w:rsidRPr="00C736AB" w:rsidTr="00867AC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4859B1" w:rsidRPr="00736283" w:rsidRDefault="004859B1" w:rsidP="004859B1">
                <w:pPr>
                  <w:pStyle w:val="ac"/>
                  <w:numPr>
                    <w:ilvl w:val="0"/>
                    <w:numId w:val="6"/>
                  </w:numPr>
                  <w:suppressAutoHyphens/>
                  <w:jc w:val="both"/>
                </w:pPr>
              </w:p>
            </w:tc>
            <w:tc>
              <w:tcPr>
                <w:tcW w:w="3118" w:type="dxa"/>
              </w:tcPr>
              <w:p w:rsidR="004859B1" w:rsidRPr="00C113B4" w:rsidRDefault="004859B1" w:rsidP="004859B1">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4859B1" w:rsidRPr="00736283" w:rsidRDefault="004859B1" w:rsidP="004859B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bl>
      </w:sdtContent>
    </w:sdt>
    <w:permEnd w:id="2119118506"/>
    <w:p w:rsidR="00AA2F0D" w:rsidRPr="00C736AB" w:rsidRDefault="00AA2F0D" w:rsidP="00AA2F0D">
      <w:pPr>
        <w:pStyle w:val="113"/>
        <w:spacing w:line="240" w:lineRule="auto"/>
        <w:jc w:val="both"/>
      </w:pPr>
      <w:r>
        <w:lastRenderedPageBreak/>
        <w:t>Иные т</w:t>
      </w:r>
      <w:r w:rsidRPr="00C736AB">
        <w:t>ребовани</w:t>
      </w:r>
      <w:r>
        <w:t>я</w:t>
      </w:r>
      <w:r w:rsidRPr="00C736AB">
        <w:t xml:space="preserve"> </w:t>
      </w:r>
      <w:r>
        <w:t>к участникам</w:t>
      </w:r>
    </w:p>
    <w:permStart w:id="2120568569" w:edGrp="everyone" w:displacedByCustomXml="next"/>
    <w:sdt>
      <w:sdtPr>
        <w:rPr>
          <w:b w:val="0"/>
        </w:rPr>
        <w:alias w:val="Специальные требования"/>
        <w:tag w:val="Специальные требования"/>
        <w:id w:val="-2078812785"/>
        <w:placeholder>
          <w:docPart w:val="DD900214EAC94C43ADC9C4196DE4F1D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AA2F0D" w:rsidRPr="00C736AB" w:rsidRDefault="000A6EBF"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permEnd w:id="2120568569"/>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9" w:name="_Ref534988683"/>
      <w:bookmarkStart w:id="10" w:name="_Toc143608057"/>
      <w:bookmarkStart w:id="11" w:name="_Ref534988777"/>
      <w:r w:rsidRPr="002E30A6">
        <w:rPr>
          <w:color w:val="auto"/>
        </w:rPr>
        <w:lastRenderedPageBreak/>
        <w:t>Требования к заявке на участие в закупке</w:t>
      </w:r>
      <w:bookmarkEnd w:id="9"/>
      <w:bookmarkEnd w:id="10"/>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301AAC">
        <w:t>заявок принимает векселя (ей) А</w:t>
      </w:r>
      <w:r w:rsidRPr="008A7320">
        <w:t>О «Иркутскэнерго», ООО «Иркутская энергосбытовая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40EB7737D4CD4D95BFB7E11AB38576FB"/>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273930">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lastRenderedPageBreak/>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EDC66BE83D3F4B22BA34ACF65BF0DA66"/>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273930">
            <w:rPr>
              <w:noProof/>
            </w:rPr>
            <w:t>«Местонахождение_заказчика»</w:t>
          </w:r>
          <w:r>
            <w:rPr>
              <w:noProof/>
            </w:rPr>
            <w:fldChar w:fldCharType="end"/>
          </w:r>
        </w:sdtContent>
      </w:sdt>
      <w:r w:rsidR="00EE096D">
        <w:t>, или путем формирования гарантийного фонда в порядке, предусмотренном проектом договора.</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2" w:name="_Ref6045534"/>
      <w:bookmarkStart w:id="13" w:name="_Toc143608058"/>
      <w:bookmarkStart w:id="14" w:name="_Ref534988748"/>
      <w:bookmarkEnd w:id="11"/>
      <w:r w:rsidR="00BC611E" w:rsidRPr="002E30A6">
        <w:rPr>
          <w:color w:val="auto"/>
        </w:rPr>
        <w:lastRenderedPageBreak/>
        <w:t xml:space="preserve">Обзор процедуры, </w:t>
      </w:r>
      <w:r w:rsidR="00496594" w:rsidRPr="002E30A6">
        <w:rPr>
          <w:color w:val="auto"/>
        </w:rPr>
        <w:t>участие в закупке</w:t>
      </w:r>
      <w:bookmarkEnd w:id="12"/>
      <w:bookmarkEnd w:id="13"/>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08308C59A9934E60AFE1AB5B9B1A8CB2"/>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7A938C7C974F4F1B9A5C4BC0C36B5306"/>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273930">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273930">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273930">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273930">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273930">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273930">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lastRenderedPageBreak/>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273930">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8043A4" w:rsidRDefault="00D61628" w:rsidP="004860C4">
      <w:pPr>
        <w:pStyle w:val="111"/>
        <w:rPr>
          <w:color w:val="FF0000"/>
        </w:rPr>
      </w:pPr>
      <w:sdt>
        <w:sdtPr>
          <w:rPr>
            <w:color w:val="auto"/>
          </w:rPr>
          <w:alias w:val="Порядок подачи заявок"/>
          <w:tag w:val="Порядок подачи заявок"/>
          <w:id w:val="2118091559"/>
          <w:lock w:val="sdtLocked"/>
          <w:placeholder>
            <w:docPart w:val="08308C59A9934E60AFE1AB5B9B1A8CB2"/>
          </w:placeholder>
          <w15:color w:val="00CCFF"/>
          <w:docPartList>
            <w:docPartGallery w:val="Quick Parts"/>
            <w:docPartCategory w:val="Документация о закупке: порядок подачи заявок"/>
          </w:docPartList>
        </w:sdtPr>
        <w:sdtEnd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 xml:space="preserve">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273930">
        <w:rPr>
          <w:color w:val="FF0000"/>
        </w:rPr>
        <w:t>1.19</w:t>
      </w:r>
      <w:r w:rsidR="006232EB">
        <w:rPr>
          <w:color w:val="FF0000"/>
        </w:rPr>
        <w:fldChar w:fldCharType="end"/>
      </w:r>
      <w:r w:rsidR="00725558" w:rsidRPr="008043A4">
        <w:rPr>
          <w:color w:val="FF0000"/>
        </w:rPr>
        <w:t>.</w:t>
      </w:r>
    </w:p>
    <w:p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п.п. 6.5.4 – 6.5.5</w:t>
      </w:r>
      <w:r w:rsidRPr="008043A4">
        <w:rPr>
          <w:color w:val="FF0000"/>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r w:rsidR="006232EB" w:rsidRPr="006232EB">
        <w:rPr>
          <w:color w:val="FF0000"/>
        </w:rPr>
        <w:t xml:space="preserve"> </w:t>
      </w:r>
      <w:r w:rsidR="006232EB" w:rsidRPr="00811A6A">
        <w:rPr>
          <w:color w:val="FF0000"/>
        </w:rPr>
        <w:t xml:space="preserve">и </w:t>
      </w:r>
      <w:r w:rsidR="006232EB" w:rsidRPr="004A7A1C">
        <w:rPr>
          <w:color w:val="FF0000"/>
        </w:rPr>
        <w:t>направить дополнительное уведомительное письмо</w:t>
      </w:r>
      <w:r w:rsidR="006232EB" w:rsidRPr="008043A4">
        <w:rPr>
          <w:color w:val="FF0000"/>
        </w:rPr>
        <w:t xml:space="preserve"> на соответствующий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273930">
        <w:rPr>
          <w:color w:val="FF0000"/>
        </w:rPr>
        <w:t>1.19</w:t>
      </w:r>
      <w:r w:rsidR="006232EB">
        <w:rPr>
          <w:color w:val="FF0000"/>
        </w:rPr>
        <w:fldChar w:fldCharType="end"/>
      </w:r>
      <w:r w:rsidR="006232EB" w:rsidRPr="008043A4">
        <w:rPr>
          <w:color w:val="FF0000"/>
        </w:rPr>
        <w:t>.</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5" w:name="_Ref5457343"/>
      <w:r w:rsidRPr="002E30A6">
        <w:rPr>
          <w:color w:val="auto"/>
        </w:rPr>
        <w:t>Участие консорциума в закупке</w:t>
      </w:r>
      <w:bookmarkEnd w:id="15"/>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lastRenderedPageBreak/>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BF4C11" w:rsidP="001206F5">
      <w:pPr>
        <w:pStyle w:val="111"/>
        <w:rPr>
          <w:color w:val="auto"/>
        </w:rPr>
      </w:pPr>
      <w:r w:rsidRPr="00BF4C11">
        <w:rPr>
          <w:color w:val="auto"/>
        </w:rPr>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206F5" w:rsidRPr="001206F5">
        <w:rPr>
          <w:color w:val="auto"/>
        </w:rPr>
        <w:t>.</w:t>
      </w:r>
    </w:p>
    <w:p w:rsidR="00595496" w:rsidRPr="002E30A6" w:rsidRDefault="00BF4C11" w:rsidP="00595496">
      <w:pPr>
        <w:pStyle w:val="111"/>
        <w:rPr>
          <w:color w:val="auto"/>
        </w:rPr>
      </w:pPr>
      <w:r w:rsidRPr="00BF4C11">
        <w:rPr>
          <w:color w:val="auto"/>
        </w:rPr>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rsidRPr="002E30A6">
        <w:rPr>
          <w:color w:val="auto"/>
        </w:rPr>
        <w:t>.</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D61628" w:rsidP="008A76BB">
      <w:pPr>
        <w:pStyle w:val="a0"/>
        <w:rPr>
          <w:color w:val="auto"/>
        </w:rPr>
      </w:pPr>
      <w:sdt>
        <w:sdtPr>
          <w:rPr>
            <w:color w:val="auto"/>
          </w:rPr>
          <w:alias w:val="Определения победителя"/>
          <w:tag w:val="Определения победителя"/>
          <w:id w:val="-121613066"/>
          <w:lock w:val="sdtLocked"/>
          <w:placeholder>
            <w:docPart w:val="08308C59A9934E60AFE1AB5B9B1A8CB2"/>
          </w:placeholder>
          <w15:color w:val="00CCFF"/>
          <w:docPartList>
            <w:docPartGallery w:val="Quick Parts"/>
            <w:docPartCategory w:val="Документация о закупке: определение победителя"/>
          </w:docPartList>
        </w:sdtPr>
        <w:sdtEnd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роводится многолотовая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6" w:name="_Ref6045544"/>
      <w:bookmarkStart w:id="17" w:name="_Toc143608059"/>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4"/>
      <w:bookmarkEnd w:id="16"/>
      <w:bookmarkEnd w:id="17"/>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08308C59A9934E60AFE1AB5B9B1A8CB2"/>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 xml:space="preserve">Закупочная комиссия </w:t>
      </w:r>
      <w:r w:rsidR="00474CD7" w:rsidRPr="002E30A6">
        <w:rPr>
          <w:color w:val="auto"/>
        </w:rPr>
        <w:t>вправе</w:t>
      </w:r>
      <w:r w:rsidR="00474CD7">
        <w:t xml:space="preserve"> отклонить </w:t>
      </w:r>
      <w:r w:rsidRPr="002E30A6">
        <w:rPr>
          <w:color w:val="auto"/>
        </w:rPr>
        <w:t>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r w:rsidR="00D61628">
        <w:fldChar w:fldCharType="begin"/>
      </w:r>
      <w:r w:rsidR="00D61628">
        <w:instrText xml:space="preserve"> MERGEFIELD "Антидемпинг" </w:instrText>
      </w:r>
      <w:r w:rsidR="00D61628">
        <w:fldChar w:fldCharType="separate"/>
      </w:r>
      <w:r w:rsidR="00273930">
        <w:rPr>
          <w:noProof/>
        </w:rPr>
        <w:instrText>«Антидемпинг»</w:instrText>
      </w:r>
      <w:r w:rsidR="00D61628">
        <w:rPr>
          <w:noProof/>
        </w:rPr>
        <w:fldChar w:fldCharType="end"/>
      </w:r>
      <w:r w:rsidR="0081330E" w:rsidRPr="0081330E">
        <w:instrText xml:space="preserve">*100 \# "0%"  </w:instrText>
      </w:r>
      <w:r w:rsidR="0081330E" w:rsidRPr="0081330E">
        <w:fldChar w:fldCharType="separate"/>
      </w:r>
      <w:r w:rsidR="00273930">
        <w:rPr>
          <w:b/>
          <w:noProof/>
        </w:rPr>
        <w:t>!Синтаксическая ошибка, «</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273930">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8"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8"/>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lastRenderedPageBreak/>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r w:rsidRPr="002E30A6">
        <w:rPr>
          <w:color w:val="auto"/>
        </w:rPr>
        <w:t>Дозапрос</w:t>
      </w:r>
    </w:p>
    <w:sdt>
      <w:sdtPr>
        <w:rPr>
          <w:color w:val="auto"/>
        </w:rPr>
        <w:alias w:val="Дозапрос"/>
        <w:tag w:val="Дозапрос"/>
        <w:id w:val="-141890987"/>
        <w:lock w:val="sdtLocked"/>
        <w:placeholder>
          <w:docPart w:val="A135B0C51D9D4535AD8364CADFB01187"/>
        </w:placeholder>
        <w15:color w:val="00CCFF"/>
        <w:docPartList>
          <w:docPartGallery w:val="Quick Parts"/>
          <w:docPartCategory w:val="Документация о закупке: дозапрос"/>
        </w:docPartList>
      </w:sdtPr>
      <w:sdtEndPr/>
      <w:sdtContent>
        <w:p w:rsidR="00822180" w:rsidRPr="002E30A6" w:rsidRDefault="00822180" w:rsidP="000378A3">
          <w:pPr>
            <w:pStyle w:val="111"/>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9"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w:t>
      </w:r>
      <w:r w:rsidR="00D943DA">
        <w:rPr>
          <w:color w:val="auto"/>
        </w:rPr>
        <w:t>й (-ые)</w:t>
      </w:r>
      <w:r w:rsidRPr="002E30A6">
        <w:rPr>
          <w:color w:val="auto"/>
        </w:rPr>
        <w:t xml:space="preserve"> </w:t>
      </w:r>
      <w:r w:rsidR="003D6291">
        <w:rPr>
          <w:rStyle w:val="aff9"/>
          <w:color w:val="auto"/>
        </w:rPr>
        <w:t>5</w:t>
      </w:r>
      <w:r w:rsidR="00D943DA">
        <w:rPr>
          <w:color w:val="auto"/>
        </w:rPr>
        <w:t xml:space="preserve"> 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9"/>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w:t>
      </w:r>
      <w:r w:rsidR="00C07F23" w:rsidRPr="003D6291">
        <w:rPr>
          <w:rFonts w:eastAsia="Calibri"/>
          <w:b/>
          <w:color w:val="auto"/>
        </w:rPr>
        <w:t>копиями страниц договоров</w:t>
      </w:r>
      <w:r w:rsidR="00C07F23" w:rsidRPr="002E30A6">
        <w:rPr>
          <w:rFonts w:eastAsia="Calibri"/>
          <w:color w:val="auto"/>
        </w:rPr>
        <w:t xml:space="preserve">,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r w:rsidR="003D6291">
        <w:rPr>
          <w:rStyle w:val="aff9"/>
          <w:color w:val="auto"/>
        </w:rPr>
        <w:t>36</w:t>
      </w:r>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Default="001206F5" w:rsidP="001206F5">
      <w:pPr>
        <w:pStyle w:val="a0"/>
        <w:rPr>
          <w:color w:val="auto"/>
        </w:rPr>
      </w:pPr>
      <w:r w:rsidRPr="001206F5">
        <w:rPr>
          <w:color w:val="auto"/>
        </w:rPr>
        <w:t>Представленные договоры отвечают установленным требованиям и являются аналогичными предмету закупки, а именно</w:t>
      </w:r>
      <w:r w:rsidR="00F467EE" w:rsidRPr="002E30A6">
        <w:rPr>
          <w:color w:val="auto"/>
        </w:rPr>
        <w:t>:</w:t>
      </w:r>
      <w:r w:rsidR="000758E4" w:rsidRPr="002E30A6">
        <w:rPr>
          <w:color w:val="auto"/>
        </w:rPr>
        <w:t xml:space="preserve"> </w:t>
      </w:r>
      <w:r w:rsidR="003D6291">
        <w:rPr>
          <w:rStyle w:val="aff9"/>
          <w:color w:val="auto"/>
        </w:rPr>
        <w:t>Выполнение работ по комплексному обследованию (проверке/оценке) защитных сооружений (встроенных или отдельно стоящих</w:t>
      </w:r>
      <w:r w:rsidR="00C07F23" w:rsidRPr="002E30A6">
        <w:rPr>
          <w:color w:val="auto"/>
        </w:rPr>
        <w:t>.</w:t>
      </w:r>
    </w:p>
    <w:p w:rsidR="00CE2364" w:rsidRPr="00CE2364" w:rsidRDefault="00CE2364" w:rsidP="00CE2364">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273930">
        <w:rPr>
          <w:rStyle w:val="aff9"/>
          <w:noProof/>
        </w:rPr>
        <w:t>«ДоговорыСубподряда»</w:t>
      </w:r>
      <w:r w:rsidRPr="000759B9">
        <w:rPr>
          <w:rStyle w:val="aff9"/>
          <w:noProof/>
        </w:rPr>
        <w:fldChar w:fldCharType="end"/>
      </w:r>
      <w:r>
        <w:t>.</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08308C59A9934E60AFE1AB5B9B1A8CB2"/>
        </w:placeholder>
        <w15:color w:val="00CCFF"/>
        <w:docPartList>
          <w:docPartGallery w:val="Quick Parts"/>
          <w:docPartCategory w:val="Документация о закупке: сравнение цен"/>
        </w:docPartList>
      </w:sdtPr>
      <w:sdtEnd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lastRenderedPageBreak/>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В предварительной ранжировке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lastRenderedPageBreak/>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08308C59A9934E60AFE1AB5B9B1A8CB2"/>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D61628" w:rsidP="00FD7697">
      <w:pPr>
        <w:pStyle w:val="111"/>
        <w:rPr>
          <w:color w:val="auto"/>
        </w:rPr>
      </w:pPr>
      <w:sdt>
        <w:sdtPr>
          <w:rPr>
            <w:color w:val="auto"/>
          </w:rPr>
          <w:alias w:val="Заключение договора"/>
          <w:tag w:val="Заключение договора"/>
          <w:id w:val="1028451099"/>
          <w:lock w:val="sdtLocked"/>
          <w:placeholder>
            <w:docPart w:val="08308C59A9934E60AFE1AB5B9B1A8CB2"/>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rsidR="00D67BBE" w:rsidRDefault="00D67BBE" w:rsidP="00D67BBE">
      <w:pPr>
        <w:pStyle w:val="111"/>
        <w:rPr>
          <w:color w:val="auto"/>
        </w:rPr>
      </w:pPr>
      <w:r w:rsidRPr="00D67BBE">
        <w:rPr>
          <w:color w:val="auto"/>
        </w:rPr>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sectPr w:rsidR="00D67BBE"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61628" w:rsidRDefault="00D61628" w:rsidP="00D225C0">
      <w:r>
        <w:separator/>
      </w:r>
    </w:p>
    <w:p w:rsidR="00D61628" w:rsidRDefault="00D61628"/>
  </w:endnote>
  <w:endnote w:type="continuationSeparator" w:id="0">
    <w:p w:rsidR="00D61628" w:rsidRDefault="00D61628" w:rsidP="00D225C0">
      <w:r>
        <w:continuationSeparator/>
      </w:r>
    </w:p>
    <w:p w:rsidR="00D61628" w:rsidRDefault="00D6162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AB3C9343-FE53-4CFA-9708-3B1CABEE2282}"/>
    <w:embedBold r:id="rId2" w:fontKey="{492BC30B-CC68-428C-BE26-F7697DBD8CF8}"/>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0228C1A4-D3B1-46FF-BD0B-95919D887483}"/>
    <w:embedBold r:id="rId4" w:fontKey="{0C764BDB-D510-4AB3-873D-F8AE67CC9905}"/>
  </w:font>
  <w:font w:name="Segoe UI">
    <w:panose1 w:val="020B0502040204020203"/>
    <w:charset w:val="CC"/>
    <w:family w:val="swiss"/>
    <w:pitch w:val="variable"/>
    <w:sig w:usb0="E4002EFF" w:usb1="C000E47F" w:usb2="00000009" w:usb3="00000000" w:csb0="000001FF" w:csb1="00000000"/>
    <w:embedRegular r:id="rId5" w:fontKey="{66DC076B-3034-4155-8101-7C5DD23099D8}"/>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867ACA" w:rsidRDefault="00867ACA"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sdt>
              <w:sdtPr>
                <w:alias w:val="Номер в плане закупок"/>
                <w:tag w:val="Номер в плане закупок"/>
                <w:id w:val="-1548296930"/>
                <w:placeholder>
                  <w:docPart w:val="B925B841AD8641168E42940583F14740"/>
                </w:placeholder>
                <w15:color w:val="FFFF00"/>
              </w:sdtPr>
              <w:sdtEndPr/>
              <w:sdtContent>
                <w:r>
                  <w:rPr>
                    <w:noProof/>
                  </w:rPr>
                  <w:t>«Номер_плана_закупки»</w:t>
                </w:r>
              </w:sdtContent>
            </w:sdt>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2</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867ACA" w:rsidRDefault="001C3A0F" w:rsidP="006B2AC5">
        <w:pPr>
          <w:pStyle w:val="aff1"/>
          <w:tabs>
            <w:tab w:val="clear" w:pos="4677"/>
            <w:tab w:val="clear" w:pos="9355"/>
          </w:tabs>
          <w:ind w:right="-2"/>
          <w:jc w:val="right"/>
        </w:pPr>
        <w:r>
          <w:t>29</w:t>
        </w:r>
        <w:r w:rsidR="00867ACA">
          <w:t xml:space="preserve">   </w:t>
        </w:r>
        <w:sdt>
          <w:sdtPr>
            <w:id w:val="1107705473"/>
            <w:docPartObj>
              <w:docPartGallery w:val="Page Numbers (Top of Page)"/>
              <w:docPartUnique/>
            </w:docPartObj>
          </w:sdtPr>
          <w:sdtEndPr/>
          <w:sdtContent>
            <w:r w:rsidR="00867ACA" w:rsidRPr="00973491">
              <w:rPr>
                <w:rStyle w:val="affff7"/>
              </w:rPr>
              <w:t xml:space="preserve">|   Страница </w:t>
            </w:r>
            <w:r w:rsidR="00867ACA" w:rsidRPr="00973491">
              <w:rPr>
                <w:rStyle w:val="affff7"/>
              </w:rPr>
              <w:fldChar w:fldCharType="begin"/>
            </w:r>
            <w:r w:rsidR="00867ACA" w:rsidRPr="00973491">
              <w:rPr>
                <w:rStyle w:val="affff7"/>
              </w:rPr>
              <w:instrText>PAGE</w:instrText>
            </w:r>
            <w:r w:rsidR="00867ACA" w:rsidRPr="00973491">
              <w:rPr>
                <w:rStyle w:val="affff7"/>
              </w:rPr>
              <w:fldChar w:fldCharType="separate"/>
            </w:r>
            <w:r w:rsidR="00877190">
              <w:rPr>
                <w:rStyle w:val="affff7"/>
                <w:noProof/>
              </w:rPr>
              <w:t>3</w:t>
            </w:r>
            <w:r w:rsidR="00867ACA" w:rsidRPr="00973491">
              <w:rPr>
                <w:rStyle w:val="affff7"/>
              </w:rPr>
              <w:fldChar w:fldCharType="end"/>
            </w:r>
            <w:r w:rsidR="00867ACA" w:rsidRPr="00973491">
              <w:rPr>
                <w:rStyle w:val="affff7"/>
              </w:rPr>
              <w:t xml:space="preserve"> из </w:t>
            </w:r>
            <w:r w:rsidR="00867ACA" w:rsidRPr="00973491">
              <w:rPr>
                <w:rStyle w:val="affff7"/>
              </w:rPr>
              <w:fldChar w:fldCharType="begin"/>
            </w:r>
            <w:r w:rsidR="00867ACA" w:rsidRPr="00973491">
              <w:rPr>
                <w:rStyle w:val="affff7"/>
              </w:rPr>
              <w:instrText>NUMPAGES</w:instrText>
            </w:r>
            <w:r w:rsidR="00867ACA" w:rsidRPr="00973491">
              <w:rPr>
                <w:rStyle w:val="affff7"/>
              </w:rPr>
              <w:fldChar w:fldCharType="separate"/>
            </w:r>
            <w:r w:rsidR="00877190">
              <w:rPr>
                <w:rStyle w:val="affff7"/>
                <w:noProof/>
              </w:rPr>
              <w:t>28</w:t>
            </w:r>
            <w:r w:rsidR="00867ACA"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867ACA" w:rsidRDefault="00C1461B" w:rsidP="009C694D">
        <w:pPr>
          <w:pStyle w:val="aff1"/>
          <w:tabs>
            <w:tab w:val="clear" w:pos="4677"/>
            <w:tab w:val="clear" w:pos="9355"/>
          </w:tabs>
          <w:ind w:right="83"/>
          <w:jc w:val="right"/>
        </w:pPr>
        <w:r>
          <w:t>29</w:t>
        </w:r>
        <w:r w:rsidR="00867ACA">
          <w:t xml:space="preserve">   </w:t>
        </w:r>
        <w:sdt>
          <w:sdtPr>
            <w:id w:val="-713423825"/>
            <w:docPartObj>
              <w:docPartGallery w:val="Page Numbers (Top of Page)"/>
              <w:docPartUnique/>
            </w:docPartObj>
          </w:sdtPr>
          <w:sdtEndPr/>
          <w:sdtContent>
            <w:r w:rsidR="00867ACA" w:rsidRPr="00973491">
              <w:rPr>
                <w:rStyle w:val="affff7"/>
              </w:rPr>
              <w:t xml:space="preserve">|   Страница </w:t>
            </w:r>
            <w:r w:rsidR="00867ACA" w:rsidRPr="00973491">
              <w:rPr>
                <w:rStyle w:val="affff7"/>
              </w:rPr>
              <w:fldChar w:fldCharType="begin"/>
            </w:r>
            <w:r w:rsidR="00867ACA" w:rsidRPr="00973491">
              <w:rPr>
                <w:rStyle w:val="affff7"/>
              </w:rPr>
              <w:instrText>PAGE</w:instrText>
            </w:r>
            <w:r w:rsidR="00867ACA" w:rsidRPr="00973491">
              <w:rPr>
                <w:rStyle w:val="affff7"/>
              </w:rPr>
              <w:fldChar w:fldCharType="separate"/>
            </w:r>
            <w:r w:rsidR="00877190">
              <w:rPr>
                <w:rStyle w:val="affff7"/>
                <w:noProof/>
              </w:rPr>
              <w:t>5</w:t>
            </w:r>
            <w:r w:rsidR="00867ACA" w:rsidRPr="00973491">
              <w:rPr>
                <w:rStyle w:val="affff7"/>
              </w:rPr>
              <w:fldChar w:fldCharType="end"/>
            </w:r>
            <w:r w:rsidR="00867ACA" w:rsidRPr="00973491">
              <w:rPr>
                <w:rStyle w:val="affff7"/>
              </w:rPr>
              <w:t xml:space="preserve"> из </w:t>
            </w:r>
            <w:r w:rsidR="00867ACA" w:rsidRPr="00973491">
              <w:rPr>
                <w:rStyle w:val="affff7"/>
              </w:rPr>
              <w:fldChar w:fldCharType="begin"/>
            </w:r>
            <w:r w:rsidR="00867ACA" w:rsidRPr="00973491">
              <w:rPr>
                <w:rStyle w:val="affff7"/>
              </w:rPr>
              <w:instrText>NUMPAGES</w:instrText>
            </w:r>
            <w:r w:rsidR="00867ACA" w:rsidRPr="00973491">
              <w:rPr>
                <w:rStyle w:val="affff7"/>
              </w:rPr>
              <w:fldChar w:fldCharType="separate"/>
            </w:r>
            <w:r w:rsidR="00877190">
              <w:rPr>
                <w:rStyle w:val="affff7"/>
                <w:noProof/>
              </w:rPr>
              <w:t>28</w:t>
            </w:r>
            <w:r w:rsidR="00867ACA"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867ACA" w:rsidRDefault="00676349" w:rsidP="00793545">
        <w:pPr>
          <w:pStyle w:val="aff1"/>
          <w:tabs>
            <w:tab w:val="clear" w:pos="4677"/>
            <w:tab w:val="clear" w:pos="9355"/>
          </w:tabs>
          <w:ind w:right="140"/>
          <w:jc w:val="right"/>
        </w:pPr>
        <w:r>
          <w:t>29</w:t>
        </w:r>
        <w:r w:rsidR="00867ACA">
          <w:t xml:space="preserve">   </w:t>
        </w:r>
        <w:sdt>
          <w:sdtPr>
            <w:id w:val="-442306018"/>
            <w:docPartObj>
              <w:docPartGallery w:val="Page Numbers (Top of Page)"/>
              <w:docPartUnique/>
            </w:docPartObj>
          </w:sdtPr>
          <w:sdtEndPr/>
          <w:sdtContent>
            <w:r w:rsidR="00867ACA" w:rsidRPr="00973491">
              <w:rPr>
                <w:rStyle w:val="affff7"/>
              </w:rPr>
              <w:t xml:space="preserve">|   Страница </w:t>
            </w:r>
            <w:r w:rsidR="00867ACA" w:rsidRPr="00973491">
              <w:rPr>
                <w:rStyle w:val="affff7"/>
              </w:rPr>
              <w:fldChar w:fldCharType="begin"/>
            </w:r>
            <w:r w:rsidR="00867ACA" w:rsidRPr="00973491">
              <w:rPr>
                <w:rStyle w:val="affff7"/>
              </w:rPr>
              <w:instrText>PAGE</w:instrText>
            </w:r>
            <w:r w:rsidR="00867ACA" w:rsidRPr="00973491">
              <w:rPr>
                <w:rStyle w:val="affff7"/>
              </w:rPr>
              <w:fldChar w:fldCharType="separate"/>
            </w:r>
            <w:r w:rsidR="00877190">
              <w:rPr>
                <w:rStyle w:val="affff7"/>
                <w:noProof/>
              </w:rPr>
              <w:t>21</w:t>
            </w:r>
            <w:r w:rsidR="00867ACA" w:rsidRPr="00973491">
              <w:rPr>
                <w:rStyle w:val="affff7"/>
              </w:rPr>
              <w:fldChar w:fldCharType="end"/>
            </w:r>
            <w:r w:rsidR="00867ACA" w:rsidRPr="00973491">
              <w:rPr>
                <w:rStyle w:val="affff7"/>
              </w:rPr>
              <w:t xml:space="preserve"> из </w:t>
            </w:r>
            <w:r w:rsidR="00867ACA" w:rsidRPr="00973491">
              <w:rPr>
                <w:rStyle w:val="affff7"/>
              </w:rPr>
              <w:fldChar w:fldCharType="begin"/>
            </w:r>
            <w:r w:rsidR="00867ACA" w:rsidRPr="00973491">
              <w:rPr>
                <w:rStyle w:val="affff7"/>
              </w:rPr>
              <w:instrText>NUMPAGES</w:instrText>
            </w:r>
            <w:r w:rsidR="00867ACA" w:rsidRPr="00973491">
              <w:rPr>
                <w:rStyle w:val="affff7"/>
              </w:rPr>
              <w:fldChar w:fldCharType="separate"/>
            </w:r>
            <w:r w:rsidR="00877190">
              <w:rPr>
                <w:rStyle w:val="affff7"/>
                <w:noProof/>
              </w:rPr>
              <w:t>28</w:t>
            </w:r>
            <w:r w:rsidR="00867ACA"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61628" w:rsidRDefault="00D61628" w:rsidP="00D225C0">
      <w:r>
        <w:separator/>
      </w:r>
    </w:p>
    <w:p w:rsidR="00D61628" w:rsidRDefault="00D61628"/>
  </w:footnote>
  <w:footnote w:type="continuationSeparator" w:id="0">
    <w:p w:rsidR="00D61628" w:rsidRDefault="00D61628" w:rsidP="00D225C0">
      <w:r>
        <w:continuationSeparator/>
      </w:r>
    </w:p>
    <w:p w:rsidR="00D61628" w:rsidRDefault="00D61628"/>
  </w:footnote>
  <w:footnote w:id="1">
    <w:p w:rsidR="00867ACA" w:rsidRDefault="00867ACA"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867ACA" w:rsidRDefault="00867ACA">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867ACA" w:rsidRPr="009675CA" w:rsidRDefault="00867ACA">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867ACA" w:rsidRDefault="00867ACA">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867ACA" w:rsidRPr="0094686B" w:rsidRDefault="00867ACA"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4A9C1429"/>
    <w:multiLevelType w:val="hybridMultilevel"/>
    <w:tmpl w:val="9D069B54"/>
    <w:lvl w:ilvl="0" w:tplc="AE6251A6">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1"/>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2"/>
  </w:num>
  <w:num w:numId="13">
    <w:abstractNumId w:val="3"/>
  </w:num>
  <w:num w:numId="14">
    <w:abstractNumId w:val="10"/>
  </w:num>
  <w:num w:numId="15">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attachedTemplate r:id="rId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3930"/>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6EBF"/>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EC7"/>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0D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A0F"/>
    <w:rsid w:val="001C3D8C"/>
    <w:rsid w:val="001C534F"/>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930"/>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AAC"/>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168C"/>
    <w:rsid w:val="003D452E"/>
    <w:rsid w:val="003D45C9"/>
    <w:rsid w:val="003D4AF7"/>
    <w:rsid w:val="003D6291"/>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53"/>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4CD7"/>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9B1"/>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2EB"/>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349"/>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0041"/>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4C6A"/>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49D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ACA"/>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90"/>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33B"/>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11"/>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1B"/>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B87"/>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5D27"/>
    <w:rsid w:val="00CD6A88"/>
    <w:rsid w:val="00CD71ED"/>
    <w:rsid w:val="00CD778B"/>
    <w:rsid w:val="00CE026B"/>
    <w:rsid w:val="00CE05D7"/>
    <w:rsid w:val="00CE088A"/>
    <w:rsid w:val="00CE2364"/>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4E1"/>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628"/>
    <w:rsid w:val="00D61776"/>
    <w:rsid w:val="00D61D3C"/>
    <w:rsid w:val="00D62198"/>
    <w:rsid w:val="00D6461C"/>
    <w:rsid w:val="00D64857"/>
    <w:rsid w:val="00D65FF6"/>
    <w:rsid w:val="00D66D80"/>
    <w:rsid w:val="00D67BBE"/>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3DA"/>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69EF"/>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39E"/>
    <w:rsid w:val="00DE68F9"/>
    <w:rsid w:val="00DE6BD1"/>
    <w:rsid w:val="00DE6CF9"/>
    <w:rsid w:val="00DE6F4B"/>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19B"/>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096D"/>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5EF26E5B"/>
  <w15:docId w15:val="{863F9A67-FAB9-4380-A8F9-C0616D41B5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hyperlink" Target="https://eurosib-td.ru"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ihonov_as\Desktop\&#1058;&#1077;&#1082;&#1091;&#1097;&#1080;&#1077;%20&#1079;&#1072;&#1076;&#1072;&#1095;&#1080;\-%2023%20&#1075;&#1086;&#1076;\&#1050;&#1086;&#1084;&#1087;&#1083;&#1077;&#1082;&#1089;&#1085;&#1086;&#1077;%20&#1086;&#1073;&#1089;&#1083;&#1077;&#1076;&#1086;&#1074;&#1072;&#1085;&#1080;&#1077;%20&#1047;&#1057;&#1043;&#1054;\-%20&#1079;&#1072;&#1082;&#1091;&#1087;&#1082;&#1072;\04.09.23%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4E6E6EE2053445AA9CD78F2DC49B2C1"/>
        <w:category>
          <w:name w:val="Общие"/>
          <w:gallery w:val="placeholder"/>
        </w:category>
        <w:types>
          <w:type w:val="bbPlcHdr"/>
        </w:types>
        <w:behaviors>
          <w:behavior w:val="content"/>
        </w:behaviors>
        <w:guid w:val="{789637CD-7871-4E2E-8D11-A6386414A57E}"/>
      </w:docPartPr>
      <w:docPartBody>
        <w:p w:rsidR="00DC7F48" w:rsidRDefault="00356D1C">
          <w:pPr>
            <w:pStyle w:val="54E6E6EE2053445AA9CD78F2DC49B2C1"/>
          </w:pPr>
          <w:r w:rsidRPr="00680AC0">
            <w:rPr>
              <w:rStyle w:val="a3"/>
            </w:rPr>
            <w:t>Выберите элемент.</w:t>
          </w:r>
        </w:p>
      </w:docPartBody>
    </w:docPart>
    <w:docPart>
      <w:docPartPr>
        <w:name w:val="9BFD34FB05C4423FB3D85BB9644C66AC"/>
        <w:category>
          <w:name w:val="Общие"/>
          <w:gallery w:val="placeholder"/>
        </w:category>
        <w:types>
          <w:type w:val="bbPlcHdr"/>
        </w:types>
        <w:behaviors>
          <w:behavior w:val="content"/>
        </w:behaviors>
        <w:guid w:val="{046FCDB0-03A5-4C40-8358-02CEEEA4233F}"/>
      </w:docPartPr>
      <w:docPartBody>
        <w:p w:rsidR="00DC7F48" w:rsidRDefault="00356D1C">
          <w:pPr>
            <w:pStyle w:val="9BFD34FB05C4423FB3D85BB9644C66AC"/>
          </w:pPr>
          <w:r w:rsidRPr="00853F0C">
            <w:rPr>
              <w:rStyle w:val="a3"/>
            </w:rPr>
            <w:t>Место для ввода текста.</w:t>
          </w:r>
        </w:p>
      </w:docPartBody>
    </w:docPart>
    <w:docPart>
      <w:docPartPr>
        <w:name w:val="D2C02FB2EA2148D094C1F5DF97D40830"/>
        <w:category>
          <w:name w:val="Общие"/>
          <w:gallery w:val="placeholder"/>
        </w:category>
        <w:types>
          <w:type w:val="bbPlcHdr"/>
        </w:types>
        <w:behaviors>
          <w:behavior w:val="content"/>
        </w:behaviors>
        <w:guid w:val="{EF2F4FBC-7847-41F0-A984-4487449B6FCA}"/>
      </w:docPartPr>
      <w:docPartBody>
        <w:p w:rsidR="00DC7F48" w:rsidRDefault="00356D1C">
          <w:pPr>
            <w:pStyle w:val="D2C02FB2EA2148D094C1F5DF97D40830"/>
          </w:pPr>
          <w:bookmarkStart w:id="0" w:name="НПлана"/>
          <w:r w:rsidRPr="00853F0C">
            <w:rPr>
              <w:rStyle w:val="a3"/>
            </w:rPr>
            <w:t xml:space="preserve">Место для ввода </w:t>
          </w:r>
          <w:r>
            <w:rPr>
              <w:rStyle w:val="a3"/>
            </w:rPr>
            <w:t>номера</w:t>
          </w:r>
          <w:bookmarkEnd w:id="0"/>
        </w:p>
      </w:docPartBody>
    </w:docPart>
    <w:docPart>
      <w:docPartPr>
        <w:name w:val="41EA0D5A41E5434CBBB99FAD9D84DACA"/>
        <w:category>
          <w:name w:val="Общие"/>
          <w:gallery w:val="placeholder"/>
        </w:category>
        <w:types>
          <w:type w:val="bbPlcHdr"/>
        </w:types>
        <w:behaviors>
          <w:behavior w:val="content"/>
        </w:behaviors>
        <w:guid w:val="{BA5AA83E-9484-4BAF-952C-D15F286883EB}"/>
      </w:docPartPr>
      <w:docPartBody>
        <w:p w:rsidR="00DC7F48" w:rsidRDefault="00356D1C">
          <w:pPr>
            <w:pStyle w:val="41EA0D5A41E5434CBBB99FAD9D84DACA"/>
          </w:pPr>
          <w:r w:rsidRPr="00853F0C">
            <w:rPr>
              <w:rStyle w:val="a3"/>
            </w:rPr>
            <w:t>Место для ввода текста.</w:t>
          </w:r>
        </w:p>
      </w:docPartBody>
    </w:docPart>
    <w:docPart>
      <w:docPartPr>
        <w:name w:val="08308C59A9934E60AFE1AB5B9B1A8CB2"/>
        <w:category>
          <w:name w:val="Общие"/>
          <w:gallery w:val="placeholder"/>
        </w:category>
        <w:types>
          <w:type w:val="bbPlcHdr"/>
        </w:types>
        <w:behaviors>
          <w:behavior w:val="content"/>
        </w:behaviors>
        <w:guid w:val="{9024CF8E-03F7-46D9-B0F9-56015DAC7DD4}"/>
      </w:docPartPr>
      <w:docPartBody>
        <w:p w:rsidR="00DC7F48" w:rsidRDefault="00356D1C">
          <w:pPr>
            <w:pStyle w:val="08308C59A9934E60AFE1AB5B9B1A8CB2"/>
          </w:pPr>
          <w:r w:rsidRPr="007027F2">
            <w:rPr>
              <w:rStyle w:val="a3"/>
            </w:rPr>
            <w:t>Выберите стандартный блок.</w:t>
          </w:r>
        </w:p>
      </w:docPartBody>
    </w:docPart>
    <w:docPart>
      <w:docPartPr>
        <w:name w:val="347755C72A6D4953A7F00890D766ABE5"/>
        <w:category>
          <w:name w:val="Общие"/>
          <w:gallery w:val="placeholder"/>
        </w:category>
        <w:types>
          <w:type w:val="bbPlcHdr"/>
        </w:types>
        <w:behaviors>
          <w:behavior w:val="content"/>
        </w:behaviors>
        <w:guid w:val="{0EFB0F1F-C8B1-4883-8745-9DD319AEB759}"/>
      </w:docPartPr>
      <w:docPartBody>
        <w:p w:rsidR="00DC7F48" w:rsidRDefault="00356D1C">
          <w:pPr>
            <w:pStyle w:val="347755C72A6D4953A7F00890D766ABE5"/>
          </w:pPr>
          <w:r w:rsidRPr="00853F0C">
            <w:rPr>
              <w:rStyle w:val="a3"/>
            </w:rPr>
            <w:t>Место для ввода текста.</w:t>
          </w:r>
        </w:p>
      </w:docPartBody>
    </w:docPart>
    <w:docPart>
      <w:docPartPr>
        <w:name w:val="D556E46421614DC78BC1EBC0563C300F"/>
        <w:category>
          <w:name w:val="Общие"/>
          <w:gallery w:val="placeholder"/>
        </w:category>
        <w:types>
          <w:type w:val="bbPlcHdr"/>
        </w:types>
        <w:behaviors>
          <w:behavior w:val="content"/>
        </w:behaviors>
        <w:guid w:val="{2EA1178C-7ABC-45B4-A262-6C75B69FAC67}"/>
      </w:docPartPr>
      <w:docPartBody>
        <w:p w:rsidR="00DC7F48" w:rsidRDefault="00356D1C">
          <w:pPr>
            <w:pStyle w:val="D556E46421614DC78BC1EBC0563C300F"/>
          </w:pPr>
          <w:r w:rsidRPr="00853F0C">
            <w:rPr>
              <w:rStyle w:val="a3"/>
            </w:rPr>
            <w:t>Место для ввода текста.</w:t>
          </w:r>
        </w:p>
      </w:docPartBody>
    </w:docPart>
    <w:docPart>
      <w:docPartPr>
        <w:name w:val="C7D088EABB3540FEA26D9642F931DCF2"/>
        <w:category>
          <w:name w:val="Общие"/>
          <w:gallery w:val="placeholder"/>
        </w:category>
        <w:types>
          <w:type w:val="bbPlcHdr"/>
        </w:types>
        <w:behaviors>
          <w:behavior w:val="content"/>
        </w:behaviors>
        <w:guid w:val="{30642F17-F05A-4DF8-8389-78644E340814}"/>
      </w:docPartPr>
      <w:docPartBody>
        <w:p w:rsidR="00DC7F48" w:rsidRDefault="00356D1C">
          <w:pPr>
            <w:pStyle w:val="C7D088EABB3540FEA26D9642F931DCF2"/>
          </w:pPr>
          <w:r>
            <w:rPr>
              <w:color w:val="808080" w:themeColor="background1" w:themeShade="80"/>
            </w:rPr>
            <w:t>Укажите документ или вид сведений</w:t>
          </w:r>
        </w:p>
      </w:docPartBody>
    </w:docPart>
    <w:docPart>
      <w:docPartPr>
        <w:name w:val="091E455E463941E28837B65AC3122648"/>
        <w:category>
          <w:name w:val="Общие"/>
          <w:gallery w:val="placeholder"/>
        </w:category>
        <w:types>
          <w:type w:val="bbPlcHdr"/>
        </w:types>
        <w:behaviors>
          <w:behavior w:val="content"/>
        </w:behaviors>
        <w:guid w:val="{8A45F4CE-A089-4257-8387-4A6C8A480AE4}"/>
      </w:docPartPr>
      <w:docPartBody>
        <w:p w:rsidR="00DC7F48" w:rsidRDefault="00356D1C">
          <w:pPr>
            <w:pStyle w:val="091E455E463941E28837B65AC3122648"/>
          </w:pPr>
          <w:r>
            <w:rPr>
              <w:color w:val="808080" w:themeColor="background1" w:themeShade="80"/>
            </w:rPr>
            <w:t>Укажите документ или вид сведений</w:t>
          </w:r>
        </w:p>
      </w:docPartBody>
    </w:docPart>
    <w:docPart>
      <w:docPartPr>
        <w:name w:val="9D11885AA98642D688C8224BF8BBE7C7"/>
        <w:category>
          <w:name w:val="Общие"/>
          <w:gallery w:val="placeholder"/>
        </w:category>
        <w:types>
          <w:type w:val="bbPlcHdr"/>
        </w:types>
        <w:behaviors>
          <w:behavior w:val="content"/>
        </w:behaviors>
        <w:guid w:val="{8DF15620-182A-4043-AE99-127B3D53EBF8}"/>
      </w:docPartPr>
      <w:docPartBody>
        <w:p w:rsidR="00DC7F48" w:rsidRDefault="00356D1C">
          <w:pPr>
            <w:pStyle w:val="9D11885AA98642D688C8224BF8BBE7C7"/>
          </w:pPr>
          <w:r>
            <w:rPr>
              <w:color w:val="808080" w:themeColor="background1" w:themeShade="80"/>
            </w:rPr>
            <w:t>Укажите документ или вид сведений</w:t>
          </w:r>
        </w:p>
      </w:docPartBody>
    </w:docPart>
    <w:docPart>
      <w:docPartPr>
        <w:name w:val="37C8EF718C76453E9E6DDE3D1E4B9610"/>
        <w:category>
          <w:name w:val="Общие"/>
          <w:gallery w:val="placeholder"/>
        </w:category>
        <w:types>
          <w:type w:val="bbPlcHdr"/>
        </w:types>
        <w:behaviors>
          <w:behavior w:val="content"/>
        </w:behaviors>
        <w:guid w:val="{69BF636D-95FC-4710-9240-00D35DF9ACBC}"/>
      </w:docPartPr>
      <w:docPartBody>
        <w:p w:rsidR="00DC7F48" w:rsidRDefault="00356D1C">
          <w:pPr>
            <w:pStyle w:val="37C8EF718C76453E9E6DDE3D1E4B9610"/>
          </w:pPr>
          <w:r>
            <w:rPr>
              <w:color w:val="808080" w:themeColor="background1" w:themeShade="80"/>
            </w:rPr>
            <w:t>Укажите документ или вид сведений</w:t>
          </w:r>
        </w:p>
      </w:docPartBody>
    </w:docPart>
    <w:docPart>
      <w:docPartPr>
        <w:name w:val="08B3F92AB9324F4AAF984A046B001F01"/>
        <w:category>
          <w:name w:val="Общие"/>
          <w:gallery w:val="placeholder"/>
        </w:category>
        <w:types>
          <w:type w:val="bbPlcHdr"/>
        </w:types>
        <w:behaviors>
          <w:behavior w:val="content"/>
        </w:behaviors>
        <w:guid w:val="{00150761-B8E4-4737-8656-EA686FB3D315}"/>
      </w:docPartPr>
      <w:docPartBody>
        <w:p w:rsidR="00DC7F48" w:rsidRDefault="00356D1C">
          <w:pPr>
            <w:pStyle w:val="08B3F92AB9324F4AAF984A046B001F01"/>
          </w:pPr>
          <w:r>
            <w:rPr>
              <w:color w:val="808080" w:themeColor="background1" w:themeShade="80"/>
            </w:rPr>
            <w:t>Укажите документ или вид сведений</w:t>
          </w:r>
        </w:p>
      </w:docPartBody>
    </w:docPart>
    <w:docPart>
      <w:docPartPr>
        <w:name w:val="C31296E33744454195E8F495081624CD"/>
        <w:category>
          <w:name w:val="Общие"/>
          <w:gallery w:val="placeholder"/>
        </w:category>
        <w:types>
          <w:type w:val="bbPlcHdr"/>
        </w:types>
        <w:behaviors>
          <w:behavior w:val="content"/>
        </w:behaviors>
        <w:guid w:val="{66F56ADC-C64A-477E-A59F-DF9F030A3779}"/>
      </w:docPartPr>
      <w:docPartBody>
        <w:p w:rsidR="00DC7F48" w:rsidRDefault="00356D1C">
          <w:pPr>
            <w:pStyle w:val="C31296E33744454195E8F495081624CD"/>
          </w:pPr>
          <w:r>
            <w:rPr>
              <w:color w:val="808080" w:themeColor="background1" w:themeShade="80"/>
            </w:rPr>
            <w:t>Укажите документ или вид сведений</w:t>
          </w:r>
        </w:p>
      </w:docPartBody>
    </w:docPart>
    <w:docPart>
      <w:docPartPr>
        <w:name w:val="09DFDEF3307843E59AA07D4366F301D2"/>
        <w:category>
          <w:name w:val="Общие"/>
          <w:gallery w:val="placeholder"/>
        </w:category>
        <w:types>
          <w:type w:val="bbPlcHdr"/>
        </w:types>
        <w:behaviors>
          <w:behavior w:val="content"/>
        </w:behaviors>
        <w:guid w:val="{81578D41-2D1F-4658-8462-F441DBB97A73}"/>
      </w:docPartPr>
      <w:docPartBody>
        <w:p w:rsidR="00DC7F48" w:rsidRDefault="00356D1C">
          <w:pPr>
            <w:pStyle w:val="09DFDEF3307843E59AA07D4366F301D2"/>
          </w:pPr>
          <w:r>
            <w:rPr>
              <w:color w:val="808080" w:themeColor="background1" w:themeShade="80"/>
            </w:rPr>
            <w:t>Укажите документ или вид сведений</w:t>
          </w:r>
        </w:p>
      </w:docPartBody>
    </w:docPart>
    <w:docPart>
      <w:docPartPr>
        <w:name w:val="BDB6B4C0B96844CB82CB0EC6A88C8513"/>
        <w:category>
          <w:name w:val="Общие"/>
          <w:gallery w:val="placeholder"/>
        </w:category>
        <w:types>
          <w:type w:val="bbPlcHdr"/>
        </w:types>
        <w:behaviors>
          <w:behavior w:val="content"/>
        </w:behaviors>
        <w:guid w:val="{690989EC-840D-439B-8AD8-F2FBFE7C6EA6}"/>
      </w:docPartPr>
      <w:docPartBody>
        <w:p w:rsidR="00DC7F48" w:rsidRDefault="00356D1C">
          <w:pPr>
            <w:pStyle w:val="BDB6B4C0B96844CB82CB0EC6A88C8513"/>
          </w:pPr>
          <w:r>
            <w:rPr>
              <w:color w:val="808080" w:themeColor="background1" w:themeShade="80"/>
            </w:rPr>
            <w:t>Укажите документ или вид сведений</w:t>
          </w:r>
        </w:p>
      </w:docPartBody>
    </w:docPart>
    <w:docPart>
      <w:docPartPr>
        <w:name w:val="9B0D302B2AA44D978D4A2430521073FD"/>
        <w:category>
          <w:name w:val="Общие"/>
          <w:gallery w:val="placeholder"/>
        </w:category>
        <w:types>
          <w:type w:val="bbPlcHdr"/>
        </w:types>
        <w:behaviors>
          <w:behavior w:val="content"/>
        </w:behaviors>
        <w:guid w:val="{0CE14C70-A4EB-4F50-9906-B6DC82960449}"/>
      </w:docPartPr>
      <w:docPartBody>
        <w:p w:rsidR="00DC7F48" w:rsidRDefault="00356D1C">
          <w:pPr>
            <w:pStyle w:val="9B0D302B2AA44D978D4A2430521073FD"/>
          </w:pPr>
          <w:r>
            <w:rPr>
              <w:color w:val="808080" w:themeColor="background1" w:themeShade="80"/>
            </w:rPr>
            <w:t>Укажите документ или вид сведений</w:t>
          </w:r>
        </w:p>
      </w:docPartBody>
    </w:docPart>
    <w:docPart>
      <w:docPartPr>
        <w:name w:val="27A98A4C47A14453B557CA371A6CDFF2"/>
        <w:category>
          <w:name w:val="Общие"/>
          <w:gallery w:val="placeholder"/>
        </w:category>
        <w:types>
          <w:type w:val="bbPlcHdr"/>
        </w:types>
        <w:behaviors>
          <w:behavior w:val="content"/>
        </w:behaviors>
        <w:guid w:val="{3ED802F9-C1FB-48CC-A0D6-A967478D3D68}"/>
      </w:docPartPr>
      <w:docPartBody>
        <w:p w:rsidR="00DC7F48" w:rsidRDefault="00356D1C">
          <w:pPr>
            <w:pStyle w:val="27A98A4C47A14453B557CA371A6CDFF2"/>
          </w:pPr>
          <w:r>
            <w:rPr>
              <w:color w:val="808080" w:themeColor="background1" w:themeShade="80"/>
            </w:rPr>
            <w:t>Укажите документ или вид сведений</w:t>
          </w:r>
        </w:p>
      </w:docPartBody>
    </w:docPart>
    <w:docPart>
      <w:docPartPr>
        <w:name w:val="E31F86408B8041D0B91B73D6493DDB01"/>
        <w:category>
          <w:name w:val="Общие"/>
          <w:gallery w:val="placeholder"/>
        </w:category>
        <w:types>
          <w:type w:val="bbPlcHdr"/>
        </w:types>
        <w:behaviors>
          <w:behavior w:val="content"/>
        </w:behaviors>
        <w:guid w:val="{90619509-C143-4CD5-9AFC-341551CFAB4A}"/>
      </w:docPartPr>
      <w:docPartBody>
        <w:p w:rsidR="00DC7F48" w:rsidRDefault="00356D1C">
          <w:pPr>
            <w:pStyle w:val="E31F86408B8041D0B91B73D6493DDB01"/>
          </w:pPr>
          <w:r>
            <w:rPr>
              <w:color w:val="808080" w:themeColor="background1" w:themeShade="80"/>
            </w:rPr>
            <w:t>Укажите документ или вид сведений</w:t>
          </w:r>
        </w:p>
      </w:docPartBody>
    </w:docPart>
    <w:docPart>
      <w:docPartPr>
        <w:name w:val="6DEC5DEFD26946EE8AE032C37465E001"/>
        <w:category>
          <w:name w:val="Общие"/>
          <w:gallery w:val="placeholder"/>
        </w:category>
        <w:types>
          <w:type w:val="bbPlcHdr"/>
        </w:types>
        <w:behaviors>
          <w:behavior w:val="content"/>
        </w:behaviors>
        <w:guid w:val="{B9EA8C3C-8EDE-4298-ABF5-3A102DFD10FA}"/>
      </w:docPartPr>
      <w:docPartBody>
        <w:p w:rsidR="00DC7F48" w:rsidRDefault="00356D1C">
          <w:pPr>
            <w:pStyle w:val="6DEC5DEFD26946EE8AE032C37465E001"/>
          </w:pPr>
          <w:r>
            <w:rPr>
              <w:color w:val="808080" w:themeColor="background1" w:themeShade="80"/>
            </w:rPr>
            <w:t>Укажите документ или вид сведений</w:t>
          </w:r>
        </w:p>
      </w:docPartBody>
    </w:docPart>
    <w:docPart>
      <w:docPartPr>
        <w:name w:val="9994BB0C214647E1BD33226A6E074A49"/>
        <w:category>
          <w:name w:val="Общие"/>
          <w:gallery w:val="placeholder"/>
        </w:category>
        <w:types>
          <w:type w:val="bbPlcHdr"/>
        </w:types>
        <w:behaviors>
          <w:behavior w:val="content"/>
        </w:behaviors>
        <w:guid w:val="{9D7711BB-9D39-4F24-AA93-A210EEB12C17}"/>
      </w:docPartPr>
      <w:docPartBody>
        <w:p w:rsidR="00DC7F48" w:rsidRDefault="00356D1C">
          <w:pPr>
            <w:pStyle w:val="9994BB0C214647E1BD33226A6E074A49"/>
          </w:pPr>
          <w:r>
            <w:rPr>
              <w:color w:val="808080" w:themeColor="background1" w:themeShade="80"/>
            </w:rPr>
            <w:t>Укажите документ или вид сведений</w:t>
          </w:r>
        </w:p>
      </w:docPartBody>
    </w:docPart>
    <w:docPart>
      <w:docPartPr>
        <w:name w:val="3EAAE6A8C397432291CEC64FF6C1C4CE"/>
        <w:category>
          <w:name w:val="Общие"/>
          <w:gallery w:val="placeholder"/>
        </w:category>
        <w:types>
          <w:type w:val="bbPlcHdr"/>
        </w:types>
        <w:behaviors>
          <w:behavior w:val="content"/>
        </w:behaviors>
        <w:guid w:val="{4E6592B7-6EEF-4235-AC2A-6F53A03A9A4B}"/>
      </w:docPartPr>
      <w:docPartBody>
        <w:p w:rsidR="00DC7F48" w:rsidRDefault="00356D1C">
          <w:pPr>
            <w:pStyle w:val="3EAAE6A8C397432291CEC64FF6C1C4CE"/>
          </w:pPr>
          <w:r>
            <w:rPr>
              <w:color w:val="808080" w:themeColor="background1" w:themeShade="80"/>
            </w:rPr>
            <w:t>Укажите документ или вид сведений</w:t>
          </w:r>
        </w:p>
      </w:docPartBody>
    </w:docPart>
    <w:docPart>
      <w:docPartPr>
        <w:name w:val="12342F59619C4D998D704E43521FCC44"/>
        <w:category>
          <w:name w:val="Общие"/>
          <w:gallery w:val="placeholder"/>
        </w:category>
        <w:types>
          <w:type w:val="bbPlcHdr"/>
        </w:types>
        <w:behaviors>
          <w:behavior w:val="content"/>
        </w:behaviors>
        <w:guid w:val="{A8D4D72C-7A00-4894-B28E-AC46B104A782}"/>
      </w:docPartPr>
      <w:docPartBody>
        <w:p w:rsidR="00DC7F48" w:rsidRDefault="00356D1C">
          <w:pPr>
            <w:pStyle w:val="12342F59619C4D998D704E43521FCC44"/>
          </w:pPr>
          <w:r>
            <w:rPr>
              <w:color w:val="808080" w:themeColor="background1" w:themeShade="80"/>
            </w:rPr>
            <w:t>Укажите документ или вид сведений</w:t>
          </w:r>
        </w:p>
      </w:docPartBody>
    </w:docPart>
    <w:docPart>
      <w:docPartPr>
        <w:name w:val="AC1F0455973D401EB34C086D3A1E3CEF"/>
        <w:category>
          <w:name w:val="Общие"/>
          <w:gallery w:val="placeholder"/>
        </w:category>
        <w:types>
          <w:type w:val="bbPlcHdr"/>
        </w:types>
        <w:behaviors>
          <w:behavior w:val="content"/>
        </w:behaviors>
        <w:guid w:val="{206851C3-79A0-4136-B81E-E522BB0A11E7}"/>
      </w:docPartPr>
      <w:docPartBody>
        <w:p w:rsidR="00DC7F48" w:rsidRDefault="00356D1C">
          <w:pPr>
            <w:pStyle w:val="AC1F0455973D401EB34C086D3A1E3CEF"/>
          </w:pPr>
          <w:r>
            <w:rPr>
              <w:color w:val="808080" w:themeColor="background1" w:themeShade="80"/>
            </w:rPr>
            <w:t>Укажите документ или вид сведений</w:t>
          </w:r>
        </w:p>
      </w:docPartBody>
    </w:docPart>
    <w:docPart>
      <w:docPartPr>
        <w:name w:val="100FAEBFCEF24BB2BD708A6E3CCE8728"/>
        <w:category>
          <w:name w:val="Общие"/>
          <w:gallery w:val="placeholder"/>
        </w:category>
        <w:types>
          <w:type w:val="bbPlcHdr"/>
        </w:types>
        <w:behaviors>
          <w:behavior w:val="content"/>
        </w:behaviors>
        <w:guid w:val="{F98612F6-3376-40F4-AAD9-5036CC67BC2C}"/>
      </w:docPartPr>
      <w:docPartBody>
        <w:p w:rsidR="00DC7F48" w:rsidRDefault="00356D1C">
          <w:pPr>
            <w:pStyle w:val="100FAEBFCEF24BB2BD708A6E3CCE8728"/>
          </w:pPr>
          <w:r>
            <w:rPr>
              <w:color w:val="808080" w:themeColor="background1" w:themeShade="80"/>
            </w:rPr>
            <w:t>Укажите документ или вид сведений</w:t>
          </w:r>
        </w:p>
      </w:docPartBody>
    </w:docPart>
    <w:docPart>
      <w:docPartPr>
        <w:name w:val="7F84B59E1EDD46ECBF45A1D98AE7F031"/>
        <w:category>
          <w:name w:val="Общие"/>
          <w:gallery w:val="placeholder"/>
        </w:category>
        <w:types>
          <w:type w:val="bbPlcHdr"/>
        </w:types>
        <w:behaviors>
          <w:behavior w:val="content"/>
        </w:behaviors>
        <w:guid w:val="{6FCB2547-2955-4DEE-A73B-E41DF358D02B}"/>
      </w:docPartPr>
      <w:docPartBody>
        <w:p w:rsidR="00DC7F48" w:rsidRDefault="00356D1C">
          <w:pPr>
            <w:pStyle w:val="7F84B59E1EDD46ECBF45A1D98AE7F031"/>
          </w:pPr>
          <w:r w:rsidRPr="00853F0C">
            <w:rPr>
              <w:rStyle w:val="a3"/>
            </w:rPr>
            <w:t>Место для ввода текста.</w:t>
          </w:r>
        </w:p>
      </w:docPartBody>
    </w:docPart>
    <w:docPart>
      <w:docPartPr>
        <w:name w:val="1336D4184B3C4EB09E517C967944CE62"/>
        <w:category>
          <w:name w:val="Общие"/>
          <w:gallery w:val="placeholder"/>
        </w:category>
        <w:types>
          <w:type w:val="bbPlcHdr"/>
        </w:types>
        <w:behaviors>
          <w:behavior w:val="content"/>
        </w:behaviors>
        <w:guid w:val="{7C64EEFD-5649-4C1F-A6C2-7EB6F5FCCAF9}"/>
      </w:docPartPr>
      <w:docPartBody>
        <w:p w:rsidR="00DC7F48" w:rsidRDefault="00356D1C">
          <w:pPr>
            <w:pStyle w:val="1336D4184B3C4EB09E517C967944CE62"/>
          </w:pPr>
          <w:r w:rsidRPr="00853F0C">
            <w:rPr>
              <w:rStyle w:val="a3"/>
            </w:rPr>
            <w:t>Место для ввода текста.</w:t>
          </w:r>
        </w:p>
      </w:docPartBody>
    </w:docPart>
    <w:docPart>
      <w:docPartPr>
        <w:name w:val="9C279F07BC9647569EF82D6466A43EC7"/>
        <w:category>
          <w:name w:val="Общие"/>
          <w:gallery w:val="placeholder"/>
        </w:category>
        <w:types>
          <w:type w:val="bbPlcHdr"/>
        </w:types>
        <w:behaviors>
          <w:behavior w:val="content"/>
        </w:behaviors>
        <w:guid w:val="{5A7B8B53-4EF5-4869-BC89-1FC0039A5AE7}"/>
      </w:docPartPr>
      <w:docPartBody>
        <w:p w:rsidR="00DC7F48" w:rsidRDefault="00356D1C">
          <w:pPr>
            <w:pStyle w:val="9C279F07BC9647569EF82D6466A43EC7"/>
          </w:pPr>
          <w:r>
            <w:rPr>
              <w:rStyle w:val="a3"/>
            </w:rPr>
            <w:t>Место для ввода текста.</w:t>
          </w:r>
        </w:p>
      </w:docPartBody>
    </w:docPart>
    <w:docPart>
      <w:docPartPr>
        <w:name w:val="BCCC5CADF5B640918312A7A058F00BF4"/>
        <w:category>
          <w:name w:val="Общие"/>
          <w:gallery w:val="placeholder"/>
        </w:category>
        <w:types>
          <w:type w:val="bbPlcHdr"/>
        </w:types>
        <w:behaviors>
          <w:behavior w:val="content"/>
        </w:behaviors>
        <w:guid w:val="{5757439B-7FE5-42A5-9159-6C30D7F05626}"/>
      </w:docPartPr>
      <w:docPartBody>
        <w:p w:rsidR="00DC7F48" w:rsidRDefault="00356D1C">
          <w:pPr>
            <w:pStyle w:val="BCCC5CADF5B640918312A7A058F00BF4"/>
          </w:pPr>
          <w:r w:rsidRPr="00853F0C">
            <w:rPr>
              <w:rStyle w:val="a3"/>
            </w:rPr>
            <w:t>Место для ввода текста.</w:t>
          </w:r>
        </w:p>
      </w:docPartBody>
    </w:docPart>
    <w:docPart>
      <w:docPartPr>
        <w:name w:val="ED66CDB35DAF4F94AC4C08B2E142A465"/>
        <w:category>
          <w:name w:val="Общие"/>
          <w:gallery w:val="placeholder"/>
        </w:category>
        <w:types>
          <w:type w:val="bbPlcHdr"/>
        </w:types>
        <w:behaviors>
          <w:behavior w:val="content"/>
        </w:behaviors>
        <w:guid w:val="{195A0246-C718-4A22-9F64-2E2039B7EA85}"/>
      </w:docPartPr>
      <w:docPartBody>
        <w:p w:rsidR="00DC7F48" w:rsidRDefault="00356D1C">
          <w:pPr>
            <w:pStyle w:val="ED66CDB35DAF4F94AC4C08B2E142A465"/>
          </w:pPr>
          <w:r w:rsidRPr="00853F0C">
            <w:rPr>
              <w:rStyle w:val="a3"/>
            </w:rPr>
            <w:t>Место для ввода текста.</w:t>
          </w:r>
        </w:p>
      </w:docPartBody>
    </w:docPart>
    <w:docPart>
      <w:docPartPr>
        <w:name w:val="4A405C4C6B304E95906ACC4536D3468D"/>
        <w:category>
          <w:name w:val="Общие"/>
          <w:gallery w:val="placeholder"/>
        </w:category>
        <w:types>
          <w:type w:val="bbPlcHdr"/>
        </w:types>
        <w:behaviors>
          <w:behavior w:val="content"/>
        </w:behaviors>
        <w:guid w:val="{E1109453-098F-4B50-A62E-4CA63858394D}"/>
      </w:docPartPr>
      <w:docPartBody>
        <w:p w:rsidR="00DC7F48" w:rsidRDefault="00356D1C">
          <w:pPr>
            <w:pStyle w:val="4A405C4C6B304E95906ACC4536D3468D"/>
          </w:pPr>
          <w:r w:rsidRPr="00853F0C">
            <w:rPr>
              <w:rStyle w:val="a3"/>
            </w:rPr>
            <w:t>Место для ввода текста.</w:t>
          </w:r>
        </w:p>
      </w:docPartBody>
    </w:docPart>
    <w:docPart>
      <w:docPartPr>
        <w:name w:val="466796BC2A544C8DBCA43323FBBFA1BD"/>
        <w:category>
          <w:name w:val="Общие"/>
          <w:gallery w:val="placeholder"/>
        </w:category>
        <w:types>
          <w:type w:val="bbPlcHdr"/>
        </w:types>
        <w:behaviors>
          <w:behavior w:val="content"/>
        </w:behaviors>
        <w:guid w:val="{E1BAADA1-EFD6-429E-86EC-D2BF037D0A5F}"/>
      </w:docPartPr>
      <w:docPartBody>
        <w:p w:rsidR="00DC7F48" w:rsidRDefault="00356D1C">
          <w:pPr>
            <w:pStyle w:val="466796BC2A544C8DBCA43323FBBFA1BD"/>
          </w:pPr>
          <w:r w:rsidRPr="00853F0C">
            <w:rPr>
              <w:rStyle w:val="a3"/>
            </w:rPr>
            <w:t>Место для ввода текста.</w:t>
          </w:r>
        </w:p>
      </w:docPartBody>
    </w:docPart>
    <w:docPart>
      <w:docPartPr>
        <w:name w:val="DD900214EAC94C43ADC9C4196DE4F1DF"/>
        <w:category>
          <w:name w:val="Общие"/>
          <w:gallery w:val="placeholder"/>
        </w:category>
        <w:types>
          <w:type w:val="bbPlcHdr"/>
        </w:types>
        <w:behaviors>
          <w:behavior w:val="content"/>
        </w:behaviors>
        <w:guid w:val="{183D292B-B4F5-402E-9015-F40B43A134BE}"/>
      </w:docPartPr>
      <w:docPartBody>
        <w:p w:rsidR="00DC7F48" w:rsidRDefault="00356D1C">
          <w:pPr>
            <w:pStyle w:val="DD900214EAC94C43ADC9C4196DE4F1DF"/>
          </w:pPr>
          <w:r w:rsidRPr="00853F0C">
            <w:rPr>
              <w:rStyle w:val="a3"/>
            </w:rPr>
            <w:t>Место для ввода текста.</w:t>
          </w:r>
        </w:p>
      </w:docPartBody>
    </w:docPart>
    <w:docPart>
      <w:docPartPr>
        <w:name w:val="40EB7737D4CD4D95BFB7E11AB38576FB"/>
        <w:category>
          <w:name w:val="Общие"/>
          <w:gallery w:val="placeholder"/>
        </w:category>
        <w:types>
          <w:type w:val="bbPlcHdr"/>
        </w:types>
        <w:behaviors>
          <w:behavior w:val="content"/>
        </w:behaviors>
        <w:guid w:val="{821B8836-4337-44E3-A867-C63C67107618}"/>
      </w:docPartPr>
      <w:docPartBody>
        <w:p w:rsidR="00DC7F48" w:rsidRDefault="00356D1C">
          <w:pPr>
            <w:pStyle w:val="40EB7737D4CD4D95BFB7E11AB38576FB"/>
          </w:pPr>
          <w:r w:rsidRPr="00853F0C">
            <w:rPr>
              <w:rStyle w:val="a3"/>
            </w:rPr>
            <w:t>Место для ввода текста.</w:t>
          </w:r>
        </w:p>
      </w:docPartBody>
    </w:docPart>
    <w:docPart>
      <w:docPartPr>
        <w:name w:val="EDC66BE83D3F4B22BA34ACF65BF0DA66"/>
        <w:category>
          <w:name w:val="Общие"/>
          <w:gallery w:val="placeholder"/>
        </w:category>
        <w:types>
          <w:type w:val="bbPlcHdr"/>
        </w:types>
        <w:behaviors>
          <w:behavior w:val="content"/>
        </w:behaviors>
        <w:guid w:val="{438E8EDE-DDC8-441F-9032-C01326AD6741}"/>
      </w:docPartPr>
      <w:docPartBody>
        <w:p w:rsidR="00DC7F48" w:rsidRDefault="00356D1C">
          <w:pPr>
            <w:pStyle w:val="EDC66BE83D3F4B22BA34ACF65BF0DA66"/>
          </w:pPr>
          <w:r w:rsidRPr="00853F0C">
            <w:rPr>
              <w:rStyle w:val="a3"/>
            </w:rPr>
            <w:t>Место для ввода текста.</w:t>
          </w:r>
        </w:p>
      </w:docPartBody>
    </w:docPart>
    <w:docPart>
      <w:docPartPr>
        <w:name w:val="7A938C7C974F4F1B9A5C4BC0C36B5306"/>
        <w:category>
          <w:name w:val="Общие"/>
          <w:gallery w:val="placeholder"/>
        </w:category>
        <w:types>
          <w:type w:val="bbPlcHdr"/>
        </w:types>
        <w:behaviors>
          <w:behavior w:val="content"/>
        </w:behaviors>
        <w:guid w:val="{77C8F3C9-7E68-4BD4-B3A3-0799DD22FD8F}"/>
      </w:docPartPr>
      <w:docPartBody>
        <w:p w:rsidR="00DC7F48" w:rsidRDefault="00356D1C">
          <w:pPr>
            <w:pStyle w:val="7A938C7C974F4F1B9A5C4BC0C36B5306"/>
          </w:pPr>
          <w:r w:rsidRPr="00853F0C">
            <w:rPr>
              <w:rStyle w:val="a3"/>
            </w:rPr>
            <w:t>Место для ввода текста.</w:t>
          </w:r>
        </w:p>
      </w:docPartBody>
    </w:docPart>
    <w:docPart>
      <w:docPartPr>
        <w:name w:val="A135B0C51D9D4535AD8364CADFB01187"/>
        <w:category>
          <w:name w:val="Общие"/>
          <w:gallery w:val="placeholder"/>
        </w:category>
        <w:types>
          <w:type w:val="bbPlcHdr"/>
        </w:types>
        <w:behaviors>
          <w:behavior w:val="content"/>
        </w:behaviors>
        <w:guid w:val="{0A30991F-2C41-4E0E-BDA9-E41F635244EB}"/>
      </w:docPartPr>
      <w:docPartBody>
        <w:p w:rsidR="00DC7F48" w:rsidRDefault="00356D1C">
          <w:pPr>
            <w:pStyle w:val="A135B0C51D9D4535AD8364CADFB01187"/>
          </w:pPr>
          <w:r w:rsidRPr="007027F2">
            <w:rPr>
              <w:rStyle w:val="a3"/>
            </w:rPr>
            <w:t>Выберите стандартный блок.</w:t>
          </w:r>
        </w:p>
      </w:docPartBody>
    </w:docPart>
    <w:docPart>
      <w:docPartPr>
        <w:name w:val="B925B841AD8641168E42940583F14740"/>
        <w:category>
          <w:name w:val="Общие"/>
          <w:gallery w:val="placeholder"/>
        </w:category>
        <w:types>
          <w:type w:val="bbPlcHdr"/>
        </w:types>
        <w:behaviors>
          <w:behavior w:val="content"/>
        </w:behaviors>
        <w:guid w:val="{C3C286AB-9547-4A95-A249-55F1A3491315}"/>
      </w:docPartPr>
      <w:docPartBody>
        <w:p w:rsidR="00DC7F48" w:rsidRDefault="000B25BD" w:rsidP="000B25BD">
          <w:pPr>
            <w:pStyle w:val="B925B841AD8641168E42940583F14740"/>
          </w:pPr>
          <w:bookmarkStart w:id="1" w:name="НПлана"/>
          <w:r w:rsidRPr="00853F0C">
            <w:rPr>
              <w:rStyle w:val="a3"/>
            </w:rPr>
            <w:t xml:space="preserve">Место для ввода </w:t>
          </w:r>
          <w:r>
            <w:rPr>
              <w:rStyle w:val="a3"/>
            </w:rPr>
            <w:t>номера</w:t>
          </w:r>
          <w:bookmarkEnd w:id="1"/>
        </w:p>
      </w:docPartBody>
    </w:docPart>
    <w:docPart>
      <w:docPartPr>
        <w:name w:val="2F776CDE641D499B871FBCB886B80430"/>
        <w:category>
          <w:name w:val="Общие"/>
          <w:gallery w:val="placeholder"/>
        </w:category>
        <w:types>
          <w:type w:val="bbPlcHdr"/>
        </w:types>
        <w:behaviors>
          <w:behavior w:val="content"/>
        </w:behaviors>
        <w:guid w:val="{12C3D11F-6671-4A45-8D50-8F39BBB8F817}"/>
      </w:docPartPr>
      <w:docPartBody>
        <w:p w:rsidR="00821CB0" w:rsidRDefault="00DC7F48" w:rsidP="00DC7F48">
          <w:pPr>
            <w:pStyle w:val="2F776CDE641D499B871FBCB886B80430"/>
          </w:pPr>
          <w:r w:rsidRPr="00853F0C">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25BD"/>
    <w:rsid w:val="000B25BD"/>
    <w:rsid w:val="00356D1C"/>
    <w:rsid w:val="00821CB0"/>
    <w:rsid w:val="00DC7F48"/>
    <w:rsid w:val="00FF38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DC7F48"/>
    <w:rPr>
      <w:color w:val="808080"/>
    </w:rPr>
  </w:style>
  <w:style w:type="paragraph" w:customStyle="1" w:styleId="54E6E6EE2053445AA9CD78F2DC49B2C1">
    <w:name w:val="54E6E6EE2053445AA9CD78F2DC49B2C1"/>
  </w:style>
  <w:style w:type="paragraph" w:customStyle="1" w:styleId="9BFD34FB05C4423FB3D85BB9644C66AC">
    <w:name w:val="9BFD34FB05C4423FB3D85BB9644C66AC"/>
  </w:style>
  <w:style w:type="paragraph" w:customStyle="1" w:styleId="D2C02FB2EA2148D094C1F5DF97D40830">
    <w:name w:val="D2C02FB2EA2148D094C1F5DF97D40830"/>
  </w:style>
  <w:style w:type="paragraph" w:customStyle="1" w:styleId="F9B4B9C5900C4AB68322FE438DC8AE98">
    <w:name w:val="F9B4B9C5900C4AB68322FE438DC8AE98"/>
  </w:style>
  <w:style w:type="paragraph" w:customStyle="1" w:styleId="8AD25070C6934BB8A2D9B938037A2261">
    <w:name w:val="8AD25070C6934BB8A2D9B938037A2261"/>
  </w:style>
  <w:style w:type="paragraph" w:customStyle="1" w:styleId="41EA0D5A41E5434CBBB99FAD9D84DACA">
    <w:name w:val="41EA0D5A41E5434CBBB99FAD9D84DACA"/>
  </w:style>
  <w:style w:type="paragraph" w:customStyle="1" w:styleId="75DC56745D4C45A190E6C54E18CA3A88">
    <w:name w:val="75DC56745D4C45A190E6C54E18CA3A88"/>
  </w:style>
  <w:style w:type="paragraph" w:customStyle="1" w:styleId="CDE512DBDA9849FBB2D32A7511D2FD3D">
    <w:name w:val="CDE512DBDA9849FBB2D32A7511D2FD3D"/>
  </w:style>
  <w:style w:type="paragraph" w:customStyle="1" w:styleId="CE62C6180A02439D99FE1AF925E95170">
    <w:name w:val="CE62C6180A02439D99FE1AF925E95170"/>
  </w:style>
  <w:style w:type="paragraph" w:customStyle="1" w:styleId="538DDF3838DF46AE8F1B765C2D9F73A1">
    <w:name w:val="538DDF3838DF46AE8F1B765C2D9F73A1"/>
  </w:style>
  <w:style w:type="paragraph" w:customStyle="1" w:styleId="7A6AF4A3F5A542758A585C5E04B20F71">
    <w:name w:val="7A6AF4A3F5A542758A585C5E04B20F71"/>
  </w:style>
  <w:style w:type="paragraph" w:customStyle="1" w:styleId="2867C22971E54F839C65D4372B650F55">
    <w:name w:val="2867C22971E54F839C65D4372B650F55"/>
  </w:style>
  <w:style w:type="paragraph" w:customStyle="1" w:styleId="48DAA7B539B7432E8DC7A3DC8C6448C5">
    <w:name w:val="48DAA7B539B7432E8DC7A3DC8C6448C5"/>
  </w:style>
  <w:style w:type="paragraph" w:customStyle="1" w:styleId="089B683BD0F1484EB5DEC3259E33B6B1">
    <w:name w:val="089B683BD0F1484EB5DEC3259E33B6B1"/>
  </w:style>
  <w:style w:type="paragraph" w:customStyle="1" w:styleId="90AC30F177B8472BB0CA4A1B93E70A86">
    <w:name w:val="90AC30F177B8472BB0CA4A1B93E70A86"/>
  </w:style>
  <w:style w:type="paragraph" w:customStyle="1" w:styleId="9315DC8CFF2040A7AF7A4B5363C0BCB5">
    <w:name w:val="9315DC8CFF2040A7AF7A4B5363C0BCB5"/>
  </w:style>
  <w:style w:type="paragraph" w:customStyle="1" w:styleId="4ED0A0B4A6D7424ABEC2098A9DF12301">
    <w:name w:val="4ED0A0B4A6D7424ABEC2098A9DF12301"/>
  </w:style>
  <w:style w:type="paragraph" w:customStyle="1" w:styleId="B54AD04D012E42A1AA6B7590CB861E88">
    <w:name w:val="B54AD04D012E42A1AA6B7590CB861E88"/>
  </w:style>
  <w:style w:type="paragraph" w:customStyle="1" w:styleId="AD521D0D63964FB4869CA047267BA607">
    <w:name w:val="AD521D0D63964FB4869CA047267BA607"/>
  </w:style>
  <w:style w:type="paragraph" w:customStyle="1" w:styleId="EBD53F7AD3C04CBBA72656C75B6A357F">
    <w:name w:val="EBD53F7AD3C04CBBA72656C75B6A357F"/>
  </w:style>
  <w:style w:type="paragraph" w:customStyle="1" w:styleId="08308C59A9934E60AFE1AB5B9B1A8CB2">
    <w:name w:val="08308C59A9934E60AFE1AB5B9B1A8CB2"/>
  </w:style>
  <w:style w:type="paragraph" w:customStyle="1" w:styleId="347755C72A6D4953A7F00890D766ABE5">
    <w:name w:val="347755C72A6D4953A7F00890D766ABE5"/>
  </w:style>
  <w:style w:type="paragraph" w:customStyle="1" w:styleId="9619F08F20DA4164B4C273D022B0F9CE">
    <w:name w:val="9619F08F20DA4164B4C273D022B0F9CE"/>
  </w:style>
  <w:style w:type="paragraph" w:customStyle="1" w:styleId="D556E46421614DC78BC1EBC0563C300F">
    <w:name w:val="D556E46421614DC78BC1EBC0563C300F"/>
  </w:style>
  <w:style w:type="paragraph" w:customStyle="1" w:styleId="530BE53F36F144C9891592F774FA2D3B">
    <w:name w:val="530BE53F36F144C9891592F774FA2D3B"/>
  </w:style>
  <w:style w:type="paragraph" w:customStyle="1" w:styleId="AACFAA8414E04E7EAFC32FECDBD6EFAA">
    <w:name w:val="AACFAA8414E04E7EAFC32FECDBD6EFAA"/>
  </w:style>
  <w:style w:type="paragraph" w:customStyle="1" w:styleId="D10CE3376D524E2B8906DAF264C3E206">
    <w:name w:val="D10CE3376D524E2B8906DAF264C3E206"/>
  </w:style>
  <w:style w:type="paragraph" w:customStyle="1" w:styleId="ADE6E3EDCFA24CFE99A295A488296CB0">
    <w:name w:val="ADE6E3EDCFA24CFE99A295A488296CB0"/>
  </w:style>
  <w:style w:type="paragraph" w:customStyle="1" w:styleId="18BECAE0B38F454FAACF88CBD10AED3B">
    <w:name w:val="18BECAE0B38F454FAACF88CBD10AED3B"/>
  </w:style>
  <w:style w:type="paragraph" w:customStyle="1" w:styleId="F4615691A297426F83CD04418357E20A">
    <w:name w:val="F4615691A297426F83CD04418357E20A"/>
  </w:style>
  <w:style w:type="paragraph" w:customStyle="1" w:styleId="9D983AC84E9D4E788C348FCA9D8B22CB">
    <w:name w:val="9D983AC84E9D4E788C348FCA9D8B22CB"/>
  </w:style>
  <w:style w:type="paragraph" w:customStyle="1" w:styleId="3CB6BEB2BAC04ED6988E49520B904E2E">
    <w:name w:val="3CB6BEB2BAC04ED6988E49520B904E2E"/>
  </w:style>
  <w:style w:type="paragraph" w:customStyle="1" w:styleId="22CFA5D823CB4C40A5AD70A4A4F8FE71">
    <w:name w:val="22CFA5D823CB4C40A5AD70A4A4F8FE71"/>
  </w:style>
  <w:style w:type="paragraph" w:customStyle="1" w:styleId="AE98343002D14729B918FDEE8DCAB0BB">
    <w:name w:val="AE98343002D14729B918FDEE8DCAB0BB"/>
  </w:style>
  <w:style w:type="paragraph" w:customStyle="1" w:styleId="D94AE75DA1C44547BE4DC3D48309AB8F">
    <w:name w:val="D94AE75DA1C44547BE4DC3D48309AB8F"/>
  </w:style>
  <w:style w:type="paragraph" w:customStyle="1" w:styleId="A64545DBCD5D470C81AD1FE3AB96FA43">
    <w:name w:val="A64545DBCD5D470C81AD1FE3AB96FA43"/>
  </w:style>
  <w:style w:type="paragraph" w:customStyle="1" w:styleId="6215FA4CA6BC4C878BD6178C48CB06FC">
    <w:name w:val="6215FA4CA6BC4C878BD6178C48CB06FC"/>
  </w:style>
  <w:style w:type="paragraph" w:customStyle="1" w:styleId="C7D088EABB3540FEA26D9642F931DCF2">
    <w:name w:val="C7D088EABB3540FEA26D9642F931DCF2"/>
  </w:style>
  <w:style w:type="paragraph" w:customStyle="1" w:styleId="091E455E463941E28837B65AC3122648">
    <w:name w:val="091E455E463941E28837B65AC3122648"/>
  </w:style>
  <w:style w:type="paragraph" w:customStyle="1" w:styleId="9D11885AA98642D688C8224BF8BBE7C7">
    <w:name w:val="9D11885AA98642D688C8224BF8BBE7C7"/>
  </w:style>
  <w:style w:type="paragraph" w:customStyle="1" w:styleId="37C8EF718C76453E9E6DDE3D1E4B9610">
    <w:name w:val="37C8EF718C76453E9E6DDE3D1E4B9610"/>
  </w:style>
  <w:style w:type="paragraph" w:customStyle="1" w:styleId="08B3F92AB9324F4AAF984A046B001F01">
    <w:name w:val="08B3F92AB9324F4AAF984A046B001F01"/>
  </w:style>
  <w:style w:type="paragraph" w:customStyle="1" w:styleId="C31296E33744454195E8F495081624CD">
    <w:name w:val="C31296E33744454195E8F495081624CD"/>
  </w:style>
  <w:style w:type="paragraph" w:customStyle="1" w:styleId="09DFDEF3307843E59AA07D4366F301D2">
    <w:name w:val="09DFDEF3307843E59AA07D4366F301D2"/>
  </w:style>
  <w:style w:type="paragraph" w:customStyle="1" w:styleId="BDB6B4C0B96844CB82CB0EC6A88C8513">
    <w:name w:val="BDB6B4C0B96844CB82CB0EC6A88C8513"/>
  </w:style>
  <w:style w:type="paragraph" w:customStyle="1" w:styleId="9B0D302B2AA44D978D4A2430521073FD">
    <w:name w:val="9B0D302B2AA44D978D4A2430521073FD"/>
  </w:style>
  <w:style w:type="paragraph" w:customStyle="1" w:styleId="27A98A4C47A14453B557CA371A6CDFF2">
    <w:name w:val="27A98A4C47A14453B557CA371A6CDFF2"/>
  </w:style>
  <w:style w:type="paragraph" w:customStyle="1" w:styleId="E31F86408B8041D0B91B73D6493DDB01">
    <w:name w:val="E31F86408B8041D0B91B73D6493DDB01"/>
  </w:style>
  <w:style w:type="paragraph" w:customStyle="1" w:styleId="6DEC5DEFD26946EE8AE032C37465E001">
    <w:name w:val="6DEC5DEFD26946EE8AE032C37465E001"/>
  </w:style>
  <w:style w:type="paragraph" w:customStyle="1" w:styleId="9994BB0C214647E1BD33226A6E074A49">
    <w:name w:val="9994BB0C214647E1BD33226A6E074A49"/>
  </w:style>
  <w:style w:type="paragraph" w:customStyle="1" w:styleId="3EAAE6A8C397432291CEC64FF6C1C4CE">
    <w:name w:val="3EAAE6A8C397432291CEC64FF6C1C4CE"/>
  </w:style>
  <w:style w:type="paragraph" w:customStyle="1" w:styleId="12342F59619C4D998D704E43521FCC44">
    <w:name w:val="12342F59619C4D998D704E43521FCC44"/>
  </w:style>
  <w:style w:type="paragraph" w:customStyle="1" w:styleId="AC1F0455973D401EB34C086D3A1E3CEF">
    <w:name w:val="AC1F0455973D401EB34C086D3A1E3CEF"/>
  </w:style>
  <w:style w:type="paragraph" w:customStyle="1" w:styleId="100FAEBFCEF24BB2BD708A6E3CCE8728">
    <w:name w:val="100FAEBFCEF24BB2BD708A6E3CCE8728"/>
  </w:style>
  <w:style w:type="paragraph" w:customStyle="1" w:styleId="7F84B59E1EDD46ECBF45A1D98AE7F031">
    <w:name w:val="7F84B59E1EDD46ECBF45A1D98AE7F031"/>
  </w:style>
  <w:style w:type="paragraph" w:customStyle="1" w:styleId="1336D4184B3C4EB09E517C967944CE62">
    <w:name w:val="1336D4184B3C4EB09E517C967944CE62"/>
  </w:style>
  <w:style w:type="paragraph" w:customStyle="1" w:styleId="9C279F07BC9647569EF82D6466A43EC7">
    <w:name w:val="9C279F07BC9647569EF82D6466A43EC7"/>
  </w:style>
  <w:style w:type="paragraph" w:customStyle="1" w:styleId="57A7E301822543CA82765976D66BDFFC">
    <w:name w:val="57A7E301822543CA82765976D66BDFFC"/>
  </w:style>
  <w:style w:type="paragraph" w:customStyle="1" w:styleId="C40F8F96B2F94234888436399572E9D4">
    <w:name w:val="C40F8F96B2F94234888436399572E9D4"/>
  </w:style>
  <w:style w:type="paragraph" w:customStyle="1" w:styleId="92C9C011DDA24D0EA1B1992ACEE0D3ED">
    <w:name w:val="92C9C011DDA24D0EA1B1992ACEE0D3ED"/>
  </w:style>
  <w:style w:type="paragraph" w:customStyle="1" w:styleId="8EBA85C3AEDB41A9A3995D0A443537CD">
    <w:name w:val="8EBA85C3AEDB41A9A3995D0A443537CD"/>
  </w:style>
  <w:style w:type="paragraph" w:customStyle="1" w:styleId="6C5366EDF12B438CBC0EA744A3398408">
    <w:name w:val="6C5366EDF12B438CBC0EA744A3398408"/>
  </w:style>
  <w:style w:type="paragraph" w:customStyle="1" w:styleId="33E49C0E57B24A7CBA9DD24FAF3E36CF">
    <w:name w:val="33E49C0E57B24A7CBA9DD24FAF3E36CF"/>
  </w:style>
  <w:style w:type="paragraph" w:customStyle="1" w:styleId="9E3188F1FB4B4A6D9FF28F65D6B4E72F">
    <w:name w:val="9E3188F1FB4B4A6D9FF28F65D6B4E72F"/>
  </w:style>
  <w:style w:type="paragraph" w:customStyle="1" w:styleId="E3FA7DC7463A4989BBF7FB588E608539">
    <w:name w:val="E3FA7DC7463A4989BBF7FB588E608539"/>
  </w:style>
  <w:style w:type="paragraph" w:customStyle="1" w:styleId="BCCC5CADF5B640918312A7A058F00BF4">
    <w:name w:val="BCCC5CADF5B640918312A7A058F00BF4"/>
  </w:style>
  <w:style w:type="paragraph" w:customStyle="1" w:styleId="ED66CDB35DAF4F94AC4C08B2E142A465">
    <w:name w:val="ED66CDB35DAF4F94AC4C08B2E142A465"/>
  </w:style>
  <w:style w:type="paragraph" w:customStyle="1" w:styleId="4A405C4C6B304E95906ACC4536D3468D">
    <w:name w:val="4A405C4C6B304E95906ACC4536D3468D"/>
  </w:style>
  <w:style w:type="paragraph" w:customStyle="1" w:styleId="466796BC2A544C8DBCA43323FBBFA1BD">
    <w:name w:val="466796BC2A544C8DBCA43323FBBFA1BD"/>
  </w:style>
  <w:style w:type="paragraph" w:customStyle="1" w:styleId="DD900214EAC94C43ADC9C4196DE4F1DF">
    <w:name w:val="DD900214EAC94C43ADC9C4196DE4F1DF"/>
  </w:style>
  <w:style w:type="paragraph" w:customStyle="1" w:styleId="40EB7737D4CD4D95BFB7E11AB38576FB">
    <w:name w:val="40EB7737D4CD4D95BFB7E11AB38576FB"/>
  </w:style>
  <w:style w:type="paragraph" w:customStyle="1" w:styleId="EDC66BE83D3F4B22BA34ACF65BF0DA66">
    <w:name w:val="EDC66BE83D3F4B22BA34ACF65BF0DA66"/>
  </w:style>
  <w:style w:type="paragraph" w:customStyle="1" w:styleId="7A938C7C974F4F1B9A5C4BC0C36B5306">
    <w:name w:val="7A938C7C974F4F1B9A5C4BC0C36B5306"/>
  </w:style>
  <w:style w:type="paragraph" w:customStyle="1" w:styleId="A135B0C51D9D4535AD8364CADFB01187">
    <w:name w:val="A135B0C51D9D4535AD8364CADFB01187"/>
  </w:style>
  <w:style w:type="paragraph" w:customStyle="1" w:styleId="5F8CBA833BA448A39CB35D0174C961ED">
    <w:name w:val="5F8CBA833BA448A39CB35D0174C961ED"/>
  </w:style>
  <w:style w:type="paragraph" w:customStyle="1" w:styleId="CFDB48DF9658450AAD335E8BE79535F0">
    <w:name w:val="CFDB48DF9658450AAD335E8BE79535F0"/>
  </w:style>
  <w:style w:type="paragraph" w:customStyle="1" w:styleId="D850543EB48E48DEB0586AA7ED6122B2">
    <w:name w:val="D850543EB48E48DEB0586AA7ED6122B2"/>
  </w:style>
  <w:style w:type="paragraph" w:customStyle="1" w:styleId="B925B841AD8641168E42940583F14740">
    <w:name w:val="B925B841AD8641168E42940583F14740"/>
    <w:rsid w:val="000B25BD"/>
  </w:style>
  <w:style w:type="paragraph" w:customStyle="1" w:styleId="BBAA031BA00B49F6BAE149BCB9182CC5">
    <w:name w:val="BBAA031BA00B49F6BAE149BCB9182CC5"/>
    <w:rsid w:val="000B25BD"/>
  </w:style>
  <w:style w:type="paragraph" w:customStyle="1" w:styleId="1B325C25BB70413993E2E4DCD95320C6">
    <w:name w:val="1B325C25BB70413993E2E4DCD95320C6"/>
    <w:rsid w:val="000B25BD"/>
  </w:style>
  <w:style w:type="paragraph" w:customStyle="1" w:styleId="156F34E9D2CB483E8144DEF8A203AFF2">
    <w:name w:val="156F34E9D2CB483E8144DEF8A203AFF2"/>
    <w:rsid w:val="000B25BD"/>
  </w:style>
  <w:style w:type="paragraph" w:customStyle="1" w:styleId="9C3469AAFD66437A87A8490F3ACC566C">
    <w:name w:val="9C3469AAFD66437A87A8490F3ACC566C"/>
    <w:rsid w:val="00DC7F48"/>
  </w:style>
  <w:style w:type="paragraph" w:customStyle="1" w:styleId="DBA9CE7F17DC4FB283F26FA20BA02B78">
    <w:name w:val="DBA9CE7F17DC4FB283F26FA20BA02B78"/>
    <w:rsid w:val="00DC7F48"/>
  </w:style>
  <w:style w:type="paragraph" w:customStyle="1" w:styleId="5E07D9FA34EE4A8EA392581A254F504F">
    <w:name w:val="5E07D9FA34EE4A8EA392581A254F504F"/>
    <w:rsid w:val="00DC7F48"/>
  </w:style>
  <w:style w:type="paragraph" w:customStyle="1" w:styleId="B67E6CC37D7C4945923CE00F009FFDD0">
    <w:name w:val="B67E6CC37D7C4945923CE00F009FFDD0"/>
    <w:rsid w:val="00DC7F48"/>
  </w:style>
  <w:style w:type="paragraph" w:customStyle="1" w:styleId="06B40F6327F44693A7C18D0BC91074CC">
    <w:name w:val="06B40F6327F44693A7C18D0BC91074CC"/>
    <w:rsid w:val="00DC7F48"/>
  </w:style>
  <w:style w:type="paragraph" w:customStyle="1" w:styleId="46A2371816C14A85B00D0E36DE1C2283">
    <w:name w:val="46A2371816C14A85B00D0E36DE1C2283"/>
    <w:rsid w:val="00DC7F48"/>
  </w:style>
  <w:style w:type="paragraph" w:customStyle="1" w:styleId="5AADE9734EDB4EAE91ECEEFD0AEA9AFD">
    <w:name w:val="5AADE9734EDB4EAE91ECEEFD0AEA9AFD"/>
    <w:rsid w:val="00DC7F48"/>
  </w:style>
  <w:style w:type="paragraph" w:customStyle="1" w:styleId="2F776CDE641D499B871FBCB886B80430">
    <w:name w:val="2F776CDE641D499B871FBCB886B80430"/>
    <w:rsid w:val="00DC7F4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DE62FE-65DF-4FFF-A4E9-0477ADBD0F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04.09.23 Шаблон документации о закупке (АП; ЭФ; Сайт, не 223).dotx</Template>
  <TotalTime>46</TotalTime>
  <Pages>28</Pages>
  <Words>8158</Words>
  <Characters>46501</Characters>
  <Application>Microsoft Office Word</Application>
  <DocSecurity>0</DocSecurity>
  <Lines>387</Lines>
  <Paragraphs>109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54550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Tikhonov Aleksandr</cp:lastModifiedBy>
  <cp:revision>12</cp:revision>
  <cp:lastPrinted>2019-04-13T04:02:00Z</cp:lastPrinted>
  <dcterms:created xsi:type="dcterms:W3CDTF">2023-11-17T07:55:00Z</dcterms:created>
  <dcterms:modified xsi:type="dcterms:W3CDTF">2023-11-17T08:48:00Z</dcterms:modified>
  <cp:category>Шаблоны</cp:category>
</cp:coreProperties>
</file>